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AB0" w:rsidRPr="008A4A7F" w:rsidRDefault="00A30AB0" w:rsidP="008A4A7F">
      <w:pPr>
        <w:jc w:val="center"/>
        <w:rPr>
          <w:rFonts w:ascii="Times New Roman" w:hAnsi="Times New Roman"/>
          <w:b/>
          <w:sz w:val="28"/>
          <w:szCs w:val="28"/>
          <w:lang w:val="kk-KZ"/>
        </w:rPr>
      </w:pPr>
      <w:r w:rsidRPr="008A4A7F">
        <w:rPr>
          <w:rFonts w:ascii="Times New Roman" w:hAnsi="Times New Roman"/>
          <w:b/>
          <w:sz w:val="28"/>
          <w:szCs w:val="28"/>
          <w:lang w:val="kk-KZ"/>
        </w:rPr>
        <w:t>Қазақстан Республикасы білім және ғылым министрлігі</w:t>
      </w:r>
    </w:p>
    <w:p w:rsidR="00A30AB0" w:rsidRPr="008A4A7F" w:rsidRDefault="00A30AB0" w:rsidP="008A4A7F">
      <w:pPr>
        <w:jc w:val="center"/>
        <w:rPr>
          <w:rFonts w:ascii="Times New Roman" w:hAnsi="Times New Roman"/>
          <w:b/>
          <w:sz w:val="28"/>
          <w:szCs w:val="28"/>
          <w:lang w:val="kk-KZ"/>
        </w:rPr>
      </w:pPr>
    </w:p>
    <w:p w:rsidR="00A30AB0" w:rsidRPr="008A4A7F" w:rsidRDefault="00A30AB0" w:rsidP="008A4A7F">
      <w:pPr>
        <w:jc w:val="center"/>
        <w:rPr>
          <w:rFonts w:ascii="Times New Roman" w:hAnsi="Times New Roman"/>
          <w:b/>
          <w:sz w:val="28"/>
          <w:szCs w:val="28"/>
          <w:lang w:val="kk-KZ"/>
        </w:rPr>
      </w:pPr>
      <w:r w:rsidRPr="008A4A7F">
        <w:rPr>
          <w:rFonts w:ascii="Times New Roman" w:hAnsi="Times New Roman"/>
          <w:b/>
          <w:sz w:val="28"/>
          <w:szCs w:val="28"/>
          <w:lang w:val="kk-KZ"/>
        </w:rPr>
        <w:t>М.О.Әуезов атындағы Оңтүстік Қазақстан мемлекеттік университеті</w:t>
      </w:r>
    </w:p>
    <w:p w:rsidR="00A30AB0" w:rsidRPr="008A4A7F" w:rsidRDefault="00A30AB0" w:rsidP="008A4A7F">
      <w:pPr>
        <w:jc w:val="center"/>
        <w:rPr>
          <w:rFonts w:ascii="Times New Roman" w:hAnsi="Times New Roman"/>
          <w:b/>
          <w:sz w:val="28"/>
          <w:szCs w:val="28"/>
          <w:lang w:val="kk-KZ"/>
        </w:rPr>
      </w:pPr>
    </w:p>
    <w:p w:rsidR="00A30AB0" w:rsidRPr="008A4A7F" w:rsidRDefault="00A30AB0" w:rsidP="008A4A7F">
      <w:pPr>
        <w:jc w:val="center"/>
        <w:rPr>
          <w:rFonts w:ascii="Times New Roman" w:hAnsi="Times New Roman"/>
          <w:b/>
          <w:sz w:val="28"/>
          <w:szCs w:val="28"/>
          <w:lang w:val="kk-KZ"/>
        </w:rPr>
      </w:pPr>
      <w:r w:rsidRPr="008A4A7F">
        <w:rPr>
          <w:rFonts w:ascii="Times New Roman" w:hAnsi="Times New Roman"/>
          <w:b/>
          <w:sz w:val="28"/>
          <w:szCs w:val="28"/>
          <w:lang w:val="kk-KZ"/>
        </w:rPr>
        <w:t>Оқ</w:t>
      </w:r>
      <w:r>
        <w:rPr>
          <w:rFonts w:ascii="Times New Roman" w:hAnsi="Times New Roman"/>
          <w:b/>
          <w:sz w:val="28"/>
          <w:szCs w:val="28"/>
          <w:lang w:val="kk-KZ"/>
        </w:rPr>
        <w:t>у-</w:t>
      </w:r>
      <w:r w:rsidRPr="008A4A7F">
        <w:rPr>
          <w:rFonts w:ascii="Times New Roman" w:hAnsi="Times New Roman"/>
          <w:b/>
          <w:sz w:val="28"/>
          <w:szCs w:val="28"/>
          <w:lang w:val="kk-KZ"/>
        </w:rPr>
        <w:t>әдістемелік басқарма</w:t>
      </w:r>
    </w:p>
    <w:p w:rsidR="00A30AB0" w:rsidRPr="008A4A7F" w:rsidRDefault="00A30AB0" w:rsidP="008A4A7F">
      <w:pPr>
        <w:jc w:val="center"/>
        <w:rPr>
          <w:rFonts w:ascii="Times New Roman" w:hAnsi="Times New Roman"/>
          <w:b/>
          <w:sz w:val="28"/>
          <w:szCs w:val="28"/>
          <w:lang w:val="kk-KZ"/>
        </w:rPr>
      </w:pPr>
    </w:p>
    <w:p w:rsidR="00A30AB0" w:rsidRDefault="00A30AB0" w:rsidP="008A4A7F">
      <w:pPr>
        <w:rPr>
          <w:rFonts w:ascii="Times New Roman" w:hAnsi="Times New Roman"/>
          <w:b/>
          <w:sz w:val="28"/>
          <w:szCs w:val="28"/>
          <w:lang w:val="kk-KZ"/>
        </w:rPr>
      </w:pPr>
    </w:p>
    <w:p w:rsidR="00A30AB0"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F04CE7">
      <w:pPr>
        <w:jc w:val="center"/>
        <w:rPr>
          <w:rFonts w:ascii="Times New Roman" w:hAnsi="Times New Roman"/>
          <w:b/>
          <w:sz w:val="28"/>
          <w:szCs w:val="28"/>
          <w:lang w:val="kk-KZ"/>
        </w:rPr>
      </w:pPr>
      <w:r>
        <w:rPr>
          <w:rFonts w:ascii="Times New Roman" w:hAnsi="Times New Roman"/>
          <w:b/>
          <w:sz w:val="28"/>
          <w:szCs w:val="28"/>
          <w:lang w:val="kk-KZ"/>
        </w:rPr>
        <w:t xml:space="preserve">Н.Ш. АЛМЕТОВ </w:t>
      </w:r>
    </w:p>
    <w:p w:rsidR="00A30AB0" w:rsidRDefault="00A30AB0" w:rsidP="008A4A7F">
      <w:pPr>
        <w:spacing w:line="240" w:lineRule="auto"/>
        <w:jc w:val="center"/>
        <w:rPr>
          <w:rFonts w:ascii="Times New Roman" w:hAnsi="Times New Roman"/>
          <w:b/>
          <w:sz w:val="56"/>
          <w:szCs w:val="56"/>
          <w:lang w:val="kk-KZ"/>
        </w:rPr>
      </w:pPr>
      <w:r>
        <w:rPr>
          <w:rFonts w:ascii="Times New Roman" w:hAnsi="Times New Roman"/>
          <w:b/>
          <w:sz w:val="56"/>
          <w:szCs w:val="56"/>
          <w:lang w:val="kk-KZ"/>
        </w:rPr>
        <w:t>Қазақстанда педагогика ғылымының даму тарихы</w:t>
      </w:r>
    </w:p>
    <w:p w:rsidR="00A30AB0" w:rsidRDefault="00A30AB0" w:rsidP="008A4A7F">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магистратураның 6М010300 – Педагогика және психология </w:t>
      </w:r>
    </w:p>
    <w:p w:rsidR="00A30AB0" w:rsidRDefault="00A30AB0" w:rsidP="008A4A7F">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мамандығы үшін элективті курс бойынша оқу құралы</w:t>
      </w:r>
    </w:p>
    <w:p w:rsidR="00A30AB0" w:rsidRPr="008A4A7F" w:rsidRDefault="00A30AB0" w:rsidP="008A4A7F">
      <w:pPr>
        <w:spacing w:after="0" w:line="240" w:lineRule="auto"/>
        <w:jc w:val="center"/>
        <w:rPr>
          <w:rFonts w:ascii="Times New Roman" w:hAnsi="Times New Roman"/>
          <w:b/>
          <w:sz w:val="28"/>
          <w:szCs w:val="28"/>
          <w:lang w:val="kk-KZ"/>
        </w:rPr>
      </w:pPr>
    </w:p>
    <w:p w:rsidR="00A30AB0" w:rsidRPr="008A4A7F" w:rsidRDefault="00A30AB0" w:rsidP="008A4A7F">
      <w:pPr>
        <w:jc w:val="cente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b/>
          <w:sz w:val="28"/>
          <w:szCs w:val="28"/>
          <w:lang w:val="kk-KZ"/>
        </w:rPr>
      </w:pPr>
    </w:p>
    <w:p w:rsidR="00A30AB0" w:rsidRPr="008A4A7F" w:rsidRDefault="00A30AB0" w:rsidP="008A4A7F">
      <w:pPr>
        <w:rPr>
          <w:rFonts w:ascii="Times New Roman" w:hAnsi="Times New Roman"/>
          <w:sz w:val="28"/>
          <w:szCs w:val="28"/>
          <w:lang w:val="kk-KZ"/>
        </w:rPr>
      </w:pPr>
      <w:r w:rsidRPr="008A4A7F">
        <w:rPr>
          <w:rFonts w:ascii="Times New Roman" w:hAnsi="Times New Roman"/>
          <w:b/>
          <w:sz w:val="28"/>
          <w:szCs w:val="28"/>
          <w:lang w:val="kk-KZ"/>
        </w:rPr>
        <w:t xml:space="preserve">                                                </w:t>
      </w:r>
      <w:r>
        <w:rPr>
          <w:rFonts w:ascii="Times New Roman" w:hAnsi="Times New Roman"/>
          <w:sz w:val="28"/>
          <w:szCs w:val="28"/>
          <w:lang w:val="kk-KZ"/>
        </w:rPr>
        <w:t>Шымкент – 2015</w:t>
      </w:r>
    </w:p>
    <w:p w:rsidR="00A30AB0" w:rsidRPr="008A4A7F" w:rsidRDefault="00A30AB0" w:rsidP="008A4A7F">
      <w:pPr>
        <w:rPr>
          <w:rFonts w:ascii="Times New Roman" w:hAnsi="Times New Roman"/>
          <w:sz w:val="28"/>
          <w:szCs w:val="28"/>
          <w:lang w:val="kk-KZ"/>
        </w:rPr>
      </w:pPr>
    </w:p>
    <w:p w:rsidR="00A30AB0" w:rsidRDefault="00A30AB0" w:rsidP="00922C4C">
      <w:pPr>
        <w:spacing w:after="0"/>
        <w:rPr>
          <w:rFonts w:ascii="Times New Roman" w:hAnsi="Times New Roman"/>
          <w:sz w:val="28"/>
          <w:szCs w:val="28"/>
          <w:lang w:val="kk-KZ"/>
        </w:rPr>
      </w:pPr>
    </w:p>
    <w:p w:rsidR="00A30AB0" w:rsidRDefault="00A30AB0" w:rsidP="00F04CE7">
      <w:pPr>
        <w:spacing w:after="0"/>
        <w:rPr>
          <w:rFonts w:ascii="Times New Roman" w:hAnsi="Times New Roman"/>
          <w:sz w:val="28"/>
          <w:szCs w:val="28"/>
          <w:lang w:val="kk-KZ"/>
        </w:rPr>
      </w:pPr>
      <w:r w:rsidRPr="00D514B3">
        <w:rPr>
          <w:rFonts w:ascii="Times New Roman" w:hAnsi="Times New Roman"/>
          <w:sz w:val="28"/>
          <w:szCs w:val="28"/>
          <w:lang w:val="kk-KZ"/>
        </w:rPr>
        <w:t>Ә</w:t>
      </w:r>
      <w:r>
        <w:rPr>
          <w:rFonts w:ascii="Times New Roman" w:hAnsi="Times New Roman"/>
          <w:sz w:val="28"/>
          <w:szCs w:val="28"/>
          <w:lang w:val="kk-KZ"/>
        </w:rPr>
        <w:t>О</w:t>
      </w:r>
      <w:r w:rsidRPr="00D514B3">
        <w:rPr>
          <w:rFonts w:ascii="Times New Roman" w:hAnsi="Times New Roman"/>
          <w:sz w:val="28"/>
          <w:szCs w:val="28"/>
          <w:lang w:val="kk-KZ"/>
        </w:rPr>
        <w:t>Ж  930:37.013(574)</w:t>
      </w:r>
    </w:p>
    <w:p w:rsidR="00A30AB0" w:rsidRDefault="00A30AB0" w:rsidP="00F04CE7">
      <w:pPr>
        <w:spacing w:after="0"/>
        <w:rPr>
          <w:rFonts w:ascii="Times New Roman" w:hAnsi="Times New Roman"/>
          <w:sz w:val="28"/>
          <w:szCs w:val="28"/>
          <w:lang w:val="kk-KZ"/>
        </w:rPr>
      </w:pPr>
      <w:r>
        <w:rPr>
          <w:rFonts w:ascii="Times New Roman" w:hAnsi="Times New Roman"/>
          <w:sz w:val="28"/>
          <w:szCs w:val="28"/>
          <w:lang w:val="kk-KZ"/>
        </w:rPr>
        <w:t>ББК........</w:t>
      </w:r>
    </w:p>
    <w:p w:rsidR="00A30AB0" w:rsidRPr="00F04CE7" w:rsidRDefault="00A30AB0" w:rsidP="00F04CE7">
      <w:pPr>
        <w:spacing w:after="0" w:line="240" w:lineRule="auto"/>
        <w:jc w:val="both"/>
        <w:rPr>
          <w:rFonts w:ascii="Times New Roman" w:hAnsi="Times New Roman"/>
          <w:b/>
          <w:sz w:val="28"/>
          <w:szCs w:val="28"/>
          <w:lang w:val="kk-KZ"/>
        </w:rPr>
      </w:pPr>
      <w:r>
        <w:rPr>
          <w:rFonts w:ascii="Times New Roman" w:hAnsi="Times New Roman"/>
          <w:sz w:val="28"/>
          <w:szCs w:val="28"/>
          <w:lang w:val="kk-KZ"/>
        </w:rPr>
        <w:t>Құрастырушы</w:t>
      </w:r>
      <w:r w:rsidRPr="008A4A7F">
        <w:rPr>
          <w:rFonts w:ascii="Times New Roman" w:hAnsi="Times New Roman"/>
          <w:sz w:val="28"/>
          <w:szCs w:val="28"/>
          <w:lang w:val="kk-KZ"/>
        </w:rPr>
        <w:t xml:space="preserve">:  </w:t>
      </w:r>
      <w:r>
        <w:rPr>
          <w:rFonts w:ascii="Times New Roman" w:hAnsi="Times New Roman"/>
          <w:b/>
          <w:sz w:val="28"/>
          <w:szCs w:val="28"/>
          <w:lang w:val="kk-KZ"/>
        </w:rPr>
        <w:t>Алметов Н.Ш.</w:t>
      </w:r>
      <w:r w:rsidRPr="008A4A7F">
        <w:rPr>
          <w:rFonts w:ascii="Times New Roman" w:hAnsi="Times New Roman"/>
          <w:b/>
          <w:sz w:val="28"/>
          <w:szCs w:val="28"/>
          <w:lang w:val="kk-KZ"/>
        </w:rPr>
        <w:t xml:space="preserve"> </w:t>
      </w:r>
      <w:r w:rsidRPr="00F04CE7">
        <w:rPr>
          <w:rFonts w:ascii="Times New Roman" w:hAnsi="Times New Roman"/>
          <w:b/>
          <w:sz w:val="28"/>
          <w:szCs w:val="28"/>
          <w:lang w:val="kk-KZ"/>
        </w:rPr>
        <w:t>Қазақстанда педагогика ғылымың</w:t>
      </w:r>
      <w:r>
        <w:rPr>
          <w:rFonts w:ascii="Times New Roman" w:hAnsi="Times New Roman"/>
          <w:b/>
          <w:sz w:val="28"/>
          <w:szCs w:val="28"/>
          <w:lang w:val="kk-KZ"/>
        </w:rPr>
        <w:t xml:space="preserve"> даму</w:t>
      </w:r>
      <w:r w:rsidRPr="00F04CE7">
        <w:rPr>
          <w:rFonts w:ascii="Times New Roman" w:hAnsi="Times New Roman"/>
          <w:b/>
          <w:sz w:val="28"/>
          <w:szCs w:val="28"/>
          <w:lang w:val="kk-KZ"/>
        </w:rPr>
        <w:t xml:space="preserve"> тарихы: магистратураның 6М010300 – Педагогика және психология </w:t>
      </w:r>
    </w:p>
    <w:p w:rsidR="00A30AB0" w:rsidRDefault="00A30AB0" w:rsidP="00F04CE7">
      <w:pPr>
        <w:jc w:val="both"/>
        <w:rPr>
          <w:rFonts w:ascii="Times New Roman" w:hAnsi="Times New Roman"/>
          <w:b/>
          <w:sz w:val="28"/>
          <w:szCs w:val="28"/>
          <w:lang w:val="kk-KZ"/>
        </w:rPr>
      </w:pPr>
      <w:r w:rsidRPr="00F04CE7">
        <w:rPr>
          <w:rFonts w:ascii="Times New Roman" w:hAnsi="Times New Roman"/>
          <w:b/>
          <w:sz w:val="28"/>
          <w:szCs w:val="28"/>
          <w:lang w:val="kk-KZ"/>
        </w:rPr>
        <w:t>мамандығы үшін элективті курс бойынша оқу құралы</w:t>
      </w:r>
      <w:r>
        <w:rPr>
          <w:rFonts w:ascii="Times New Roman" w:hAnsi="Times New Roman"/>
          <w:b/>
          <w:sz w:val="28"/>
          <w:szCs w:val="28"/>
          <w:lang w:val="kk-KZ"/>
        </w:rPr>
        <w:t>.</w:t>
      </w:r>
      <w:r w:rsidRPr="00F04CE7">
        <w:rPr>
          <w:rFonts w:ascii="Times New Roman" w:hAnsi="Times New Roman"/>
          <w:b/>
          <w:sz w:val="28"/>
          <w:szCs w:val="28"/>
          <w:lang w:val="kk-KZ"/>
        </w:rPr>
        <w:t xml:space="preserve"> – Шымкент: М.Әуезов атындағы ОҚ</w:t>
      </w:r>
      <w:r>
        <w:rPr>
          <w:rFonts w:ascii="Times New Roman" w:hAnsi="Times New Roman"/>
          <w:b/>
          <w:sz w:val="28"/>
          <w:szCs w:val="28"/>
          <w:lang w:val="kk-KZ"/>
        </w:rPr>
        <w:t xml:space="preserve">МУ, 2015 </w:t>
      </w:r>
      <w:r w:rsidRPr="00F04CE7">
        <w:rPr>
          <w:rFonts w:ascii="Times New Roman" w:hAnsi="Times New Roman"/>
          <w:b/>
          <w:sz w:val="28"/>
          <w:szCs w:val="28"/>
          <w:lang w:val="kk-KZ"/>
        </w:rPr>
        <w:t xml:space="preserve">. - 137 </w:t>
      </w:r>
      <w:r w:rsidRPr="00F04CE7">
        <w:rPr>
          <w:rFonts w:ascii="Times New Roman" w:hAnsi="Times New Roman"/>
          <w:b/>
          <w:color w:val="FF00FF"/>
          <w:sz w:val="28"/>
          <w:szCs w:val="28"/>
          <w:lang w:val="kk-KZ"/>
        </w:rPr>
        <w:t xml:space="preserve"> </w:t>
      </w:r>
      <w:r w:rsidRPr="00F04CE7">
        <w:rPr>
          <w:rFonts w:ascii="Times New Roman" w:hAnsi="Times New Roman"/>
          <w:b/>
          <w:sz w:val="28"/>
          <w:szCs w:val="28"/>
          <w:lang w:val="kk-KZ"/>
        </w:rPr>
        <w:t>б.</w:t>
      </w:r>
    </w:p>
    <w:p w:rsidR="00A30AB0" w:rsidRPr="00DD5835" w:rsidRDefault="00A30AB0" w:rsidP="00F04CE7">
      <w:pPr>
        <w:jc w:val="both"/>
        <w:rPr>
          <w:rFonts w:ascii="Times New Roman" w:hAnsi="Times New Roman"/>
          <w:b/>
          <w:sz w:val="28"/>
          <w:szCs w:val="28"/>
          <w:lang w:val="kk-KZ"/>
        </w:rPr>
      </w:pPr>
      <w:r w:rsidRPr="00DD5835">
        <w:rPr>
          <w:rFonts w:ascii="Times New Roman" w:hAnsi="Times New Roman"/>
          <w:b/>
          <w:sz w:val="28"/>
          <w:szCs w:val="28"/>
          <w:lang w:val="kk-KZ"/>
        </w:rPr>
        <w:t>ISBN……</w:t>
      </w:r>
    </w:p>
    <w:p w:rsidR="00A30AB0" w:rsidRPr="008A4A7F" w:rsidRDefault="00A30AB0" w:rsidP="004B474A">
      <w:pPr>
        <w:spacing w:after="0" w:line="240" w:lineRule="auto"/>
        <w:jc w:val="both"/>
        <w:rPr>
          <w:rFonts w:ascii="Times New Roman" w:hAnsi="Times New Roman"/>
          <w:sz w:val="28"/>
          <w:szCs w:val="28"/>
          <w:lang w:val="kk-KZ"/>
        </w:rPr>
      </w:pPr>
      <w:r w:rsidRPr="008A4A7F">
        <w:rPr>
          <w:rFonts w:ascii="Times New Roman" w:hAnsi="Times New Roman"/>
          <w:sz w:val="28"/>
          <w:szCs w:val="28"/>
          <w:lang w:val="kk-KZ"/>
        </w:rPr>
        <w:t xml:space="preserve">         Оқу құралы «Қазақстан Республикасының білім және ғылым министрлігіның ережелері» талаптарына сәйкес құрастырылған және магистратураның </w:t>
      </w:r>
      <w:r w:rsidRPr="004B474A">
        <w:rPr>
          <w:rFonts w:ascii="Times New Roman" w:hAnsi="Times New Roman"/>
          <w:sz w:val="28"/>
          <w:szCs w:val="28"/>
          <w:lang w:val="kk-KZ"/>
        </w:rPr>
        <w:t>6М 010300 – Педагогика</w:t>
      </w:r>
      <w:r>
        <w:rPr>
          <w:rFonts w:ascii="Times New Roman" w:hAnsi="Times New Roman"/>
          <w:sz w:val="28"/>
          <w:szCs w:val="28"/>
          <w:lang w:val="kk-KZ"/>
        </w:rPr>
        <w:t xml:space="preserve"> және психология </w:t>
      </w:r>
      <w:r w:rsidRPr="008A4A7F">
        <w:rPr>
          <w:rFonts w:ascii="Times New Roman" w:hAnsi="Times New Roman"/>
          <w:sz w:val="28"/>
          <w:szCs w:val="28"/>
          <w:lang w:val="kk-KZ"/>
        </w:rPr>
        <w:t>мамандығы үшін «</w:t>
      </w:r>
      <w:r>
        <w:rPr>
          <w:rFonts w:ascii="Times New Roman" w:hAnsi="Times New Roman"/>
          <w:sz w:val="28"/>
          <w:szCs w:val="32"/>
          <w:lang w:val="kk-KZ"/>
        </w:rPr>
        <w:t>Қазақстанда педагогика ғылымының даму тарихы</w:t>
      </w:r>
      <w:r w:rsidRPr="008A4A7F">
        <w:rPr>
          <w:rFonts w:ascii="Times New Roman" w:hAnsi="Times New Roman"/>
          <w:sz w:val="28"/>
          <w:szCs w:val="32"/>
          <w:lang w:val="kk-KZ"/>
        </w:rPr>
        <w:t>» пәнінен</w:t>
      </w:r>
      <w:r w:rsidRPr="008A4A7F">
        <w:rPr>
          <w:rFonts w:ascii="Times New Roman" w:hAnsi="Times New Roman"/>
          <w:sz w:val="28"/>
          <w:szCs w:val="28"/>
          <w:lang w:val="kk-KZ"/>
        </w:rPr>
        <w:t xml:space="preserve">  дәрістер мәтндері,</w:t>
      </w:r>
      <w:r w:rsidRPr="008A4A7F">
        <w:rPr>
          <w:rFonts w:ascii="Times New Roman" w:hAnsi="Times New Roman"/>
          <w:sz w:val="28"/>
          <w:szCs w:val="32"/>
          <w:lang w:val="kk-KZ"/>
        </w:rPr>
        <w:t xml:space="preserve"> магистранттардың өзіндік жұмыстарын  ұйымдастыру</w:t>
      </w:r>
      <w:r w:rsidRPr="008A4A7F">
        <w:rPr>
          <w:rFonts w:ascii="Times New Roman" w:hAnsi="Times New Roman"/>
          <w:sz w:val="28"/>
          <w:szCs w:val="28"/>
          <w:lang w:val="kk-KZ"/>
        </w:rPr>
        <w:t>, жетекшілік ету және бақылау бойынша барлық қажетті мәліметтерді кірістірген.</w:t>
      </w:r>
    </w:p>
    <w:p w:rsidR="00A30AB0" w:rsidRDefault="00A30AB0" w:rsidP="004B474A">
      <w:pPr>
        <w:spacing w:after="0" w:line="240" w:lineRule="auto"/>
        <w:jc w:val="both"/>
        <w:rPr>
          <w:rFonts w:ascii="Times New Roman" w:hAnsi="Times New Roman"/>
          <w:sz w:val="28"/>
          <w:szCs w:val="28"/>
          <w:lang w:val="kk-KZ"/>
        </w:rPr>
      </w:pPr>
      <w:r w:rsidRPr="008A4A7F">
        <w:rPr>
          <w:rFonts w:ascii="Times New Roman" w:hAnsi="Times New Roman"/>
          <w:sz w:val="28"/>
          <w:szCs w:val="28"/>
          <w:lang w:val="kk-KZ"/>
        </w:rPr>
        <w:t xml:space="preserve">       Магистранттарға арналған осы оқу құралы  мазмұны «</w:t>
      </w:r>
      <w:r>
        <w:rPr>
          <w:rFonts w:ascii="Times New Roman" w:hAnsi="Times New Roman"/>
          <w:sz w:val="28"/>
          <w:szCs w:val="32"/>
          <w:lang w:val="kk-KZ"/>
        </w:rPr>
        <w:t>Қазақстанда педагогика ғылымының даму тарихы</w:t>
      </w:r>
      <w:r w:rsidRPr="008A4A7F">
        <w:rPr>
          <w:rFonts w:ascii="Times New Roman" w:hAnsi="Times New Roman"/>
          <w:sz w:val="28"/>
          <w:szCs w:val="28"/>
          <w:lang w:val="kk-KZ"/>
        </w:rPr>
        <w:t>» пәні бойынша  магистранттардың өзіндік жұмыстарын ұйымдастыру, жетекшілік ету мен бақылау, оқытушының жетекшілігімен  студенттердың өзіндік жұмыстарын өткізу және олардың оқу жетістіктерін бақылаудың құралдарын пайдалану үшін қажетті  теориялық және әдістемелік материалдардың кешенін   қамтыды.</w:t>
      </w:r>
    </w:p>
    <w:p w:rsidR="00A30AB0" w:rsidRPr="008A4A7F" w:rsidRDefault="00A30AB0" w:rsidP="008A4A7F">
      <w:pPr>
        <w:jc w:val="both"/>
        <w:rPr>
          <w:rFonts w:ascii="Times New Roman" w:hAnsi="Times New Roman"/>
          <w:sz w:val="28"/>
          <w:szCs w:val="28"/>
          <w:lang w:val="kk-KZ"/>
        </w:rPr>
      </w:pPr>
    </w:p>
    <w:p w:rsidR="00A30AB0" w:rsidRPr="008A4A7F" w:rsidRDefault="00A30AB0" w:rsidP="004B474A">
      <w:pPr>
        <w:spacing w:after="0"/>
        <w:jc w:val="both"/>
        <w:rPr>
          <w:rFonts w:ascii="Times New Roman" w:hAnsi="Times New Roman"/>
          <w:b/>
          <w:i/>
          <w:sz w:val="28"/>
          <w:szCs w:val="28"/>
          <w:lang w:val="kk-KZ"/>
        </w:rPr>
      </w:pPr>
      <w:r w:rsidRPr="008A4A7F">
        <w:rPr>
          <w:rFonts w:ascii="Times New Roman" w:hAnsi="Times New Roman"/>
          <w:b/>
          <w:i/>
          <w:sz w:val="28"/>
          <w:szCs w:val="28"/>
          <w:lang w:val="kk-KZ"/>
        </w:rPr>
        <w:t>Пікір жазғандар:</w:t>
      </w:r>
    </w:p>
    <w:p w:rsidR="00A30AB0" w:rsidRDefault="00A30AB0" w:rsidP="004B474A">
      <w:pPr>
        <w:spacing w:after="0" w:line="240" w:lineRule="auto"/>
        <w:jc w:val="both"/>
        <w:rPr>
          <w:rFonts w:ascii="Times New Roman" w:hAnsi="Times New Roman"/>
          <w:sz w:val="26"/>
          <w:szCs w:val="26"/>
          <w:lang w:val="kk-KZ"/>
        </w:rPr>
      </w:pPr>
      <w:r w:rsidRPr="00A7048B">
        <w:rPr>
          <w:rFonts w:ascii="Times New Roman" w:hAnsi="Times New Roman"/>
          <w:i/>
          <w:sz w:val="26"/>
          <w:szCs w:val="26"/>
          <w:lang w:val="kk-KZ"/>
        </w:rPr>
        <w:t xml:space="preserve">        </w:t>
      </w:r>
      <w:r>
        <w:rPr>
          <w:rFonts w:ascii="Times New Roman" w:hAnsi="Times New Roman"/>
          <w:i/>
          <w:sz w:val="26"/>
          <w:szCs w:val="26"/>
          <w:lang w:val="kk-KZ"/>
        </w:rPr>
        <w:t xml:space="preserve"> </w:t>
      </w:r>
      <w:r w:rsidRPr="00A7048B">
        <w:rPr>
          <w:rFonts w:ascii="Times New Roman" w:hAnsi="Times New Roman"/>
          <w:i/>
          <w:sz w:val="26"/>
          <w:szCs w:val="26"/>
          <w:lang w:val="kk-KZ"/>
        </w:rPr>
        <w:t>Әлсатов Т.М.</w:t>
      </w:r>
      <w:r w:rsidRPr="00A7048B">
        <w:rPr>
          <w:rFonts w:ascii="Times New Roman" w:hAnsi="Times New Roman"/>
          <w:b/>
          <w:sz w:val="26"/>
          <w:szCs w:val="26"/>
          <w:lang w:val="kk-KZ"/>
        </w:rPr>
        <w:t xml:space="preserve">  -</w:t>
      </w:r>
      <w:r w:rsidRPr="00A7048B">
        <w:rPr>
          <w:rFonts w:ascii="Times New Roman" w:hAnsi="Times New Roman"/>
          <w:sz w:val="26"/>
          <w:szCs w:val="26"/>
          <w:lang w:val="kk-KZ"/>
        </w:rPr>
        <w:t xml:space="preserve"> педагогика ғылымдарының докторы, М.Әуезов атындағы </w:t>
      </w:r>
      <w:r>
        <w:rPr>
          <w:rFonts w:ascii="Times New Roman" w:hAnsi="Times New Roman"/>
          <w:sz w:val="26"/>
          <w:szCs w:val="26"/>
          <w:lang w:val="kk-KZ"/>
        </w:rPr>
        <w:t xml:space="preserve">Оңтүстік Қазақстан мемлекеттік  университетінің профессоры, </w:t>
      </w:r>
    </w:p>
    <w:p w:rsidR="00A30AB0" w:rsidRPr="00A7048B" w:rsidRDefault="00A30AB0" w:rsidP="004B474A">
      <w:pPr>
        <w:spacing w:after="0" w:line="240" w:lineRule="auto"/>
        <w:jc w:val="both"/>
        <w:rPr>
          <w:rFonts w:ascii="Times New Roman" w:hAnsi="Times New Roman"/>
          <w:sz w:val="26"/>
          <w:szCs w:val="26"/>
          <w:lang w:val="kk-KZ"/>
        </w:rPr>
      </w:pPr>
      <w:r>
        <w:rPr>
          <w:rFonts w:ascii="Times New Roman" w:hAnsi="Times New Roman"/>
          <w:i/>
          <w:sz w:val="26"/>
          <w:szCs w:val="26"/>
          <w:lang w:val="kk-KZ"/>
        </w:rPr>
        <w:t xml:space="preserve">        Нуралиева А.Ж. </w:t>
      </w:r>
      <w:r w:rsidRPr="00A7048B">
        <w:rPr>
          <w:rFonts w:ascii="Times New Roman" w:hAnsi="Times New Roman"/>
          <w:sz w:val="26"/>
          <w:szCs w:val="26"/>
          <w:lang w:val="kk-KZ"/>
        </w:rPr>
        <w:t>– п</w:t>
      </w:r>
      <w:r>
        <w:rPr>
          <w:rFonts w:ascii="Times New Roman" w:hAnsi="Times New Roman"/>
          <w:sz w:val="26"/>
          <w:szCs w:val="26"/>
          <w:lang w:val="kk-KZ"/>
        </w:rPr>
        <w:t>едагогика ғылымдарының кандидаты, Оңтүстік Қазақстан мемлекеттік педагогикалық институтының доценті</w:t>
      </w:r>
      <w:r w:rsidRPr="00A7048B">
        <w:rPr>
          <w:rFonts w:ascii="Times New Roman" w:hAnsi="Times New Roman"/>
          <w:sz w:val="26"/>
          <w:szCs w:val="26"/>
          <w:lang w:val="kk-KZ"/>
        </w:rPr>
        <w:t>,</w:t>
      </w:r>
    </w:p>
    <w:p w:rsidR="00A30AB0" w:rsidRPr="00A7048B" w:rsidRDefault="00A30AB0" w:rsidP="004B474A">
      <w:pPr>
        <w:spacing w:after="0" w:line="240" w:lineRule="auto"/>
        <w:jc w:val="both"/>
        <w:rPr>
          <w:rFonts w:ascii="Times New Roman" w:hAnsi="Times New Roman"/>
          <w:sz w:val="26"/>
          <w:szCs w:val="26"/>
          <w:lang w:val="kk-KZ"/>
        </w:rPr>
      </w:pPr>
      <w:r w:rsidRPr="00A7048B">
        <w:rPr>
          <w:rFonts w:ascii="Times New Roman" w:hAnsi="Times New Roman"/>
          <w:b/>
          <w:sz w:val="26"/>
          <w:szCs w:val="26"/>
          <w:lang w:val="kk-KZ"/>
        </w:rPr>
        <w:t xml:space="preserve">        </w:t>
      </w:r>
      <w:r>
        <w:rPr>
          <w:rFonts w:ascii="Times New Roman" w:hAnsi="Times New Roman"/>
          <w:i/>
          <w:sz w:val="26"/>
          <w:szCs w:val="26"/>
          <w:lang w:val="kk-KZ"/>
        </w:rPr>
        <w:t>Ибрагим Қ.А.</w:t>
      </w:r>
      <w:r w:rsidRPr="00A7048B">
        <w:rPr>
          <w:rFonts w:ascii="Times New Roman" w:hAnsi="Times New Roman"/>
          <w:b/>
          <w:sz w:val="26"/>
          <w:szCs w:val="26"/>
          <w:lang w:val="kk-KZ"/>
        </w:rPr>
        <w:t xml:space="preserve">- </w:t>
      </w:r>
      <w:r w:rsidRPr="00A7048B">
        <w:rPr>
          <w:rFonts w:ascii="Times New Roman" w:hAnsi="Times New Roman"/>
          <w:sz w:val="26"/>
          <w:szCs w:val="26"/>
          <w:lang w:val="kk-KZ"/>
        </w:rPr>
        <w:t xml:space="preserve">педагогика ғылымдарының кандидаты, </w:t>
      </w:r>
      <w:r>
        <w:rPr>
          <w:rFonts w:ascii="Times New Roman" w:hAnsi="Times New Roman"/>
          <w:sz w:val="26"/>
          <w:szCs w:val="26"/>
          <w:lang w:val="kk-KZ"/>
        </w:rPr>
        <w:t>«Өрлеу» ҰАҚ филиалы, Алматы облыстық педагог мамандардың біліктілігін арттыру және қайта даярлау институтының кафедра меңгерушісі</w:t>
      </w:r>
    </w:p>
    <w:p w:rsidR="00A30AB0" w:rsidRPr="00DD5835" w:rsidRDefault="00A30AB0" w:rsidP="008A4A7F">
      <w:pPr>
        <w:jc w:val="both"/>
        <w:rPr>
          <w:rFonts w:ascii="Times New Roman" w:hAnsi="Times New Roman"/>
          <w:sz w:val="28"/>
          <w:szCs w:val="28"/>
          <w:lang w:val="kk-KZ"/>
        </w:rPr>
      </w:pPr>
    </w:p>
    <w:p w:rsidR="00A30AB0" w:rsidRPr="00F04CE7" w:rsidRDefault="00A30AB0" w:rsidP="00F04CE7">
      <w:pPr>
        <w:jc w:val="both"/>
        <w:rPr>
          <w:rFonts w:ascii="Times New Roman" w:hAnsi="Times New Roman"/>
          <w:sz w:val="28"/>
          <w:szCs w:val="28"/>
          <w:lang w:val="kk-KZ"/>
        </w:rPr>
      </w:pPr>
      <w:r>
        <w:rPr>
          <w:rFonts w:ascii="Times New Roman" w:hAnsi="Times New Roman"/>
          <w:sz w:val="28"/>
          <w:szCs w:val="28"/>
          <w:lang w:val="kk-KZ"/>
        </w:rPr>
        <w:t xml:space="preserve">Оқу-әдістемелік басқарманың жыналысында қаралған және баспаға ұсынылған </w:t>
      </w:r>
      <w:r w:rsidRPr="008A4A7F">
        <w:rPr>
          <w:rFonts w:ascii="Times New Roman" w:hAnsi="Times New Roman"/>
          <w:sz w:val="28"/>
          <w:szCs w:val="28"/>
          <w:lang w:val="kk-KZ"/>
        </w:rPr>
        <w:t>(Хаттама № ____ «____» ___________</w:t>
      </w:r>
      <w:r>
        <w:rPr>
          <w:rFonts w:ascii="Times New Roman" w:hAnsi="Times New Roman"/>
          <w:sz w:val="28"/>
          <w:szCs w:val="28"/>
          <w:lang w:val="kk-KZ"/>
        </w:rPr>
        <w:t>_2015</w:t>
      </w:r>
      <w:r w:rsidRPr="008A4A7F">
        <w:rPr>
          <w:rFonts w:ascii="Times New Roman" w:hAnsi="Times New Roman"/>
          <w:sz w:val="28"/>
          <w:szCs w:val="28"/>
          <w:lang w:val="kk-KZ"/>
        </w:rPr>
        <w:t xml:space="preserve"> ж.).</w:t>
      </w:r>
    </w:p>
    <w:p w:rsidR="00A30AB0" w:rsidRDefault="00A30AB0" w:rsidP="008A4A7F">
      <w:pPr>
        <w:jc w:val="both"/>
        <w:rPr>
          <w:rFonts w:ascii="Times New Roman" w:hAnsi="Times New Roman"/>
          <w:sz w:val="28"/>
          <w:szCs w:val="28"/>
          <w:lang w:val="kk-KZ"/>
        </w:rPr>
      </w:pPr>
      <w:r>
        <w:rPr>
          <w:rFonts w:ascii="Times New Roman" w:hAnsi="Times New Roman"/>
          <w:sz w:val="28"/>
          <w:szCs w:val="28"/>
          <w:lang w:val="kk-KZ"/>
        </w:rPr>
        <w:t xml:space="preserve"> </w:t>
      </w:r>
      <w:r w:rsidRPr="008A4A7F">
        <w:rPr>
          <w:rFonts w:ascii="Times New Roman" w:hAnsi="Times New Roman"/>
          <w:sz w:val="28"/>
          <w:szCs w:val="28"/>
          <w:lang w:val="kk-KZ"/>
        </w:rPr>
        <w:t xml:space="preserve">М.Әуезов атындағы ОҚМУ-нің </w:t>
      </w:r>
      <w:r>
        <w:rPr>
          <w:rFonts w:ascii="Times New Roman" w:hAnsi="Times New Roman"/>
          <w:sz w:val="28"/>
          <w:szCs w:val="28"/>
          <w:lang w:val="kk-KZ"/>
        </w:rPr>
        <w:t xml:space="preserve">Оқу-әдістемелік </w:t>
      </w:r>
      <w:r w:rsidRPr="00F04CE7">
        <w:rPr>
          <w:rFonts w:ascii="Times New Roman" w:hAnsi="Times New Roman"/>
          <w:sz w:val="28"/>
          <w:szCs w:val="28"/>
          <w:lang w:val="kk-KZ"/>
        </w:rPr>
        <w:t>К</w:t>
      </w:r>
      <w:r w:rsidRPr="008A4A7F">
        <w:rPr>
          <w:rFonts w:ascii="Times New Roman" w:hAnsi="Times New Roman"/>
          <w:sz w:val="28"/>
          <w:szCs w:val="28"/>
          <w:lang w:val="kk-KZ"/>
        </w:rPr>
        <w:t>еңесі баспаға ұсынған (Хаттама № ____ «____» ___________</w:t>
      </w:r>
      <w:r>
        <w:rPr>
          <w:rFonts w:ascii="Times New Roman" w:hAnsi="Times New Roman"/>
          <w:sz w:val="28"/>
          <w:szCs w:val="28"/>
          <w:lang w:val="kk-KZ"/>
        </w:rPr>
        <w:t>_2015</w:t>
      </w:r>
      <w:r w:rsidRPr="008A4A7F">
        <w:rPr>
          <w:rFonts w:ascii="Times New Roman" w:hAnsi="Times New Roman"/>
          <w:sz w:val="28"/>
          <w:szCs w:val="28"/>
          <w:lang w:val="kk-KZ"/>
        </w:rPr>
        <w:t xml:space="preserve"> ж.).</w:t>
      </w:r>
    </w:p>
    <w:p w:rsidR="00A30AB0" w:rsidRDefault="00A30AB0" w:rsidP="00F04CE7">
      <w:pPr>
        <w:jc w:val="both"/>
        <w:rPr>
          <w:rFonts w:ascii="Times New Roman" w:hAnsi="Times New Roman"/>
          <w:b/>
          <w:sz w:val="28"/>
          <w:szCs w:val="28"/>
          <w:lang w:val="kk-KZ"/>
        </w:rPr>
      </w:pPr>
    </w:p>
    <w:p w:rsidR="00A30AB0" w:rsidRPr="00F04CE7" w:rsidRDefault="00A30AB0" w:rsidP="00F04CE7">
      <w:pPr>
        <w:jc w:val="both"/>
        <w:rPr>
          <w:rFonts w:ascii="Times New Roman" w:hAnsi="Times New Roman"/>
          <w:b/>
          <w:sz w:val="28"/>
          <w:szCs w:val="28"/>
          <w:lang w:val="en-US"/>
        </w:rPr>
      </w:pPr>
      <w:r>
        <w:rPr>
          <w:rFonts w:ascii="Times New Roman" w:hAnsi="Times New Roman"/>
          <w:b/>
          <w:sz w:val="28"/>
          <w:szCs w:val="28"/>
          <w:lang w:val="en-US"/>
        </w:rPr>
        <w:t>ISBN……</w:t>
      </w:r>
    </w:p>
    <w:p w:rsidR="00A30AB0" w:rsidRPr="008A4A7F" w:rsidRDefault="00A30AB0" w:rsidP="008A4A7F">
      <w:pPr>
        <w:jc w:val="both"/>
        <w:rPr>
          <w:rFonts w:ascii="Times New Roman" w:hAnsi="Times New Roman"/>
          <w:sz w:val="28"/>
          <w:szCs w:val="28"/>
          <w:lang w:val="kk-KZ"/>
        </w:rPr>
      </w:pPr>
    </w:p>
    <w:p w:rsidR="00A30AB0" w:rsidRPr="00F04CE7" w:rsidRDefault="00A30AB0" w:rsidP="00F04CE7">
      <w:pPr>
        <w:jc w:val="both"/>
        <w:rPr>
          <w:rFonts w:ascii="Times New Roman" w:hAnsi="Times New Roman"/>
          <w:sz w:val="28"/>
          <w:szCs w:val="28"/>
          <w:lang w:val="kk-KZ"/>
        </w:rPr>
      </w:pPr>
      <w:r w:rsidRPr="008A4A7F">
        <w:rPr>
          <w:rFonts w:ascii="Times New Roman" w:hAnsi="Times New Roman"/>
          <w:sz w:val="28"/>
          <w:szCs w:val="28"/>
          <w:lang w:val="kk-KZ"/>
        </w:rPr>
        <w:t xml:space="preserve">   © М.Әуезов атындағы Оңтүстік Қазақстан мемлекеттік университеті</w:t>
      </w:r>
      <w:r>
        <w:rPr>
          <w:rFonts w:ascii="Times New Roman" w:hAnsi="Times New Roman"/>
          <w:sz w:val="28"/>
          <w:szCs w:val="28"/>
          <w:lang w:val="kk-KZ"/>
        </w:rPr>
        <w:t>, 2015</w:t>
      </w:r>
    </w:p>
    <w:p w:rsidR="00A30AB0" w:rsidRPr="008A4A7F" w:rsidRDefault="00A30AB0" w:rsidP="00AB35AE">
      <w:pPr>
        <w:jc w:val="both"/>
        <w:rPr>
          <w:rFonts w:ascii="Times New Roman" w:hAnsi="Times New Roman"/>
          <w:sz w:val="28"/>
          <w:szCs w:val="28"/>
          <w:lang w:val="kk-KZ"/>
        </w:rPr>
      </w:pPr>
      <w:r w:rsidRPr="008A4A7F">
        <w:rPr>
          <w:rFonts w:ascii="Times New Roman" w:hAnsi="Times New Roman"/>
          <w:sz w:val="28"/>
          <w:szCs w:val="28"/>
          <w:lang w:val="kk-KZ"/>
        </w:rPr>
        <w:t xml:space="preserve">       </w:t>
      </w:r>
      <w:r>
        <w:rPr>
          <w:rFonts w:ascii="Times New Roman" w:hAnsi="Times New Roman"/>
          <w:sz w:val="28"/>
          <w:szCs w:val="28"/>
          <w:lang w:val="kk-KZ"/>
        </w:rPr>
        <w:t xml:space="preserve">                                            </w:t>
      </w:r>
      <w:r w:rsidRPr="008A4A7F">
        <w:rPr>
          <w:rFonts w:ascii="Times New Roman" w:hAnsi="Times New Roman"/>
          <w:sz w:val="28"/>
          <w:szCs w:val="28"/>
          <w:lang w:val="kk-KZ"/>
        </w:rPr>
        <w:t xml:space="preserve">  </w:t>
      </w:r>
      <w:r w:rsidRPr="008A4A7F">
        <w:rPr>
          <w:rFonts w:ascii="Times New Roman" w:hAnsi="Times New Roman"/>
          <w:b/>
          <w:sz w:val="32"/>
          <w:szCs w:val="32"/>
          <w:lang w:val="kk-KZ"/>
        </w:rPr>
        <w:t>Мазмұны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7088"/>
        <w:gridCol w:w="1240"/>
      </w:tblGrid>
      <w:tr w:rsidR="00A30AB0" w:rsidRPr="0008630F" w:rsidTr="0008630F">
        <w:tc>
          <w:tcPr>
            <w:tcW w:w="1242" w:type="dxa"/>
          </w:tcPr>
          <w:p w:rsidR="00A30AB0" w:rsidRPr="0008630F" w:rsidRDefault="00A30AB0" w:rsidP="0008630F">
            <w:pPr>
              <w:spacing w:after="0" w:line="240" w:lineRule="auto"/>
              <w:jc w:val="both"/>
              <w:rPr>
                <w:rFonts w:ascii="Times New Roman" w:hAnsi="Times New Roman"/>
                <w:sz w:val="28"/>
                <w:szCs w:val="28"/>
                <w:lang w:val="kk-KZ"/>
              </w:rPr>
            </w:pPr>
          </w:p>
        </w:tc>
        <w:tc>
          <w:tcPr>
            <w:tcW w:w="7088" w:type="dxa"/>
          </w:tcPr>
          <w:p w:rsidR="00A30AB0" w:rsidRPr="0008630F" w:rsidRDefault="00A30AB0" w:rsidP="0008630F">
            <w:pPr>
              <w:spacing w:after="0" w:line="240" w:lineRule="auto"/>
              <w:jc w:val="both"/>
              <w:rPr>
                <w:rFonts w:ascii="Times New Roman" w:hAnsi="Times New Roman"/>
                <w:sz w:val="28"/>
                <w:szCs w:val="28"/>
                <w:lang w:val="kk-KZ"/>
              </w:rPr>
            </w:pPr>
          </w:p>
        </w:tc>
        <w:tc>
          <w:tcPr>
            <w:tcW w:w="1240" w:type="dxa"/>
          </w:tcPr>
          <w:p w:rsidR="00A30AB0" w:rsidRPr="0008630F" w:rsidRDefault="00A30AB0" w:rsidP="0008630F">
            <w:pPr>
              <w:spacing w:after="0" w:line="240" w:lineRule="auto"/>
              <w:jc w:val="both"/>
              <w:rPr>
                <w:rFonts w:ascii="Times New Roman" w:hAnsi="Times New Roman"/>
                <w:sz w:val="28"/>
                <w:szCs w:val="28"/>
                <w:lang w:val="kk-KZ"/>
              </w:rPr>
            </w:pPr>
            <w:r w:rsidRPr="0008630F">
              <w:rPr>
                <w:rFonts w:ascii="Times New Roman" w:hAnsi="Times New Roman"/>
                <w:sz w:val="28"/>
                <w:szCs w:val="28"/>
                <w:lang w:val="kk-KZ"/>
              </w:rPr>
              <w:t>беттер</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p>
        </w:tc>
        <w:tc>
          <w:tcPr>
            <w:tcW w:w="7088"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КІРІСПЕ</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4</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1</w:t>
            </w:r>
          </w:p>
        </w:tc>
        <w:tc>
          <w:tcPr>
            <w:tcW w:w="7088"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«Қазақстанда педагогика ғылымының</w:t>
            </w:r>
            <w:r>
              <w:rPr>
                <w:rFonts w:ascii="Times New Roman" w:hAnsi="Times New Roman"/>
                <w:b/>
                <w:sz w:val="28"/>
                <w:szCs w:val="28"/>
                <w:lang w:val="kk-KZ"/>
              </w:rPr>
              <w:t xml:space="preserve"> даму</w:t>
            </w:r>
            <w:r w:rsidRPr="0008630F">
              <w:rPr>
                <w:rFonts w:ascii="Times New Roman" w:hAnsi="Times New Roman"/>
                <w:b/>
                <w:sz w:val="28"/>
                <w:szCs w:val="28"/>
                <w:lang w:val="kk-KZ"/>
              </w:rPr>
              <w:t xml:space="preserve"> тарихы» курсынан дәрістер</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w:t>
            </w:r>
          </w:p>
        </w:tc>
      </w:tr>
      <w:tr w:rsidR="00A30AB0" w:rsidRPr="0008630F" w:rsidTr="0008630F">
        <w:tc>
          <w:tcPr>
            <w:tcW w:w="8330" w:type="dxa"/>
            <w:gridSpan w:val="2"/>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1 Модуль. Ежелгі дәуірден қазақ хандығы құрылған уақытқа дейінгі (XI-XV ғ.ғ.) Қазақстандағы педагогикалық ой</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1-дәріс.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Қазақстандағы  орта ғасырлардағы педагогикалық ой (VI – XVII ғ.ғ.)</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2-дәріс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Қазақ халық педагогикасының қалыптасуы мен ерекшеліктері</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21</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3-дәріс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Әл-Фарабидің педагогикалық мұрасы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26</w:t>
            </w:r>
          </w:p>
        </w:tc>
      </w:tr>
      <w:tr w:rsidR="00A30AB0" w:rsidRPr="0008630F" w:rsidTr="0008630F">
        <w:tc>
          <w:tcPr>
            <w:tcW w:w="8330" w:type="dxa"/>
            <w:gridSpan w:val="2"/>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2 Модуль. XVIII – XIX  ғ.ғ. Қазақстандағы педагогикалық ой</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29</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4-дәріс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XVIII ғ. -  XIX ғ. басындағы   Қазақстандағы мектеп пен педагогикалық ой</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29</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5-дәріс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Ы.Алтынсариннің педагогикалық ойлары мен ағартушылық қызметі</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37</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6-дәріс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А.Құнанбаевтың  педагогикалық ойлары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42</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7-дәріс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Ш.Уәлихановтың педагогикалық ойлары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50</w:t>
            </w:r>
          </w:p>
        </w:tc>
      </w:tr>
      <w:tr w:rsidR="00A30AB0" w:rsidRPr="0008630F" w:rsidTr="0008630F">
        <w:tc>
          <w:tcPr>
            <w:tcW w:w="8330" w:type="dxa"/>
            <w:gridSpan w:val="2"/>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3 Модуль. Кеңес Одағы дәуіріндегі Қазақстандағы педагогикалық ой. Қазақстандағы педагогика ғылымының қалыптасуы мен дамуы (1917 – 1991 ж.ж.)</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50</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А.Байтұрсыновтың педагогикалық қызметі</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52</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9-дәріс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М.Жұмабаевтың  педагогикалық ойлары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54</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10-дәріс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Ж.Аймауытовтың  педагогикалық ойлары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58</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11-дәріс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Қазақстандағы педагогика ғылымының қалыптасуы  мен дамуы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60</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4 Модуль.  Қазақстанның қазіргі уақыттағы педагогика ғылымы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86</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12-дәріс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Тәуелсіздік алған жылдардағы Қазақстандағы (1991 ж. қазіргі уақытқа дейін) педагогика ғылымының дамуы</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86</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bCs/>
                <w:sz w:val="28"/>
                <w:szCs w:val="28"/>
                <w:lang w:val="kk-KZ"/>
              </w:rPr>
              <w:t>13-дәріс</w:t>
            </w:r>
          </w:p>
        </w:tc>
        <w:tc>
          <w:tcPr>
            <w:tcW w:w="7088"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Қазақстанның қазіргі уақыттағы педагогика ғылымының тұжырымдамалық моделі</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89</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bCs/>
                <w:sz w:val="28"/>
                <w:szCs w:val="28"/>
                <w:lang w:val="kk-KZ"/>
              </w:rPr>
              <w:t>2</w:t>
            </w:r>
          </w:p>
        </w:tc>
        <w:tc>
          <w:tcPr>
            <w:tcW w:w="7088"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bCs/>
                <w:sz w:val="28"/>
                <w:szCs w:val="28"/>
                <w:lang w:val="kk-KZ"/>
              </w:rPr>
              <w:t>«</w:t>
            </w:r>
            <w:r w:rsidRPr="0008630F">
              <w:rPr>
                <w:rFonts w:ascii="Times New Roman" w:hAnsi="Times New Roman"/>
                <w:b/>
                <w:sz w:val="28"/>
                <w:szCs w:val="28"/>
                <w:lang w:val="kk-KZ"/>
              </w:rPr>
              <w:t>Қазақстанда педагогика ғылымынң</w:t>
            </w:r>
            <w:r>
              <w:rPr>
                <w:rFonts w:ascii="Times New Roman" w:hAnsi="Times New Roman"/>
                <w:b/>
                <w:sz w:val="28"/>
                <w:szCs w:val="28"/>
                <w:lang w:val="kk-KZ"/>
              </w:rPr>
              <w:t xml:space="preserve"> даму</w:t>
            </w:r>
            <w:r w:rsidRPr="0008630F">
              <w:rPr>
                <w:rFonts w:ascii="Times New Roman" w:hAnsi="Times New Roman"/>
                <w:b/>
                <w:sz w:val="28"/>
                <w:szCs w:val="28"/>
                <w:lang w:val="kk-KZ"/>
              </w:rPr>
              <w:t xml:space="preserve"> тарихы</w:t>
            </w:r>
            <w:r w:rsidRPr="0008630F">
              <w:rPr>
                <w:rFonts w:ascii="Times New Roman" w:hAnsi="Times New Roman"/>
                <w:b/>
                <w:bCs/>
                <w:sz w:val="28"/>
                <w:szCs w:val="28"/>
                <w:lang w:val="kk-KZ"/>
              </w:rPr>
              <w:t xml:space="preserve">» </w:t>
            </w:r>
            <w:r w:rsidRPr="0008630F">
              <w:rPr>
                <w:rFonts w:ascii="Times New Roman" w:hAnsi="Times New Roman"/>
                <w:b/>
                <w:sz w:val="28"/>
                <w:szCs w:val="28"/>
                <w:lang w:val="kk-KZ"/>
              </w:rPr>
              <w:t>пәнінен  магистранттардың өзіндік жұмыстарын  ұйымдастыру бойынша әістемелік нұсқау</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92</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3</w:t>
            </w:r>
          </w:p>
        </w:tc>
        <w:tc>
          <w:tcPr>
            <w:tcW w:w="7088"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Магистранттардың білімін бақылау бойынша материалдар</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98</w:t>
            </w:r>
          </w:p>
        </w:tc>
      </w:tr>
      <w:tr w:rsidR="00A30AB0" w:rsidRPr="0008630F" w:rsidTr="0008630F">
        <w:tc>
          <w:tcPr>
            <w:tcW w:w="1242" w:type="dxa"/>
          </w:tcPr>
          <w:p w:rsidR="00A30AB0" w:rsidRPr="0008630F" w:rsidRDefault="00A30AB0" w:rsidP="0008630F">
            <w:pPr>
              <w:spacing w:after="0" w:line="240" w:lineRule="auto"/>
              <w:jc w:val="center"/>
              <w:rPr>
                <w:rFonts w:ascii="Times New Roman" w:hAnsi="Times New Roman"/>
                <w:b/>
                <w:sz w:val="28"/>
                <w:szCs w:val="28"/>
                <w:lang w:val="kk-KZ"/>
              </w:rPr>
            </w:pPr>
          </w:p>
        </w:tc>
        <w:tc>
          <w:tcPr>
            <w:tcW w:w="7088" w:type="dxa"/>
          </w:tcPr>
          <w:p w:rsidR="00A30AB0" w:rsidRPr="0008630F" w:rsidRDefault="00A30AB0" w:rsidP="0008630F">
            <w:pPr>
              <w:spacing w:after="0" w:line="240" w:lineRule="auto"/>
              <w:jc w:val="center"/>
              <w:rPr>
                <w:rFonts w:ascii="Times New Roman" w:hAnsi="Times New Roman"/>
                <w:b/>
                <w:sz w:val="28"/>
                <w:szCs w:val="28"/>
                <w:lang w:val="kk-KZ"/>
              </w:rPr>
            </w:pPr>
            <w:r w:rsidRPr="0008630F">
              <w:rPr>
                <w:rFonts w:ascii="Times New Roman" w:hAnsi="Times New Roman"/>
                <w:b/>
                <w:sz w:val="28"/>
                <w:szCs w:val="28"/>
                <w:lang w:val="kk-KZ"/>
              </w:rPr>
              <w:t>Пайдаланылған әдебиеттер</w:t>
            </w:r>
          </w:p>
        </w:tc>
        <w:tc>
          <w:tcPr>
            <w:tcW w:w="1240" w:type="dxa"/>
          </w:tcPr>
          <w:p w:rsidR="00A30AB0" w:rsidRPr="0008630F" w:rsidRDefault="00A30AB0" w:rsidP="0008630F">
            <w:pPr>
              <w:spacing w:after="0" w:line="240" w:lineRule="auto"/>
              <w:jc w:val="center"/>
              <w:rPr>
                <w:rFonts w:ascii="Times New Roman" w:hAnsi="Times New Roman"/>
                <w:sz w:val="28"/>
                <w:szCs w:val="28"/>
                <w:lang w:val="kk-KZ"/>
              </w:rPr>
            </w:pPr>
            <w:r w:rsidRPr="0008630F">
              <w:rPr>
                <w:rFonts w:ascii="Times New Roman" w:hAnsi="Times New Roman"/>
                <w:sz w:val="28"/>
                <w:szCs w:val="28"/>
                <w:lang w:val="kk-KZ"/>
              </w:rPr>
              <w:t>137</w:t>
            </w:r>
          </w:p>
        </w:tc>
      </w:tr>
    </w:tbl>
    <w:p w:rsidR="00A30AB0" w:rsidRDefault="00A30AB0" w:rsidP="00F04CE7">
      <w:pPr>
        <w:rPr>
          <w:rFonts w:ascii="Times New Roman" w:hAnsi="Times New Roman"/>
          <w:b/>
          <w:sz w:val="32"/>
          <w:szCs w:val="32"/>
          <w:lang w:val="kk-KZ"/>
        </w:rPr>
      </w:pPr>
    </w:p>
    <w:p w:rsidR="00A30AB0" w:rsidRPr="00954653" w:rsidRDefault="00A30AB0" w:rsidP="00F04CE7">
      <w:pPr>
        <w:rPr>
          <w:rFonts w:ascii="Times New Roman" w:hAnsi="Times New Roman"/>
          <w:b/>
          <w:sz w:val="32"/>
          <w:szCs w:val="32"/>
          <w:lang w:val="kk-KZ"/>
        </w:rPr>
      </w:pPr>
    </w:p>
    <w:p w:rsidR="00A30AB0" w:rsidRPr="008030BD" w:rsidRDefault="00A30AB0" w:rsidP="008A4A7F">
      <w:pPr>
        <w:ind w:left="420"/>
        <w:jc w:val="both"/>
        <w:rPr>
          <w:rFonts w:ascii="Times New Roman" w:hAnsi="Times New Roman"/>
          <w:sz w:val="32"/>
          <w:szCs w:val="32"/>
          <w:lang w:val="kk-KZ"/>
        </w:rPr>
      </w:pPr>
      <w:r>
        <w:rPr>
          <w:rFonts w:ascii="Times New Roman" w:hAnsi="Times New Roman"/>
          <w:b/>
          <w:color w:val="FF00FF"/>
          <w:sz w:val="32"/>
          <w:szCs w:val="32"/>
          <w:lang w:val="kk-KZ"/>
        </w:rPr>
        <w:t xml:space="preserve">                                           </w:t>
      </w:r>
      <w:r w:rsidRPr="008030BD">
        <w:rPr>
          <w:rFonts w:ascii="Times New Roman" w:hAnsi="Times New Roman"/>
          <w:b/>
          <w:sz w:val="32"/>
          <w:szCs w:val="32"/>
          <w:lang w:val="kk-KZ"/>
        </w:rPr>
        <w:t>КІРІСПЕ</w:t>
      </w:r>
    </w:p>
    <w:p w:rsidR="00A30AB0" w:rsidRPr="001F5DC4" w:rsidRDefault="00A30AB0" w:rsidP="00954653">
      <w:pPr>
        <w:spacing w:after="0" w:line="240" w:lineRule="auto"/>
        <w:jc w:val="both"/>
        <w:rPr>
          <w:rFonts w:ascii="Times New Roman" w:hAnsi="Times New Roman"/>
          <w:sz w:val="28"/>
          <w:szCs w:val="28"/>
          <w:lang w:val="kk-KZ"/>
        </w:rPr>
      </w:pPr>
      <w:r w:rsidRPr="008A4A7F">
        <w:rPr>
          <w:rFonts w:ascii="Times New Roman" w:hAnsi="Times New Roman"/>
          <w:sz w:val="28"/>
          <w:szCs w:val="28"/>
          <w:lang w:val="kk-KZ"/>
        </w:rPr>
        <w:t xml:space="preserve">       </w:t>
      </w:r>
      <w:r w:rsidRPr="001F5DC4">
        <w:rPr>
          <w:rFonts w:ascii="Times New Roman" w:hAnsi="Times New Roman"/>
          <w:sz w:val="28"/>
          <w:szCs w:val="28"/>
          <w:lang w:val="kk-KZ"/>
        </w:rPr>
        <w:t>Қазақстан Республикасының Президенті – Елбасы Н.Ә.Назарбаевтың «Қазақстан-2050» стратегиясы – қалыптасқан мемлекеттің жаңа саяси бағыты» атты</w:t>
      </w:r>
      <w:r>
        <w:rPr>
          <w:rFonts w:ascii="Times New Roman" w:hAnsi="Times New Roman"/>
          <w:sz w:val="28"/>
          <w:szCs w:val="28"/>
          <w:lang w:val="kk-KZ"/>
        </w:rPr>
        <w:t xml:space="preserve"> Қазақстан халқына Жолдауында «Б</w:t>
      </w:r>
      <w:r w:rsidRPr="001F5DC4">
        <w:rPr>
          <w:rFonts w:ascii="Times New Roman" w:hAnsi="Times New Roman"/>
          <w:sz w:val="28"/>
          <w:szCs w:val="28"/>
          <w:lang w:val="kk-KZ"/>
        </w:rPr>
        <w:t>әсекеге қабілетті дамыған мемлекет болу үшін біз сауаттылығы жоғары елге айналуымыз керек» делінген. Жоғары білімнің мемлекетіміздің индустриалды-инновациялық дамуының, оның халықаралық кеңістіктегі беделін, жаңа Қазақстан қоғамы рухани мәдени өмірін, адами капиталын дамытудағы орны мен рөлі бүгінгі таңда алдынғы қатарда.</w:t>
      </w:r>
    </w:p>
    <w:p w:rsidR="00A30AB0" w:rsidRPr="001F5DC4" w:rsidRDefault="00A30AB0" w:rsidP="00954653">
      <w:pPr>
        <w:spacing w:after="0" w:line="240" w:lineRule="auto"/>
        <w:jc w:val="both"/>
        <w:rPr>
          <w:rFonts w:ascii="Times New Roman" w:hAnsi="Times New Roman"/>
          <w:sz w:val="28"/>
          <w:szCs w:val="28"/>
          <w:lang w:val="kk-KZ"/>
        </w:rPr>
      </w:pPr>
      <w:r w:rsidRPr="001F5DC4">
        <w:rPr>
          <w:rFonts w:ascii="Times New Roman" w:hAnsi="Times New Roman"/>
          <w:sz w:val="28"/>
          <w:szCs w:val="28"/>
          <w:lang w:val="kk-KZ"/>
        </w:rPr>
        <w:t xml:space="preserve">        Қазақстан қоғамын жаңғырту кезеңіндегі жоғары білімнің  жаңа міндеттерін іске асыру жоғары мектеп оқытушыларның кәсіби құзыреттіліктеріне  байланысты. Бүгінгі таңда магистратураның ғылыми және педагогикалық бағыты мамандықтарында білім алушы магистранттардың  жоғары мектеп оқытушысы және педагог-зерттеуші  ретінде даярлаудың өзектілігі арта түседі.</w:t>
      </w:r>
      <w:r>
        <w:rPr>
          <w:rFonts w:ascii="Times New Roman" w:hAnsi="Times New Roman"/>
          <w:sz w:val="28"/>
          <w:szCs w:val="28"/>
          <w:lang w:val="kk-KZ"/>
        </w:rPr>
        <w:t xml:space="preserve"> Магистранттардың жоғары оқу ор</w:t>
      </w:r>
      <w:r w:rsidRPr="001F5DC4">
        <w:rPr>
          <w:rFonts w:ascii="Times New Roman" w:hAnsi="Times New Roman"/>
          <w:sz w:val="28"/>
          <w:szCs w:val="28"/>
          <w:lang w:val="kk-KZ"/>
        </w:rPr>
        <w:t>нында педаг</w:t>
      </w:r>
      <w:r>
        <w:rPr>
          <w:rFonts w:ascii="Times New Roman" w:hAnsi="Times New Roman"/>
          <w:sz w:val="28"/>
          <w:szCs w:val="28"/>
          <w:lang w:val="kk-KZ"/>
        </w:rPr>
        <w:t xml:space="preserve">огикалық іс-әрекетке даярлауда </w:t>
      </w:r>
      <w:r w:rsidRPr="001F5DC4">
        <w:rPr>
          <w:rFonts w:ascii="Times New Roman" w:hAnsi="Times New Roman"/>
          <w:sz w:val="28"/>
          <w:szCs w:val="28"/>
          <w:lang w:val="kk-KZ"/>
        </w:rPr>
        <w:t xml:space="preserve"> «</w:t>
      </w:r>
      <w:r w:rsidRPr="001F5DC4">
        <w:rPr>
          <w:rFonts w:ascii="Times New Roman" w:hAnsi="Times New Roman"/>
          <w:bCs/>
          <w:sz w:val="28"/>
          <w:szCs w:val="28"/>
          <w:lang w:val="kk-KZ"/>
        </w:rPr>
        <w:t>Қазақстанда педагогика ғылымының даму тарихы</w:t>
      </w:r>
      <w:r w:rsidRPr="001F5DC4">
        <w:rPr>
          <w:rFonts w:ascii="Times New Roman" w:hAnsi="Times New Roman"/>
          <w:sz w:val="28"/>
          <w:szCs w:val="28"/>
          <w:lang w:val="kk-KZ"/>
        </w:rPr>
        <w:t>» пәнінің орны ерекше.</w:t>
      </w:r>
    </w:p>
    <w:p w:rsidR="00A30AB0" w:rsidRDefault="00A30AB0" w:rsidP="00954653">
      <w:pPr>
        <w:spacing w:after="0" w:line="240" w:lineRule="auto"/>
        <w:ind w:firstLine="426"/>
        <w:jc w:val="both"/>
        <w:rPr>
          <w:rFonts w:ascii="Times New Roman" w:hAnsi="Times New Roman"/>
          <w:sz w:val="28"/>
          <w:szCs w:val="28"/>
          <w:lang w:val="kk-KZ"/>
        </w:rPr>
      </w:pPr>
      <w:r w:rsidRPr="00070CB8">
        <w:rPr>
          <w:rFonts w:ascii="Times New Roman" w:hAnsi="Times New Roman"/>
          <w:sz w:val="28"/>
          <w:szCs w:val="28"/>
          <w:lang w:val="kk-KZ"/>
        </w:rPr>
        <w:t>«</w:t>
      </w:r>
      <w:r w:rsidRPr="00070CB8">
        <w:rPr>
          <w:rFonts w:ascii="Times New Roman" w:hAnsi="Times New Roman"/>
          <w:bCs/>
          <w:sz w:val="28"/>
          <w:szCs w:val="28"/>
          <w:lang w:val="kk-KZ"/>
        </w:rPr>
        <w:t>Қазақстанда педагогика ғылымының даму тарихы</w:t>
      </w:r>
      <w:r>
        <w:rPr>
          <w:rFonts w:ascii="Times New Roman" w:hAnsi="Times New Roman"/>
          <w:sz w:val="28"/>
          <w:szCs w:val="28"/>
          <w:lang w:val="kk-KZ"/>
        </w:rPr>
        <w:t xml:space="preserve">» курсы 6М010300 - </w:t>
      </w:r>
      <w:r w:rsidRPr="00070CB8">
        <w:rPr>
          <w:rFonts w:ascii="Times New Roman" w:hAnsi="Times New Roman"/>
          <w:sz w:val="28"/>
          <w:szCs w:val="28"/>
          <w:lang w:val="kk-KZ"/>
        </w:rPr>
        <w:t xml:space="preserve"> П</w:t>
      </w:r>
      <w:r>
        <w:rPr>
          <w:rFonts w:ascii="Times New Roman" w:hAnsi="Times New Roman"/>
          <w:sz w:val="28"/>
          <w:szCs w:val="28"/>
          <w:lang w:val="kk-KZ"/>
        </w:rPr>
        <w:t>едагогика және психология</w:t>
      </w:r>
      <w:r w:rsidRPr="00070CB8">
        <w:rPr>
          <w:rFonts w:ascii="Times New Roman" w:hAnsi="Times New Roman"/>
          <w:sz w:val="28"/>
          <w:szCs w:val="28"/>
          <w:lang w:val="kk-KZ"/>
        </w:rPr>
        <w:t xml:space="preserve"> мамандығы бойынша білім алатын </w:t>
      </w:r>
      <w:r>
        <w:rPr>
          <w:rFonts w:ascii="Times New Roman" w:hAnsi="Times New Roman"/>
          <w:sz w:val="28"/>
          <w:szCs w:val="28"/>
          <w:lang w:val="kk-KZ"/>
        </w:rPr>
        <w:t>магистранттарға арналған элективті курс болып табылады. Курс 3 кредитқа шамаланған, оның 30</w:t>
      </w:r>
      <w:r w:rsidRPr="00070CB8">
        <w:rPr>
          <w:rFonts w:ascii="Times New Roman" w:hAnsi="Times New Roman"/>
          <w:sz w:val="28"/>
          <w:szCs w:val="28"/>
          <w:lang w:val="kk-KZ"/>
        </w:rPr>
        <w:t xml:space="preserve"> сағаты лекция сабақтарына, 15 сағат </w:t>
      </w:r>
      <w:r>
        <w:rPr>
          <w:rFonts w:ascii="Times New Roman" w:hAnsi="Times New Roman"/>
          <w:sz w:val="28"/>
          <w:szCs w:val="28"/>
          <w:lang w:val="kk-KZ"/>
        </w:rPr>
        <w:t xml:space="preserve">практикалық (семинар) сабақтарға, 30 сағаты  магистранттардың өзіндік жұмыстарына, 30 сағаты </w:t>
      </w:r>
      <w:r w:rsidRPr="00070CB8">
        <w:rPr>
          <w:rFonts w:ascii="Times New Roman" w:hAnsi="Times New Roman"/>
          <w:sz w:val="28"/>
          <w:szCs w:val="28"/>
          <w:lang w:val="kk-KZ"/>
        </w:rPr>
        <w:t>- оқытушының жетекшілігімен магистранттардың өзі</w:t>
      </w:r>
      <w:r>
        <w:rPr>
          <w:rFonts w:ascii="Times New Roman" w:hAnsi="Times New Roman"/>
          <w:sz w:val="28"/>
          <w:szCs w:val="28"/>
          <w:lang w:val="kk-KZ"/>
        </w:rPr>
        <w:t>ндік жұмыстарын (ОМӨЖ) өткізуге арналған</w:t>
      </w:r>
      <w:r w:rsidRPr="00070CB8">
        <w:rPr>
          <w:rFonts w:ascii="Times New Roman" w:hAnsi="Times New Roman"/>
          <w:sz w:val="28"/>
          <w:szCs w:val="28"/>
          <w:lang w:val="kk-KZ"/>
        </w:rPr>
        <w:t>.</w:t>
      </w:r>
    </w:p>
    <w:p w:rsidR="00A30AB0" w:rsidRPr="00070CB8" w:rsidRDefault="00A30AB0" w:rsidP="00954653">
      <w:pPr>
        <w:spacing w:after="0" w:line="240" w:lineRule="auto"/>
        <w:ind w:firstLine="426"/>
        <w:rPr>
          <w:rFonts w:ascii="Times New Roman" w:hAnsi="Times New Roman"/>
          <w:b/>
          <w:sz w:val="28"/>
          <w:szCs w:val="28"/>
          <w:lang w:val="kk-KZ"/>
        </w:rPr>
      </w:pPr>
      <w:r w:rsidRPr="00070CB8">
        <w:rPr>
          <w:rFonts w:ascii="Times New Roman" w:hAnsi="Times New Roman"/>
          <w:b/>
          <w:sz w:val="28"/>
          <w:szCs w:val="28"/>
          <w:lang w:val="kk-KZ"/>
        </w:rPr>
        <w:t xml:space="preserve"> Пәнді оқытудың мақсаты</w:t>
      </w:r>
    </w:p>
    <w:p w:rsidR="00A30AB0" w:rsidRPr="00070CB8" w:rsidRDefault="00A30AB0" w:rsidP="00954653">
      <w:pPr>
        <w:spacing w:after="0" w:line="240" w:lineRule="auto"/>
        <w:ind w:firstLine="426"/>
        <w:jc w:val="both"/>
        <w:rPr>
          <w:rFonts w:ascii="Times New Roman" w:hAnsi="Times New Roman"/>
          <w:sz w:val="28"/>
          <w:szCs w:val="28"/>
          <w:lang w:val="kk-KZ"/>
        </w:rPr>
      </w:pPr>
      <w:r w:rsidRPr="00070CB8">
        <w:rPr>
          <w:rFonts w:ascii="Times New Roman" w:hAnsi="Times New Roman"/>
          <w:sz w:val="28"/>
          <w:szCs w:val="28"/>
          <w:lang w:val="kk-KZ"/>
        </w:rPr>
        <w:t xml:space="preserve">«Қазақстанда педагогика ғылымының даму тарихы» пәнін оқытудың мақсаты оқытудың келесі нәтижелеріне қол жеткізу болып табылады: </w:t>
      </w:r>
    </w:p>
    <w:p w:rsidR="00A30AB0" w:rsidRPr="00070CB8" w:rsidRDefault="00A30AB0" w:rsidP="00954653">
      <w:pPr>
        <w:numPr>
          <w:ilvl w:val="0"/>
          <w:numId w:val="1"/>
        </w:numPr>
        <w:spacing w:after="0" w:line="240" w:lineRule="auto"/>
        <w:ind w:left="0"/>
        <w:jc w:val="both"/>
        <w:rPr>
          <w:rFonts w:ascii="Times New Roman" w:hAnsi="Times New Roman"/>
          <w:sz w:val="28"/>
          <w:szCs w:val="28"/>
          <w:lang w:val="kk-KZ"/>
        </w:rPr>
      </w:pPr>
      <w:r w:rsidRPr="00070CB8">
        <w:rPr>
          <w:rFonts w:ascii="Times New Roman" w:hAnsi="Times New Roman"/>
          <w:sz w:val="28"/>
          <w:szCs w:val="28"/>
          <w:lang w:val="kk-KZ"/>
        </w:rPr>
        <w:t>Қазақстанда педагогикалық ой-пікір мен педагогика ғылымының даму кезеңдері мен ерекшеліктері туралы білімдерді қалыптастыру;</w:t>
      </w:r>
    </w:p>
    <w:p w:rsidR="00A30AB0" w:rsidRPr="00070CB8" w:rsidRDefault="00A30AB0" w:rsidP="00954653">
      <w:pPr>
        <w:numPr>
          <w:ilvl w:val="0"/>
          <w:numId w:val="1"/>
        </w:numPr>
        <w:spacing w:after="0" w:line="240" w:lineRule="auto"/>
        <w:ind w:left="0"/>
        <w:jc w:val="both"/>
        <w:rPr>
          <w:rFonts w:ascii="Times New Roman" w:hAnsi="Times New Roman"/>
          <w:sz w:val="28"/>
          <w:szCs w:val="28"/>
          <w:lang w:val="kk-KZ"/>
        </w:rPr>
      </w:pPr>
      <w:r w:rsidRPr="00070CB8">
        <w:rPr>
          <w:rFonts w:ascii="Times New Roman" w:hAnsi="Times New Roman"/>
          <w:sz w:val="28"/>
          <w:szCs w:val="28"/>
          <w:lang w:val="kk-KZ"/>
        </w:rPr>
        <w:t>Отандық педагогика ғылым</w:t>
      </w:r>
      <w:r>
        <w:rPr>
          <w:rFonts w:ascii="Times New Roman" w:hAnsi="Times New Roman"/>
          <w:sz w:val="28"/>
          <w:szCs w:val="28"/>
          <w:lang w:val="kk-KZ"/>
        </w:rPr>
        <w:t>ының</w:t>
      </w:r>
      <w:r w:rsidRPr="00070CB8">
        <w:rPr>
          <w:rFonts w:ascii="Times New Roman" w:hAnsi="Times New Roman"/>
          <w:sz w:val="28"/>
          <w:szCs w:val="28"/>
          <w:lang w:val="kk-KZ"/>
        </w:rPr>
        <w:t xml:space="preserve"> қалыптасуы мен дамуының деректері мен құбылыстарын нақтылау біліктілігін қалыптастыру;</w:t>
      </w:r>
    </w:p>
    <w:p w:rsidR="00A30AB0" w:rsidRPr="00070CB8" w:rsidRDefault="00A30AB0" w:rsidP="00954653">
      <w:pPr>
        <w:numPr>
          <w:ilvl w:val="0"/>
          <w:numId w:val="1"/>
        </w:numPr>
        <w:spacing w:after="0" w:line="240" w:lineRule="auto"/>
        <w:ind w:left="0"/>
        <w:jc w:val="both"/>
        <w:rPr>
          <w:rFonts w:ascii="Times New Roman" w:hAnsi="Times New Roman"/>
          <w:sz w:val="28"/>
          <w:szCs w:val="28"/>
          <w:lang w:val="kk-KZ"/>
        </w:rPr>
      </w:pPr>
      <w:r w:rsidRPr="00070CB8">
        <w:rPr>
          <w:rFonts w:ascii="Times New Roman" w:hAnsi="Times New Roman"/>
          <w:sz w:val="28"/>
          <w:szCs w:val="28"/>
          <w:lang w:val="kk-KZ"/>
        </w:rPr>
        <w:t>Қазақстанда педагогика ғылымының қалыптасуы мен дамуы тенденцияларын мақсатты  талдау тәсілдерін меңгерту;</w:t>
      </w:r>
    </w:p>
    <w:p w:rsidR="00A30AB0" w:rsidRPr="00070CB8" w:rsidRDefault="00A30AB0" w:rsidP="00954653">
      <w:pPr>
        <w:numPr>
          <w:ilvl w:val="0"/>
          <w:numId w:val="1"/>
        </w:numPr>
        <w:spacing w:after="0" w:line="240" w:lineRule="auto"/>
        <w:ind w:left="0"/>
        <w:jc w:val="both"/>
        <w:rPr>
          <w:rFonts w:ascii="Times New Roman" w:hAnsi="Times New Roman"/>
          <w:sz w:val="28"/>
          <w:szCs w:val="28"/>
          <w:lang w:val="kk-KZ"/>
        </w:rPr>
      </w:pPr>
      <w:r w:rsidRPr="00070CB8">
        <w:rPr>
          <w:rFonts w:ascii="Times New Roman" w:hAnsi="Times New Roman"/>
          <w:sz w:val="28"/>
          <w:szCs w:val="28"/>
          <w:lang w:val="kk-KZ"/>
        </w:rPr>
        <w:t xml:space="preserve">Қазақстанда педагогика ғылымының </w:t>
      </w:r>
      <w:r>
        <w:rPr>
          <w:rFonts w:ascii="Times New Roman" w:hAnsi="Times New Roman"/>
          <w:sz w:val="28"/>
          <w:szCs w:val="28"/>
          <w:lang w:val="kk-KZ"/>
        </w:rPr>
        <w:t>дамуын қазіргі педагогика ғылымы</w:t>
      </w:r>
      <w:r w:rsidRPr="00070CB8">
        <w:rPr>
          <w:rFonts w:ascii="Times New Roman" w:hAnsi="Times New Roman"/>
          <w:sz w:val="28"/>
          <w:szCs w:val="28"/>
          <w:lang w:val="kk-KZ"/>
        </w:rPr>
        <w:t xml:space="preserve">  мен білім беру жүйесі парадигмалары  тұрғысынан қарастыру қабілеттілігін қалыптастыру;</w:t>
      </w:r>
    </w:p>
    <w:p w:rsidR="00A30AB0" w:rsidRPr="00070CB8" w:rsidRDefault="00A30AB0" w:rsidP="00954653">
      <w:pPr>
        <w:numPr>
          <w:ilvl w:val="0"/>
          <w:numId w:val="1"/>
        </w:numPr>
        <w:spacing w:after="0" w:line="240" w:lineRule="auto"/>
        <w:ind w:left="0"/>
        <w:jc w:val="both"/>
        <w:rPr>
          <w:rFonts w:ascii="Times New Roman" w:hAnsi="Times New Roman"/>
          <w:sz w:val="28"/>
          <w:szCs w:val="28"/>
          <w:lang w:val="kk-KZ"/>
        </w:rPr>
      </w:pPr>
      <w:r w:rsidRPr="00070CB8">
        <w:rPr>
          <w:rFonts w:ascii="Times New Roman" w:hAnsi="Times New Roman"/>
          <w:sz w:val="28"/>
          <w:szCs w:val="28"/>
          <w:lang w:val="kk-KZ"/>
        </w:rPr>
        <w:t>Қазақстанда педагогика ғылымының даму тарихы  материа</w:t>
      </w:r>
      <w:r>
        <w:rPr>
          <w:rFonts w:ascii="Times New Roman" w:hAnsi="Times New Roman"/>
          <w:sz w:val="28"/>
          <w:szCs w:val="28"/>
          <w:lang w:val="kk-KZ"/>
        </w:rPr>
        <w:t>лдарын қазіргі педагогика ғылымы</w:t>
      </w:r>
      <w:r w:rsidRPr="00070CB8">
        <w:rPr>
          <w:rFonts w:ascii="Times New Roman" w:hAnsi="Times New Roman"/>
          <w:sz w:val="28"/>
          <w:szCs w:val="28"/>
          <w:lang w:val="kk-KZ"/>
        </w:rPr>
        <w:t xml:space="preserve"> мен білім беру мәселелерін шешуде шығармашылық тұрғыдан пайдалануға баулу.</w:t>
      </w:r>
    </w:p>
    <w:p w:rsidR="00A30AB0" w:rsidRPr="00070CB8" w:rsidRDefault="00A30AB0" w:rsidP="00954653">
      <w:pPr>
        <w:spacing w:after="0" w:line="240" w:lineRule="auto"/>
        <w:rPr>
          <w:rFonts w:ascii="Times New Roman" w:hAnsi="Times New Roman"/>
          <w:b/>
          <w:sz w:val="28"/>
          <w:szCs w:val="28"/>
          <w:lang w:val="kk-KZ"/>
        </w:rPr>
      </w:pPr>
      <w:r w:rsidRPr="00070CB8">
        <w:rPr>
          <w:rFonts w:ascii="Times New Roman" w:hAnsi="Times New Roman"/>
          <w:b/>
          <w:sz w:val="28"/>
          <w:szCs w:val="28"/>
          <w:lang w:val="kk-KZ"/>
        </w:rPr>
        <w:t xml:space="preserve">        Пәнді оқытудың міндеттері</w:t>
      </w:r>
    </w:p>
    <w:p w:rsidR="00A30AB0" w:rsidRPr="00070CB8" w:rsidRDefault="00A30AB0" w:rsidP="00954653">
      <w:pPr>
        <w:spacing w:after="0" w:line="240" w:lineRule="auto"/>
        <w:ind w:hanging="360"/>
        <w:jc w:val="both"/>
        <w:rPr>
          <w:rFonts w:ascii="Times New Roman" w:hAnsi="Times New Roman"/>
          <w:bCs/>
          <w:noProof/>
          <w:sz w:val="28"/>
          <w:szCs w:val="28"/>
          <w:lang w:val="kk-KZ"/>
        </w:rPr>
      </w:pPr>
      <w:r w:rsidRPr="00070CB8">
        <w:rPr>
          <w:rFonts w:ascii="Times New Roman" w:hAnsi="Times New Roman"/>
          <w:bCs/>
          <w:noProof/>
          <w:sz w:val="28"/>
          <w:szCs w:val="28"/>
          <w:lang w:val="kk-KZ"/>
        </w:rPr>
        <w:t xml:space="preserve">      </w:t>
      </w:r>
      <w:r>
        <w:rPr>
          <w:rFonts w:ascii="Times New Roman" w:hAnsi="Times New Roman"/>
          <w:bCs/>
          <w:noProof/>
          <w:sz w:val="28"/>
          <w:szCs w:val="28"/>
          <w:lang w:val="kk-KZ"/>
        </w:rPr>
        <w:t xml:space="preserve">   </w:t>
      </w:r>
      <w:r w:rsidRPr="00070CB8">
        <w:rPr>
          <w:rFonts w:ascii="Times New Roman" w:hAnsi="Times New Roman"/>
          <w:bCs/>
          <w:noProof/>
          <w:sz w:val="28"/>
          <w:szCs w:val="28"/>
          <w:lang w:val="kk-KZ"/>
        </w:rPr>
        <w:t xml:space="preserve"> 1. Отандық педагогика ғылымының бастауы ретінде Қазақстандағы педагогикалық ой-п</w:t>
      </w:r>
      <w:r>
        <w:rPr>
          <w:rFonts w:ascii="Times New Roman" w:hAnsi="Times New Roman"/>
          <w:bCs/>
          <w:noProof/>
          <w:sz w:val="28"/>
          <w:szCs w:val="28"/>
          <w:lang w:val="kk-KZ"/>
        </w:rPr>
        <w:t>і</w:t>
      </w:r>
      <w:r w:rsidRPr="00070CB8">
        <w:rPr>
          <w:rFonts w:ascii="Times New Roman" w:hAnsi="Times New Roman"/>
          <w:bCs/>
          <w:noProof/>
          <w:sz w:val="28"/>
          <w:szCs w:val="28"/>
          <w:lang w:val="kk-KZ"/>
        </w:rPr>
        <w:t>кірлер дамуы тарихы туралы магистранттардың тұтас білімдерін қалыптастыру.</w:t>
      </w:r>
    </w:p>
    <w:p w:rsidR="00A30AB0" w:rsidRPr="00070CB8" w:rsidRDefault="00A30AB0" w:rsidP="00954653">
      <w:pPr>
        <w:spacing w:after="0" w:line="240" w:lineRule="auto"/>
        <w:ind w:hanging="360"/>
        <w:jc w:val="both"/>
        <w:rPr>
          <w:rFonts w:ascii="Times New Roman" w:hAnsi="Times New Roman"/>
          <w:bCs/>
          <w:noProof/>
          <w:sz w:val="28"/>
          <w:szCs w:val="28"/>
          <w:lang w:val="kk-KZ"/>
        </w:rPr>
      </w:pPr>
      <w:r w:rsidRPr="00070CB8">
        <w:rPr>
          <w:rFonts w:ascii="Times New Roman" w:hAnsi="Times New Roman"/>
          <w:bCs/>
          <w:noProof/>
          <w:sz w:val="28"/>
          <w:szCs w:val="28"/>
          <w:lang w:val="kk-KZ"/>
        </w:rPr>
        <w:t xml:space="preserve">       </w:t>
      </w:r>
      <w:r>
        <w:rPr>
          <w:rFonts w:ascii="Times New Roman" w:hAnsi="Times New Roman"/>
          <w:bCs/>
          <w:noProof/>
          <w:sz w:val="28"/>
          <w:szCs w:val="28"/>
          <w:lang w:val="kk-KZ"/>
        </w:rPr>
        <w:t xml:space="preserve"> </w:t>
      </w:r>
      <w:r w:rsidRPr="00070CB8">
        <w:rPr>
          <w:rFonts w:ascii="Times New Roman" w:hAnsi="Times New Roman"/>
          <w:bCs/>
          <w:noProof/>
          <w:sz w:val="28"/>
          <w:szCs w:val="28"/>
          <w:lang w:val="kk-KZ"/>
        </w:rPr>
        <w:t xml:space="preserve"> </w:t>
      </w:r>
      <w:r>
        <w:rPr>
          <w:rFonts w:ascii="Times New Roman" w:hAnsi="Times New Roman"/>
          <w:bCs/>
          <w:noProof/>
          <w:sz w:val="28"/>
          <w:szCs w:val="28"/>
          <w:lang w:val="kk-KZ"/>
        </w:rPr>
        <w:t xml:space="preserve"> </w:t>
      </w:r>
      <w:r w:rsidRPr="00070CB8">
        <w:rPr>
          <w:rFonts w:ascii="Times New Roman" w:hAnsi="Times New Roman"/>
          <w:bCs/>
          <w:noProof/>
          <w:sz w:val="28"/>
          <w:szCs w:val="28"/>
          <w:lang w:val="kk-KZ"/>
        </w:rPr>
        <w:t>2. Қазақстанда педаг</w:t>
      </w:r>
      <w:r>
        <w:rPr>
          <w:rFonts w:ascii="Times New Roman" w:hAnsi="Times New Roman"/>
          <w:bCs/>
          <w:noProof/>
          <w:sz w:val="28"/>
          <w:szCs w:val="28"/>
          <w:lang w:val="kk-KZ"/>
        </w:rPr>
        <w:t>огика ғылымының қалыптасуы кезең</w:t>
      </w:r>
      <w:r w:rsidRPr="00070CB8">
        <w:rPr>
          <w:rFonts w:ascii="Times New Roman" w:hAnsi="Times New Roman"/>
          <w:bCs/>
          <w:noProof/>
          <w:sz w:val="28"/>
          <w:szCs w:val="28"/>
          <w:lang w:val="kk-KZ"/>
        </w:rPr>
        <w:t>дерін ашып көрсету, оларға сипаттама беру.</w:t>
      </w:r>
    </w:p>
    <w:p w:rsidR="00A30AB0" w:rsidRPr="00070CB8" w:rsidRDefault="00A30AB0" w:rsidP="00954653">
      <w:pPr>
        <w:spacing w:after="0" w:line="240" w:lineRule="auto"/>
        <w:ind w:hanging="360"/>
        <w:jc w:val="both"/>
        <w:rPr>
          <w:rFonts w:ascii="Times New Roman" w:hAnsi="Times New Roman"/>
          <w:bCs/>
          <w:noProof/>
          <w:sz w:val="28"/>
          <w:szCs w:val="28"/>
          <w:lang w:val="kk-KZ"/>
        </w:rPr>
      </w:pPr>
      <w:r w:rsidRPr="00070CB8">
        <w:rPr>
          <w:rFonts w:ascii="Times New Roman" w:hAnsi="Times New Roman"/>
          <w:bCs/>
          <w:noProof/>
          <w:sz w:val="28"/>
          <w:szCs w:val="28"/>
          <w:lang w:val="kk-KZ"/>
        </w:rPr>
        <w:t xml:space="preserve">       </w:t>
      </w:r>
      <w:r>
        <w:rPr>
          <w:rFonts w:ascii="Times New Roman" w:hAnsi="Times New Roman"/>
          <w:bCs/>
          <w:noProof/>
          <w:sz w:val="28"/>
          <w:szCs w:val="28"/>
          <w:lang w:val="kk-KZ"/>
        </w:rPr>
        <w:t xml:space="preserve">   3. Отандық педагогика ғылымының</w:t>
      </w:r>
      <w:r w:rsidRPr="00070CB8">
        <w:rPr>
          <w:rFonts w:ascii="Times New Roman" w:hAnsi="Times New Roman"/>
          <w:bCs/>
          <w:noProof/>
          <w:sz w:val="28"/>
          <w:szCs w:val="28"/>
          <w:lang w:val="kk-KZ"/>
        </w:rPr>
        <w:t xml:space="preserve"> қалыптасуы мен дамуындағы негізгі тендециялар, оның көрнекті өкілдері туралы білімдерді қалыптастыру.</w:t>
      </w:r>
    </w:p>
    <w:p w:rsidR="00A30AB0" w:rsidRPr="00070CB8" w:rsidRDefault="00A30AB0" w:rsidP="00954653">
      <w:pPr>
        <w:spacing w:after="0" w:line="240" w:lineRule="auto"/>
        <w:ind w:hanging="360"/>
        <w:jc w:val="both"/>
        <w:rPr>
          <w:rFonts w:ascii="Times New Roman" w:hAnsi="Times New Roman"/>
          <w:bCs/>
          <w:noProof/>
          <w:sz w:val="28"/>
          <w:szCs w:val="28"/>
          <w:lang w:val="kk-KZ"/>
        </w:rPr>
      </w:pPr>
      <w:r w:rsidRPr="00070CB8">
        <w:rPr>
          <w:rFonts w:ascii="Times New Roman" w:hAnsi="Times New Roman"/>
          <w:bCs/>
          <w:noProof/>
          <w:sz w:val="28"/>
          <w:szCs w:val="28"/>
          <w:lang w:val="kk-KZ"/>
        </w:rPr>
        <w:t xml:space="preserve">      </w:t>
      </w:r>
      <w:r>
        <w:rPr>
          <w:rFonts w:ascii="Times New Roman" w:hAnsi="Times New Roman"/>
          <w:bCs/>
          <w:noProof/>
          <w:sz w:val="28"/>
          <w:szCs w:val="28"/>
          <w:lang w:val="kk-KZ"/>
        </w:rPr>
        <w:t xml:space="preserve">   </w:t>
      </w:r>
      <w:r w:rsidRPr="00070CB8">
        <w:rPr>
          <w:rFonts w:ascii="Times New Roman" w:hAnsi="Times New Roman"/>
          <w:bCs/>
          <w:noProof/>
          <w:sz w:val="28"/>
          <w:szCs w:val="28"/>
          <w:lang w:val="kk-KZ"/>
        </w:rPr>
        <w:t xml:space="preserve"> 4. Магистранттарды отандық тарихи-педагогикалық зерттеулермен   таныстыру, оларды  өзіндік зерттеу жұмыстарында пайдалануға, зерттеуге  тарихи тұрғыдан </w:t>
      </w:r>
      <w:r>
        <w:rPr>
          <w:rFonts w:ascii="Times New Roman" w:hAnsi="Times New Roman"/>
          <w:bCs/>
          <w:noProof/>
          <w:sz w:val="28"/>
          <w:szCs w:val="28"/>
          <w:lang w:val="kk-KZ"/>
        </w:rPr>
        <w:t xml:space="preserve"> </w:t>
      </w:r>
      <w:r w:rsidRPr="00070CB8">
        <w:rPr>
          <w:rFonts w:ascii="Times New Roman" w:hAnsi="Times New Roman"/>
          <w:bCs/>
          <w:noProof/>
          <w:sz w:val="28"/>
          <w:szCs w:val="28"/>
          <w:lang w:val="kk-KZ"/>
        </w:rPr>
        <w:t>баулу.</w:t>
      </w:r>
    </w:p>
    <w:p w:rsidR="00A30AB0" w:rsidRPr="00070CB8" w:rsidRDefault="00A30AB0" w:rsidP="00954653">
      <w:pPr>
        <w:spacing w:after="0" w:line="240" w:lineRule="auto"/>
        <w:jc w:val="both"/>
        <w:rPr>
          <w:rFonts w:ascii="Times New Roman" w:hAnsi="Times New Roman"/>
          <w:sz w:val="28"/>
          <w:szCs w:val="28"/>
          <w:lang w:val="kk-KZ"/>
        </w:rPr>
      </w:pPr>
      <w:r w:rsidRPr="001F5DC4">
        <w:rPr>
          <w:rFonts w:ascii="Times New Roman" w:hAnsi="Times New Roman"/>
          <w:bCs/>
          <w:sz w:val="28"/>
          <w:szCs w:val="28"/>
          <w:lang w:val="kk-KZ"/>
        </w:rPr>
        <w:t xml:space="preserve">       </w:t>
      </w:r>
      <w:r w:rsidRPr="001F5DC4">
        <w:rPr>
          <w:rFonts w:ascii="Times New Roman" w:hAnsi="Times New Roman"/>
          <w:sz w:val="28"/>
          <w:szCs w:val="28"/>
          <w:lang w:val="kk-KZ"/>
        </w:rPr>
        <w:t xml:space="preserve"> «</w:t>
      </w:r>
      <w:r w:rsidRPr="001F5DC4">
        <w:rPr>
          <w:rFonts w:ascii="Times New Roman" w:hAnsi="Times New Roman"/>
          <w:bCs/>
          <w:sz w:val="28"/>
          <w:szCs w:val="28"/>
          <w:lang w:val="kk-KZ"/>
        </w:rPr>
        <w:t>Қазақстанда педагогика ғылымының даму тарихы</w:t>
      </w:r>
      <w:r w:rsidRPr="001F5DC4">
        <w:rPr>
          <w:rFonts w:ascii="Times New Roman" w:hAnsi="Times New Roman"/>
          <w:sz w:val="28"/>
          <w:szCs w:val="28"/>
          <w:lang w:val="kk-KZ"/>
        </w:rPr>
        <w:t>» курсының мазмұны</w:t>
      </w:r>
      <w:r>
        <w:rPr>
          <w:rFonts w:ascii="Times New Roman" w:hAnsi="Times New Roman"/>
          <w:sz w:val="28"/>
          <w:szCs w:val="28"/>
          <w:lang w:val="kk-KZ"/>
        </w:rPr>
        <w:t xml:space="preserve">  Отандық педагогика ғылымының</w:t>
      </w:r>
      <w:r w:rsidRPr="00070CB8">
        <w:rPr>
          <w:rFonts w:ascii="Times New Roman" w:hAnsi="Times New Roman"/>
          <w:sz w:val="28"/>
          <w:szCs w:val="28"/>
          <w:lang w:val="kk-KZ"/>
        </w:rPr>
        <w:t xml:space="preserve"> дамуының тарихы аспектілерін ашып көрсетеді.  Қазақстанда педагогика ғылы</w:t>
      </w:r>
      <w:r>
        <w:rPr>
          <w:rFonts w:ascii="Times New Roman" w:hAnsi="Times New Roman"/>
          <w:sz w:val="28"/>
          <w:szCs w:val="28"/>
          <w:lang w:val="kk-KZ"/>
        </w:rPr>
        <w:t>мының</w:t>
      </w:r>
      <w:r w:rsidRPr="00070CB8">
        <w:rPr>
          <w:rFonts w:ascii="Times New Roman" w:hAnsi="Times New Roman"/>
          <w:sz w:val="28"/>
          <w:szCs w:val="28"/>
          <w:lang w:val="kk-KZ"/>
        </w:rPr>
        <w:t xml:space="preserve"> дамуының кезеңдері, оның қалыптасуы және дамуының тарихи</w:t>
      </w:r>
      <w:r>
        <w:rPr>
          <w:rFonts w:ascii="Times New Roman" w:hAnsi="Times New Roman"/>
          <w:sz w:val="28"/>
          <w:szCs w:val="28"/>
          <w:lang w:val="kk-KZ"/>
        </w:rPr>
        <w:t xml:space="preserve"> ерекшеліктері мен заңдылықтарын </w:t>
      </w:r>
      <w:r w:rsidRPr="00070CB8">
        <w:rPr>
          <w:rFonts w:ascii="Times New Roman" w:hAnsi="Times New Roman"/>
          <w:sz w:val="28"/>
          <w:szCs w:val="28"/>
          <w:lang w:val="kk-KZ"/>
        </w:rPr>
        <w:t xml:space="preserve">сипаттайды. Магистранттар Отандық педагогикалық ой-пікірлер және ғылым дамуын түсінбей, қазіргі және болашақтағы педагогикалық проблемаларды тиімді шешу мүмкін еместігін түсінулеріне жәрдем береді. Бағдарлама  мазмұны Қазақстанда педагогикалық ой-пікірлердің даму эволюциясын педагогика ғылымының қалыптасуын, оның қазіргі жағдайы мен даму болашағын көрсетуге бағдарланған. </w:t>
      </w:r>
    </w:p>
    <w:p w:rsidR="00A30AB0" w:rsidRDefault="00A30AB0" w:rsidP="00AB35AE">
      <w:pPr>
        <w:spacing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  </w:t>
      </w:r>
      <w:r w:rsidRPr="00070CB8">
        <w:rPr>
          <w:rFonts w:ascii="Times New Roman" w:hAnsi="Times New Roman"/>
          <w:sz w:val="28"/>
          <w:szCs w:val="28"/>
          <w:lang w:val="kk-KZ"/>
        </w:rPr>
        <w:t>«Қазақстанда педагогика ғылымының дамуы тарихы» пәнін  игеру үшін білім алушылар келесі құзыреттіліктерге ие болуы тиіс:</w:t>
      </w:r>
    </w:p>
    <w:p w:rsidR="00A30AB0" w:rsidRPr="00954653" w:rsidRDefault="00A30AB0" w:rsidP="00954653">
      <w:pPr>
        <w:pStyle w:val="ListParagraph"/>
        <w:numPr>
          <w:ilvl w:val="0"/>
          <w:numId w:val="38"/>
        </w:numPr>
        <w:spacing w:line="240" w:lineRule="auto"/>
        <w:jc w:val="both"/>
        <w:rPr>
          <w:rFonts w:ascii="Times New Roman" w:hAnsi="Times New Roman"/>
          <w:sz w:val="28"/>
          <w:szCs w:val="28"/>
          <w:lang w:val="kk-KZ"/>
        </w:rPr>
      </w:pPr>
      <w:r w:rsidRPr="00954653">
        <w:rPr>
          <w:rFonts w:ascii="Times New Roman" w:hAnsi="Times New Roman"/>
          <w:sz w:val="28"/>
          <w:szCs w:val="28"/>
          <w:lang w:val="kk-KZ"/>
        </w:rPr>
        <w:t>тарихи-педагогикалық құбылыстарды сипаттау үшін философияның негізгі категорияларын, диалектика заңдарын нақтылы пайдалануға қабілеттілік</w:t>
      </w:r>
      <w:r>
        <w:rPr>
          <w:rFonts w:ascii="Times New Roman" w:hAnsi="Times New Roman"/>
          <w:sz w:val="28"/>
          <w:szCs w:val="28"/>
          <w:lang w:val="kk-KZ"/>
        </w:rPr>
        <w:t>;</w:t>
      </w:r>
    </w:p>
    <w:p w:rsidR="00A30AB0" w:rsidRPr="00954653" w:rsidRDefault="00A30AB0" w:rsidP="00954653">
      <w:pPr>
        <w:pStyle w:val="ListParagraph"/>
        <w:numPr>
          <w:ilvl w:val="0"/>
          <w:numId w:val="38"/>
        </w:numPr>
        <w:spacing w:line="240" w:lineRule="auto"/>
        <w:jc w:val="both"/>
        <w:rPr>
          <w:rFonts w:ascii="Times New Roman" w:hAnsi="Times New Roman"/>
          <w:sz w:val="28"/>
          <w:szCs w:val="28"/>
          <w:lang w:val="kk-KZ"/>
        </w:rPr>
      </w:pPr>
      <w:r w:rsidRPr="00954653">
        <w:rPr>
          <w:rFonts w:ascii="Times New Roman" w:hAnsi="Times New Roman"/>
          <w:sz w:val="28"/>
          <w:szCs w:val="28"/>
          <w:lang w:val="kk-KZ"/>
        </w:rPr>
        <w:t>педагогикалық үрдістің заңдылықтары мен принциптерін, оқыту мен тәрбиелеудің  теориялық негіздері туралы білімдері тарихи-педагогикалық мәселелерді  зерделеуде, талд</w:t>
      </w:r>
      <w:r>
        <w:rPr>
          <w:rFonts w:ascii="Times New Roman" w:hAnsi="Times New Roman"/>
          <w:sz w:val="28"/>
          <w:szCs w:val="28"/>
          <w:lang w:val="kk-KZ"/>
        </w:rPr>
        <w:t>ауда және талқылауда  пайдалану;</w:t>
      </w:r>
    </w:p>
    <w:p w:rsidR="00A30AB0" w:rsidRPr="00954653" w:rsidRDefault="00A30AB0" w:rsidP="00954653">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қазіргі психологиялық теориялар мен тұжырымдамаларды</w:t>
      </w:r>
      <w:r>
        <w:rPr>
          <w:rFonts w:ascii="Times New Roman" w:hAnsi="Times New Roman"/>
          <w:sz w:val="28"/>
          <w:szCs w:val="28"/>
          <w:lang w:val="kk-KZ"/>
        </w:rPr>
        <w:t xml:space="preserve"> тарихи-педагоги</w:t>
      </w:r>
      <w:r w:rsidRPr="00954653">
        <w:rPr>
          <w:rFonts w:ascii="Times New Roman" w:hAnsi="Times New Roman"/>
          <w:sz w:val="28"/>
          <w:szCs w:val="28"/>
          <w:lang w:val="kk-KZ"/>
        </w:rPr>
        <w:t>калық құбылыстарды жүйелі</w:t>
      </w:r>
      <w:r>
        <w:rPr>
          <w:rFonts w:ascii="Times New Roman" w:hAnsi="Times New Roman"/>
          <w:sz w:val="28"/>
          <w:szCs w:val="28"/>
          <w:lang w:val="kk-KZ"/>
        </w:rPr>
        <w:t xml:space="preserve"> талдауда пайдалану;</w:t>
      </w:r>
    </w:p>
    <w:p w:rsidR="00A30AB0" w:rsidRPr="00954653" w:rsidRDefault="00A30AB0" w:rsidP="00954653">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мектеп жасындағы оқушылар жас ерекшеліктері физиологиясы туралы білімдерді педагогикалық құбылыстарды үғынуда, кәсіби-педагогикалық іс-әрекетті ж</w:t>
      </w:r>
      <w:r>
        <w:rPr>
          <w:rFonts w:ascii="Times New Roman" w:hAnsi="Times New Roman"/>
          <w:sz w:val="28"/>
          <w:szCs w:val="28"/>
          <w:lang w:val="kk-KZ"/>
        </w:rPr>
        <w:t>обалауда қолдануға қабілеттілік;</w:t>
      </w:r>
    </w:p>
    <w:p w:rsidR="00A30AB0" w:rsidRPr="00954653" w:rsidRDefault="00A30AB0" w:rsidP="00954653">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ЖОО-дағы педагогикалық іс-тәжірибе жағдайында алынған эмпирикалық педагогикалық білімдерді, бастауыш кәсіби дағдылар мен икемділіктерді тарихи-педаго</w:t>
      </w:r>
      <w:r>
        <w:rPr>
          <w:rFonts w:ascii="Times New Roman" w:hAnsi="Times New Roman"/>
          <w:sz w:val="28"/>
          <w:szCs w:val="28"/>
          <w:lang w:val="kk-KZ"/>
        </w:rPr>
        <w:t>гикалық білімдер мен икемділікт</w:t>
      </w:r>
      <w:r w:rsidRPr="00954653">
        <w:rPr>
          <w:rFonts w:ascii="Times New Roman" w:hAnsi="Times New Roman"/>
          <w:sz w:val="28"/>
          <w:szCs w:val="28"/>
          <w:lang w:val="kk-KZ"/>
        </w:rPr>
        <w:t>ерді меңгеруде қолдануға қабілеттілік.</w:t>
      </w:r>
    </w:p>
    <w:p w:rsidR="00A30AB0" w:rsidRDefault="00A30AB0" w:rsidP="00954653">
      <w:pPr>
        <w:spacing w:after="0" w:line="240" w:lineRule="auto"/>
        <w:ind w:left="426"/>
        <w:jc w:val="both"/>
        <w:rPr>
          <w:rFonts w:ascii="Times New Roman" w:hAnsi="Times New Roman"/>
          <w:sz w:val="28"/>
          <w:szCs w:val="28"/>
          <w:lang w:val="kk-KZ"/>
        </w:rPr>
      </w:pPr>
      <w:r w:rsidRPr="00954653">
        <w:rPr>
          <w:rFonts w:ascii="Times New Roman" w:hAnsi="Times New Roman"/>
          <w:sz w:val="28"/>
          <w:szCs w:val="28"/>
          <w:lang w:val="kk-KZ"/>
        </w:rPr>
        <w:t xml:space="preserve">        Бұл құзыреттіліктер магистратурадағы  «Ғылым философиясы мен тарихы», «Педагогика», «Психология», «Әлеуме</w:t>
      </w:r>
      <w:r>
        <w:rPr>
          <w:rFonts w:ascii="Times New Roman" w:hAnsi="Times New Roman"/>
          <w:sz w:val="28"/>
          <w:szCs w:val="28"/>
          <w:lang w:val="kk-KZ"/>
        </w:rPr>
        <w:t>ттік педагогика» пәндерін игеру</w:t>
      </w:r>
      <w:r w:rsidRPr="00954653">
        <w:rPr>
          <w:rFonts w:ascii="Times New Roman" w:hAnsi="Times New Roman"/>
          <w:sz w:val="28"/>
          <w:szCs w:val="28"/>
          <w:lang w:val="kk-KZ"/>
        </w:rPr>
        <w:t xml:space="preserve"> магистранттардың педагогикалық іс-тәжірибесі барысында қалыптасады.</w:t>
      </w:r>
      <w:r>
        <w:rPr>
          <w:rFonts w:ascii="Times New Roman" w:hAnsi="Times New Roman"/>
          <w:sz w:val="28"/>
          <w:szCs w:val="28"/>
          <w:lang w:val="kk-KZ"/>
        </w:rPr>
        <w:t xml:space="preserve"> </w:t>
      </w:r>
    </w:p>
    <w:p w:rsidR="00A30AB0" w:rsidRDefault="00A30AB0" w:rsidP="001F5DC4">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ab/>
        <w:t xml:space="preserve">     «</w:t>
      </w:r>
      <w:r w:rsidRPr="00070CB8">
        <w:rPr>
          <w:rFonts w:ascii="Times New Roman" w:hAnsi="Times New Roman"/>
          <w:sz w:val="28"/>
          <w:szCs w:val="28"/>
          <w:lang w:val="kk-KZ"/>
        </w:rPr>
        <w:t>Қазақс</w:t>
      </w:r>
      <w:r>
        <w:rPr>
          <w:rFonts w:ascii="Times New Roman" w:hAnsi="Times New Roman"/>
          <w:sz w:val="28"/>
          <w:szCs w:val="28"/>
          <w:lang w:val="kk-KZ"/>
        </w:rPr>
        <w:t>танда педагогика ғылымының даму</w:t>
      </w:r>
      <w:r w:rsidRPr="00070CB8">
        <w:rPr>
          <w:rFonts w:ascii="Times New Roman" w:hAnsi="Times New Roman"/>
          <w:sz w:val="28"/>
          <w:szCs w:val="28"/>
          <w:lang w:val="kk-KZ"/>
        </w:rPr>
        <w:t xml:space="preserve"> тарихы» пәнін  </w:t>
      </w:r>
      <w:r w:rsidRPr="00954653">
        <w:rPr>
          <w:rFonts w:ascii="Times New Roman" w:hAnsi="Times New Roman"/>
          <w:sz w:val="28"/>
          <w:szCs w:val="28"/>
          <w:lang w:val="kk-KZ"/>
        </w:rPr>
        <w:t>игергеннен кейін білім алушылар келесі құзыреттіліктерге ие болуы тиіс:</w:t>
      </w:r>
    </w:p>
    <w:p w:rsidR="00A30AB0" w:rsidRPr="001F5DC4" w:rsidRDefault="00A30AB0" w:rsidP="001F5DC4">
      <w:pPr>
        <w:spacing w:after="0" w:line="240" w:lineRule="auto"/>
        <w:jc w:val="both"/>
        <w:rPr>
          <w:rFonts w:ascii="Times New Roman" w:hAnsi="Times New Roman"/>
          <w:b/>
          <w:i/>
          <w:sz w:val="28"/>
          <w:szCs w:val="28"/>
          <w:lang w:val="kk-KZ"/>
        </w:rPr>
      </w:pPr>
      <w:r w:rsidRPr="00954653">
        <w:rPr>
          <w:rFonts w:ascii="Times New Roman" w:hAnsi="Times New Roman"/>
          <w:sz w:val="28"/>
          <w:szCs w:val="28"/>
          <w:lang w:val="kk-KZ"/>
        </w:rPr>
        <w:t xml:space="preserve">      </w:t>
      </w:r>
      <w:r w:rsidRPr="001F5DC4">
        <w:rPr>
          <w:rFonts w:ascii="Times New Roman" w:hAnsi="Times New Roman"/>
          <w:b/>
          <w:i/>
          <w:sz w:val="28"/>
          <w:szCs w:val="28"/>
          <w:lang w:val="kk-KZ"/>
        </w:rPr>
        <w:t>а) Жалпымәдени құзыреттіліктер:</w:t>
      </w:r>
    </w:p>
    <w:p w:rsidR="00A30AB0" w:rsidRPr="00954653" w:rsidRDefault="00A30AB0" w:rsidP="001F5DC4">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әлеуметтік-гуманитарлық және психологиялық-педагогикалық салалардағы жаңа білімдерді, шеберлікті иелену, оқу және оларды кәсіби іс-әрекетінде пайдалана алу қабілеттілігі;</w:t>
      </w:r>
    </w:p>
    <w:p w:rsidR="00A30AB0" w:rsidRPr="00954653" w:rsidRDefault="00A30AB0" w:rsidP="001F5DC4">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проблемаларды шешу үшін логикалық және сыни ойл</w:t>
      </w:r>
      <w:r>
        <w:rPr>
          <w:rFonts w:ascii="Times New Roman" w:hAnsi="Times New Roman"/>
          <w:sz w:val="28"/>
          <w:szCs w:val="28"/>
          <w:lang w:val="kk-KZ"/>
        </w:rPr>
        <w:t>а</w:t>
      </w:r>
      <w:r w:rsidRPr="00954653">
        <w:rPr>
          <w:rFonts w:ascii="Times New Roman" w:hAnsi="Times New Roman"/>
          <w:sz w:val="28"/>
          <w:szCs w:val="28"/>
          <w:lang w:val="kk-KZ"/>
        </w:rPr>
        <w:t>уды қолдану қабілеттілігі;</w:t>
      </w:r>
    </w:p>
    <w:p w:rsidR="00A30AB0" w:rsidRDefault="00A30AB0" w:rsidP="001F5DC4">
      <w:pPr>
        <w:pStyle w:val="ListParagraph"/>
        <w:numPr>
          <w:ilvl w:val="0"/>
          <w:numId w:val="38"/>
        </w:numPr>
        <w:spacing w:after="0" w:line="240" w:lineRule="auto"/>
        <w:jc w:val="both"/>
        <w:rPr>
          <w:rFonts w:ascii="Times New Roman" w:hAnsi="Times New Roman"/>
          <w:sz w:val="28"/>
          <w:szCs w:val="28"/>
          <w:lang w:val="kk-KZ"/>
        </w:rPr>
      </w:pPr>
      <w:r w:rsidRPr="00954653">
        <w:rPr>
          <w:rFonts w:ascii="Times New Roman" w:hAnsi="Times New Roman"/>
          <w:sz w:val="28"/>
          <w:szCs w:val="28"/>
          <w:lang w:val="kk-KZ"/>
        </w:rPr>
        <w:t>кәсіби білімдер мен шеберліктерін тәжірибеде қолдану қабілеттілігі.</w:t>
      </w:r>
    </w:p>
    <w:p w:rsidR="00A30AB0" w:rsidRPr="001F5DC4" w:rsidRDefault="00A30AB0" w:rsidP="001F5DC4">
      <w:pPr>
        <w:spacing w:after="0" w:line="240" w:lineRule="auto"/>
        <w:jc w:val="both"/>
        <w:rPr>
          <w:rFonts w:ascii="Times New Roman" w:hAnsi="Times New Roman"/>
          <w:b/>
          <w:i/>
          <w:sz w:val="28"/>
          <w:szCs w:val="28"/>
          <w:lang w:val="kk-KZ"/>
        </w:rPr>
      </w:pPr>
      <w:r w:rsidRPr="001F5DC4">
        <w:rPr>
          <w:rFonts w:ascii="Times New Roman" w:hAnsi="Times New Roman"/>
          <w:b/>
          <w:i/>
          <w:sz w:val="28"/>
          <w:szCs w:val="28"/>
          <w:lang w:val="kk-KZ"/>
        </w:rPr>
        <w:t xml:space="preserve">      ә) Кәсіби құзыреттіліктер:</w:t>
      </w:r>
    </w:p>
    <w:p w:rsidR="00A30AB0" w:rsidRPr="001F5DC4" w:rsidRDefault="00A30AB0" w:rsidP="001F5DC4">
      <w:pPr>
        <w:spacing w:after="0" w:line="240" w:lineRule="auto"/>
        <w:jc w:val="both"/>
        <w:rPr>
          <w:rFonts w:ascii="Times New Roman" w:hAnsi="Times New Roman"/>
          <w:sz w:val="28"/>
          <w:szCs w:val="28"/>
          <w:lang w:val="kk-KZ"/>
        </w:rPr>
      </w:pPr>
      <w:r w:rsidRPr="00070CB8">
        <w:rPr>
          <w:rFonts w:ascii="Times New Roman" w:hAnsi="Times New Roman"/>
          <w:lang w:val="kk-KZ"/>
        </w:rPr>
        <w:t xml:space="preserve">– </w:t>
      </w:r>
      <w:r w:rsidRPr="001F5DC4">
        <w:rPr>
          <w:rFonts w:ascii="Times New Roman" w:hAnsi="Times New Roman"/>
          <w:sz w:val="28"/>
          <w:szCs w:val="28"/>
          <w:lang w:val="kk-KZ"/>
        </w:rPr>
        <w:t>Қазақстанда педагогикалық ой-пікір мен педагогика ғылымының даму кезеңдері мен ерекшеліктері туралы деректерді айтып беруге қабілеттілік;</w:t>
      </w:r>
    </w:p>
    <w:p w:rsidR="00A30AB0" w:rsidRPr="001F5DC4" w:rsidRDefault="00A30AB0" w:rsidP="001F5DC4">
      <w:pPr>
        <w:spacing w:after="0" w:line="240" w:lineRule="auto"/>
        <w:jc w:val="both"/>
        <w:rPr>
          <w:rFonts w:ascii="Times New Roman" w:hAnsi="Times New Roman"/>
          <w:sz w:val="28"/>
          <w:szCs w:val="28"/>
          <w:lang w:val="kk-KZ"/>
        </w:rPr>
      </w:pPr>
      <w:r>
        <w:rPr>
          <w:rFonts w:ascii="Times New Roman" w:hAnsi="Times New Roman"/>
          <w:sz w:val="28"/>
          <w:szCs w:val="28"/>
          <w:lang w:val="kk-KZ"/>
        </w:rPr>
        <w:t>– Отандық педагогика ғылымының</w:t>
      </w:r>
      <w:r w:rsidRPr="001F5DC4">
        <w:rPr>
          <w:rFonts w:ascii="Times New Roman" w:hAnsi="Times New Roman"/>
          <w:sz w:val="28"/>
          <w:szCs w:val="28"/>
          <w:lang w:val="kk-KZ"/>
        </w:rPr>
        <w:t xml:space="preserve"> қалыптасуы мен дамуының деректері мен құбылыстарын нақтылауға қабілеттілік;</w:t>
      </w:r>
    </w:p>
    <w:p w:rsidR="00A30AB0" w:rsidRPr="001F5DC4" w:rsidRDefault="00A30AB0" w:rsidP="001F5DC4">
      <w:pPr>
        <w:spacing w:after="0" w:line="240" w:lineRule="auto"/>
        <w:jc w:val="both"/>
        <w:rPr>
          <w:rFonts w:ascii="Times New Roman" w:hAnsi="Times New Roman"/>
          <w:sz w:val="28"/>
          <w:szCs w:val="28"/>
          <w:lang w:val="kk-KZ"/>
        </w:rPr>
      </w:pPr>
      <w:r w:rsidRPr="001F5DC4">
        <w:rPr>
          <w:rFonts w:ascii="Times New Roman" w:hAnsi="Times New Roman"/>
          <w:sz w:val="28"/>
          <w:szCs w:val="28"/>
          <w:lang w:val="kk-KZ"/>
        </w:rPr>
        <w:t>– Қазақстанда педагогика ғылымының қалыптасуы мен дамуы тенденцияларын мақсатты  талдауға қабілеттілігі;</w:t>
      </w:r>
    </w:p>
    <w:p w:rsidR="00A30AB0" w:rsidRPr="001F5DC4" w:rsidRDefault="00A30AB0" w:rsidP="001F5DC4">
      <w:pPr>
        <w:spacing w:after="0" w:line="240" w:lineRule="auto"/>
        <w:jc w:val="both"/>
        <w:rPr>
          <w:rFonts w:ascii="Times New Roman" w:hAnsi="Times New Roman"/>
          <w:sz w:val="28"/>
          <w:szCs w:val="28"/>
          <w:lang w:val="kk-KZ"/>
        </w:rPr>
      </w:pPr>
      <w:r w:rsidRPr="001F5DC4">
        <w:rPr>
          <w:rFonts w:ascii="Times New Roman" w:hAnsi="Times New Roman"/>
          <w:sz w:val="28"/>
          <w:szCs w:val="28"/>
          <w:lang w:val="kk-KZ"/>
        </w:rPr>
        <w:t xml:space="preserve">– Қазақстанда педагогика ғылымының </w:t>
      </w:r>
      <w:r>
        <w:rPr>
          <w:rFonts w:ascii="Times New Roman" w:hAnsi="Times New Roman"/>
          <w:sz w:val="28"/>
          <w:szCs w:val="28"/>
          <w:lang w:val="kk-KZ"/>
        </w:rPr>
        <w:t>дамуын қазіргі педагогика ғылымы</w:t>
      </w:r>
      <w:r w:rsidRPr="001F5DC4">
        <w:rPr>
          <w:rFonts w:ascii="Times New Roman" w:hAnsi="Times New Roman"/>
          <w:sz w:val="28"/>
          <w:szCs w:val="28"/>
          <w:lang w:val="kk-KZ"/>
        </w:rPr>
        <w:t xml:space="preserve">  мен білім беру жүйесі парадигмалары  тұрғысынан қарастыру қабілеттілігі;</w:t>
      </w:r>
    </w:p>
    <w:p w:rsidR="00A30AB0" w:rsidRPr="001F5DC4" w:rsidRDefault="00A30AB0" w:rsidP="001F5DC4">
      <w:pPr>
        <w:spacing w:after="0" w:line="240" w:lineRule="auto"/>
        <w:jc w:val="both"/>
        <w:rPr>
          <w:rFonts w:ascii="Times New Roman" w:hAnsi="Times New Roman"/>
          <w:sz w:val="28"/>
          <w:szCs w:val="28"/>
          <w:lang w:val="kk-KZ"/>
        </w:rPr>
      </w:pPr>
      <w:r w:rsidRPr="001F5DC4">
        <w:rPr>
          <w:rFonts w:ascii="Times New Roman" w:hAnsi="Times New Roman"/>
          <w:sz w:val="28"/>
          <w:szCs w:val="28"/>
          <w:lang w:val="kk-KZ"/>
        </w:rPr>
        <w:t>– Қазақстанда педагогика ғылымының даму тарихы  материа</w:t>
      </w:r>
      <w:r>
        <w:rPr>
          <w:rFonts w:ascii="Times New Roman" w:hAnsi="Times New Roman"/>
          <w:sz w:val="28"/>
          <w:szCs w:val="28"/>
          <w:lang w:val="kk-KZ"/>
        </w:rPr>
        <w:t>лдарын қазіргі педагогика ғылымы</w:t>
      </w:r>
      <w:r w:rsidRPr="001F5DC4">
        <w:rPr>
          <w:rFonts w:ascii="Times New Roman" w:hAnsi="Times New Roman"/>
          <w:sz w:val="28"/>
          <w:szCs w:val="28"/>
          <w:lang w:val="kk-KZ"/>
        </w:rPr>
        <w:t xml:space="preserve"> мен білім беру мәселелерін шешуде шығармашылық тұрғыдан пайдалануға қабілеттілік.</w:t>
      </w:r>
    </w:p>
    <w:p w:rsidR="00A30AB0" w:rsidRDefault="00A30AB0" w:rsidP="001F5DC4">
      <w:pPr>
        <w:spacing w:after="0"/>
        <w:jc w:val="both"/>
        <w:rPr>
          <w:rFonts w:ascii="Times New Roman" w:hAnsi="Times New Roman"/>
          <w:sz w:val="28"/>
          <w:szCs w:val="28"/>
          <w:lang w:val="kk-KZ"/>
        </w:rPr>
      </w:pPr>
      <w:r>
        <w:rPr>
          <w:rFonts w:ascii="Times New Roman" w:hAnsi="Times New Roman"/>
          <w:sz w:val="28"/>
          <w:szCs w:val="28"/>
          <w:lang w:val="kk-KZ"/>
        </w:rPr>
        <w:t xml:space="preserve">        </w:t>
      </w:r>
      <w:r w:rsidRPr="005B3660">
        <w:rPr>
          <w:rFonts w:ascii="Times New Roman" w:hAnsi="Times New Roman"/>
          <w:sz w:val="28"/>
          <w:szCs w:val="28"/>
          <w:lang w:val="kk-KZ"/>
        </w:rPr>
        <w:t xml:space="preserve">Білім </w:t>
      </w:r>
      <w:r>
        <w:rPr>
          <w:rFonts w:ascii="Times New Roman" w:hAnsi="Times New Roman"/>
          <w:sz w:val="28"/>
          <w:szCs w:val="28"/>
          <w:lang w:val="kk-KZ"/>
        </w:rPr>
        <w:t xml:space="preserve">беру теориясы мен практикасының қазіргі таңдағы  күрделі мәселелерін  тиімді шешімі әрбір мәселеге тарихи-генетикалық тұрғыдан келуді қажет етеді. Педагогика мен мектеп дамуы тарихындағы құнды педагогикалық ой-пікірлер, ғылыми-педагогикалық идеялар мүлдем жаңа мәселелерді шешуге өздерінің оң әсерін тигізеді. Сондықтан </w:t>
      </w:r>
      <w:r>
        <w:rPr>
          <w:rFonts w:ascii="Times New Roman" w:hAnsi="Times New Roman"/>
          <w:b/>
          <w:sz w:val="28"/>
          <w:szCs w:val="28"/>
          <w:lang w:val="kk-KZ"/>
        </w:rPr>
        <w:t>«</w:t>
      </w:r>
      <w:r w:rsidRPr="005B3660">
        <w:rPr>
          <w:rFonts w:ascii="Times New Roman" w:hAnsi="Times New Roman"/>
          <w:sz w:val="28"/>
          <w:szCs w:val="28"/>
          <w:lang w:val="kk-KZ"/>
        </w:rPr>
        <w:t>Қазақстанда педагогика ғылымының даму тарихы»</w:t>
      </w:r>
      <w:r>
        <w:rPr>
          <w:rFonts w:ascii="Times New Roman" w:hAnsi="Times New Roman"/>
          <w:sz w:val="28"/>
          <w:szCs w:val="28"/>
          <w:lang w:val="kk-KZ"/>
        </w:rPr>
        <w:t xml:space="preserve"> курсын оқып-үйренудің мәні</w:t>
      </w:r>
      <w:r w:rsidRPr="003315B4">
        <w:rPr>
          <w:rFonts w:ascii="Times New Roman" w:hAnsi="Times New Roman"/>
          <w:sz w:val="28"/>
          <w:szCs w:val="28"/>
          <w:lang w:val="kk-KZ"/>
        </w:rPr>
        <w:t>-</w:t>
      </w:r>
      <w:r>
        <w:rPr>
          <w:rFonts w:ascii="Times New Roman" w:hAnsi="Times New Roman"/>
          <w:sz w:val="28"/>
          <w:szCs w:val="28"/>
          <w:lang w:val="kk-KZ"/>
        </w:rPr>
        <w:t xml:space="preserve">маңызы зор. Бірақ аталмыш курсты оқып-үйренуді ғылыми-әдістемелік және оқу-әдістемеліктермен қамтамасыздандыру </w:t>
      </w:r>
      <w:r w:rsidRPr="003315B4">
        <w:rPr>
          <w:rFonts w:ascii="Times New Roman" w:hAnsi="Times New Roman"/>
          <w:color w:val="000000"/>
          <w:sz w:val="28"/>
          <w:szCs w:val="28"/>
          <w:lang w:val="kk-KZ"/>
        </w:rPr>
        <w:t>мүмкін емес</w:t>
      </w:r>
      <w:r>
        <w:rPr>
          <w:rFonts w:ascii="Times New Roman" w:hAnsi="Times New Roman"/>
          <w:sz w:val="28"/>
          <w:szCs w:val="28"/>
          <w:lang w:val="kk-KZ"/>
        </w:rPr>
        <w:t>, өйткені осы пәнді  оқып-үйренуге арналған оқулықтар  мен оқу құралдары аз.</w:t>
      </w:r>
    </w:p>
    <w:p w:rsidR="00A30AB0" w:rsidRDefault="00A30AB0" w:rsidP="001F5DC4">
      <w:pPr>
        <w:spacing w:after="0"/>
        <w:jc w:val="both"/>
        <w:rPr>
          <w:rFonts w:ascii="Times New Roman" w:hAnsi="Times New Roman"/>
          <w:sz w:val="28"/>
          <w:szCs w:val="28"/>
          <w:lang w:val="kk-KZ"/>
        </w:rPr>
      </w:pPr>
      <w:r>
        <w:rPr>
          <w:rFonts w:ascii="Times New Roman" w:hAnsi="Times New Roman"/>
          <w:sz w:val="28"/>
          <w:szCs w:val="28"/>
          <w:lang w:val="kk-KZ"/>
        </w:rPr>
        <w:tab/>
        <w:t xml:space="preserve">Соңғы  жылдары  </w:t>
      </w:r>
      <w:r w:rsidRPr="005B3660">
        <w:rPr>
          <w:rFonts w:ascii="Times New Roman" w:hAnsi="Times New Roman"/>
          <w:sz w:val="28"/>
          <w:szCs w:val="28"/>
          <w:lang w:val="kk-KZ"/>
        </w:rPr>
        <w:t>Қазақстанда педагогика</w:t>
      </w:r>
      <w:r>
        <w:rPr>
          <w:rFonts w:ascii="Times New Roman" w:hAnsi="Times New Roman"/>
          <w:sz w:val="28"/>
          <w:szCs w:val="28"/>
          <w:lang w:val="kk-KZ"/>
        </w:rPr>
        <w:t xml:space="preserve"> тарихына арналған көптеген ғылыми-зерттеулер жүргізіліп, көптеген диссертациялар қорғалды, монографиялар мен оқулықтар жарық көрді. Олардың басым көпшілгі педагогикалық ой дамуы мәселелеріне арналған. </w:t>
      </w:r>
      <w:r w:rsidRPr="005B3660">
        <w:rPr>
          <w:rFonts w:ascii="Times New Roman" w:hAnsi="Times New Roman"/>
          <w:sz w:val="28"/>
          <w:szCs w:val="28"/>
          <w:lang w:val="kk-KZ"/>
        </w:rPr>
        <w:t>Қазақстанда педагогика ғылымының даму тарихы</w:t>
      </w:r>
      <w:r>
        <w:rPr>
          <w:rFonts w:ascii="Times New Roman" w:hAnsi="Times New Roman"/>
          <w:sz w:val="28"/>
          <w:szCs w:val="28"/>
          <w:lang w:val="kk-KZ"/>
        </w:rPr>
        <w:t xml:space="preserve">на арналған диссертациялар, монографиялар  бар, бірақ оқу мақсаттарында олар  жүйелеуді, қорытуды қажет етеді. Оқу құралы авторының үлесі - </w:t>
      </w:r>
      <w:r>
        <w:rPr>
          <w:rFonts w:ascii="Times New Roman" w:hAnsi="Times New Roman"/>
          <w:b/>
          <w:sz w:val="28"/>
          <w:szCs w:val="28"/>
          <w:lang w:val="kk-KZ"/>
        </w:rPr>
        <w:t>«</w:t>
      </w:r>
      <w:r w:rsidRPr="005B3660">
        <w:rPr>
          <w:rFonts w:ascii="Times New Roman" w:hAnsi="Times New Roman"/>
          <w:sz w:val="28"/>
          <w:szCs w:val="28"/>
          <w:lang w:val="kk-KZ"/>
        </w:rPr>
        <w:t>Қазақстанда педагогика ғылымының даму тарихы»</w:t>
      </w:r>
      <w:r>
        <w:rPr>
          <w:rFonts w:ascii="Times New Roman" w:hAnsi="Times New Roman"/>
          <w:sz w:val="28"/>
          <w:szCs w:val="28"/>
          <w:lang w:val="kk-KZ"/>
        </w:rPr>
        <w:t xml:space="preserve">  элективті курсының бағдарламасын құрып, бірнеше жылдар көлемінде одан магистранттарға сабақ беріп, нәтижелерді оқу құралы түрінде баспаға ұсынғандығы.</w:t>
      </w:r>
    </w:p>
    <w:p w:rsidR="00A30AB0" w:rsidRDefault="00A30AB0" w:rsidP="001F5DC4">
      <w:pPr>
        <w:spacing w:after="0"/>
        <w:jc w:val="both"/>
        <w:rPr>
          <w:rFonts w:ascii="Times New Roman" w:hAnsi="Times New Roman"/>
          <w:sz w:val="28"/>
          <w:szCs w:val="28"/>
          <w:lang w:val="kk-KZ"/>
        </w:rPr>
      </w:pPr>
      <w:r>
        <w:rPr>
          <w:rFonts w:ascii="Times New Roman" w:hAnsi="Times New Roman"/>
          <w:sz w:val="28"/>
          <w:szCs w:val="28"/>
          <w:lang w:val="kk-KZ"/>
        </w:rPr>
        <w:tab/>
        <w:t xml:space="preserve"> Ұсынылып отырған оқу құралы </w:t>
      </w:r>
      <w:r w:rsidRPr="005B3660">
        <w:rPr>
          <w:rFonts w:ascii="Times New Roman" w:hAnsi="Times New Roman"/>
          <w:sz w:val="28"/>
          <w:szCs w:val="28"/>
          <w:lang w:val="kk-KZ"/>
        </w:rPr>
        <w:t>Қазақстанда п</w:t>
      </w:r>
      <w:r>
        <w:rPr>
          <w:rFonts w:ascii="Times New Roman" w:hAnsi="Times New Roman"/>
          <w:sz w:val="28"/>
          <w:szCs w:val="28"/>
          <w:lang w:val="kk-KZ"/>
        </w:rPr>
        <w:t xml:space="preserve">едагогика ғылымының даму тарихын  ежелгі әлемнен қазақ жерінде алғашқы педагогикалық ойлар қалыптасуына дейін, қазақ этнопедагогикасы, жыраулар поэзиясы, ХІХ ғасырдағы қазақ ағартушыларының педагогикалық ой-пікірлері, ХХ ғасыр басындағы қазақ зиялыларының  тәрбиелік-дидактикалық ойлар мен  Қазақстанда кеңес дәуіріндегі ғылыми педагогиканың қалыптасуы арасындағы байланыстар, өзара сабақтастықты көрсетумен ерекшеленеді. Оқу құралы мазмұнын құрастырудың негізіне қазіргі таңда білім беру саласындағы жетекші әдіснамалық тәсілдер – құзыреттілік, тұлғалық-бағдарлық, мәдениеттанымдық тәсілдер қойылғандығы еңбектің құнын тағы да арттырады. </w:t>
      </w:r>
    </w:p>
    <w:p w:rsidR="00A30AB0" w:rsidRDefault="00A30AB0" w:rsidP="001F5DC4">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Автор Қазақстанда педагогика тарихына арналған өзінің еңбектеріне негізделген, оларды  білім алушыларға  жаңаша білім беру тәсілдерін ұсынуға әрекет жасаған. Оқу құралында қазақстандық педагогика ғылымының даму тарихы мәселелеріне арналған бай дерек көздерін  пайдаланылған және  оқу мақсаттарында өңдеген. Магистранттардың өзіндік жұмыстарын ұйымдастыру және өзіндік білімдерін бағалауға арналған  деңгейлік   тест тапсырмаларын  ұсынған.   </w:t>
      </w:r>
    </w:p>
    <w:p w:rsidR="00A30AB0" w:rsidRDefault="00A30AB0" w:rsidP="001F5DC4">
      <w:pPr>
        <w:spacing w:after="0"/>
        <w:ind w:firstLine="708"/>
        <w:jc w:val="both"/>
        <w:rPr>
          <w:rFonts w:ascii="Times New Roman" w:hAnsi="Times New Roman"/>
          <w:sz w:val="28"/>
          <w:szCs w:val="28"/>
          <w:lang w:val="kk-KZ"/>
        </w:rPr>
      </w:pPr>
      <w:r>
        <w:rPr>
          <w:rFonts w:ascii="Times New Roman" w:hAnsi="Times New Roman"/>
          <w:sz w:val="28"/>
          <w:szCs w:val="28"/>
          <w:lang w:val="kk-KZ"/>
        </w:rPr>
        <w:t>Оқу құралы болашақ жоғары оқу орындары оқытушылары, педагогика ғылымдары магистрлерінде Отандық педагогика ғылымының қалыптасуы мен даму  тарихы туралы біртұтас түсініктерді қалыптастырады.</w:t>
      </w:r>
    </w:p>
    <w:p w:rsidR="00A30AB0" w:rsidRPr="00070CB8" w:rsidRDefault="00A30AB0" w:rsidP="00954653">
      <w:pPr>
        <w:jc w:val="both"/>
        <w:rPr>
          <w:rFonts w:ascii="Times New Roman" w:hAnsi="Times New Roman"/>
          <w:lang w:val="kk-KZ"/>
        </w:rPr>
      </w:pPr>
    </w:p>
    <w:p w:rsidR="00A30AB0" w:rsidRDefault="00A30AB0" w:rsidP="00954653">
      <w:pPr>
        <w:jc w:val="both"/>
        <w:rPr>
          <w:rFonts w:ascii="Times New Roman" w:hAnsi="Times New Roman"/>
          <w:b/>
          <w:sz w:val="28"/>
          <w:szCs w:val="28"/>
          <w:lang w:val="kk-KZ"/>
        </w:rPr>
      </w:pPr>
    </w:p>
    <w:p w:rsidR="00A30AB0" w:rsidRPr="00954653" w:rsidRDefault="00A30AB0" w:rsidP="00954653">
      <w:pPr>
        <w:jc w:val="both"/>
        <w:rPr>
          <w:rFonts w:ascii="Times New Roman" w:hAnsi="Times New Roman"/>
          <w:b/>
          <w:sz w:val="28"/>
          <w:szCs w:val="28"/>
          <w:lang w:val="kk-KZ"/>
        </w:rPr>
      </w:pPr>
    </w:p>
    <w:p w:rsidR="00A30AB0" w:rsidRPr="00954653" w:rsidRDefault="00A30AB0" w:rsidP="00954653">
      <w:pPr>
        <w:ind w:left="426"/>
        <w:jc w:val="both"/>
        <w:rPr>
          <w:rFonts w:ascii="Times New Roman" w:hAnsi="Times New Roman"/>
          <w:sz w:val="28"/>
          <w:szCs w:val="28"/>
          <w:lang w:val="kk-KZ"/>
        </w:rPr>
      </w:pPr>
    </w:p>
    <w:p w:rsidR="00A30AB0" w:rsidRPr="00954653" w:rsidRDefault="00A30AB0" w:rsidP="00954653">
      <w:pPr>
        <w:spacing w:after="0" w:line="240" w:lineRule="auto"/>
        <w:ind w:left="426"/>
        <w:jc w:val="both"/>
        <w:rPr>
          <w:rFonts w:ascii="Times New Roman" w:hAnsi="Times New Roman"/>
          <w:sz w:val="28"/>
          <w:szCs w:val="28"/>
          <w:lang w:val="kk-KZ"/>
        </w:rPr>
      </w:pPr>
    </w:p>
    <w:p w:rsidR="00A30AB0" w:rsidRPr="00954653" w:rsidRDefault="00A30AB0" w:rsidP="00AB35AE">
      <w:pPr>
        <w:spacing w:line="240" w:lineRule="auto"/>
        <w:ind w:firstLine="426"/>
        <w:jc w:val="both"/>
        <w:rPr>
          <w:rFonts w:ascii="Times New Roman" w:hAnsi="Times New Roman"/>
          <w:sz w:val="28"/>
          <w:szCs w:val="28"/>
          <w:lang w:val="kk-KZ"/>
        </w:rPr>
      </w:pPr>
    </w:p>
    <w:p w:rsidR="00A30AB0" w:rsidRDefault="00A30AB0" w:rsidP="00AB35AE">
      <w:pPr>
        <w:spacing w:line="240" w:lineRule="auto"/>
        <w:ind w:firstLine="426"/>
        <w:jc w:val="both"/>
        <w:rPr>
          <w:rFonts w:ascii="Times New Roman" w:hAnsi="Times New Roman"/>
          <w:sz w:val="28"/>
          <w:szCs w:val="28"/>
          <w:lang w:val="kk-KZ"/>
        </w:rPr>
      </w:pPr>
    </w:p>
    <w:p w:rsidR="00A30AB0" w:rsidRDefault="00A30AB0" w:rsidP="00AB35AE">
      <w:pPr>
        <w:spacing w:line="240" w:lineRule="auto"/>
        <w:ind w:firstLine="426"/>
        <w:jc w:val="both"/>
        <w:rPr>
          <w:rFonts w:ascii="Times New Roman" w:hAnsi="Times New Roman"/>
          <w:sz w:val="28"/>
          <w:szCs w:val="28"/>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pPr>
        <w:rPr>
          <w:rFonts w:ascii="Times New Roman" w:hAnsi="Times New Roman"/>
          <w:lang w:val="kk-KZ"/>
        </w:rPr>
      </w:pPr>
    </w:p>
    <w:p w:rsidR="00A30AB0" w:rsidRDefault="00A30AB0" w:rsidP="00070CB8">
      <w:pPr>
        <w:pStyle w:val="ListParagraph"/>
        <w:numPr>
          <w:ilvl w:val="0"/>
          <w:numId w:val="2"/>
        </w:numPr>
        <w:jc w:val="center"/>
        <w:rPr>
          <w:rFonts w:ascii="Times New Roman" w:hAnsi="Times New Roman"/>
          <w:b/>
          <w:sz w:val="32"/>
          <w:szCs w:val="32"/>
          <w:lang w:val="kk-KZ"/>
        </w:rPr>
      </w:pPr>
      <w:r w:rsidRPr="00070CB8">
        <w:rPr>
          <w:rFonts w:ascii="Times New Roman" w:hAnsi="Times New Roman"/>
          <w:b/>
          <w:sz w:val="32"/>
          <w:szCs w:val="32"/>
          <w:lang w:val="kk-KZ"/>
        </w:rPr>
        <w:t>«Қазақстанда педагогика ғылымын</w:t>
      </w:r>
      <w:r>
        <w:rPr>
          <w:rFonts w:ascii="Times New Roman" w:hAnsi="Times New Roman"/>
          <w:b/>
          <w:sz w:val="32"/>
          <w:szCs w:val="32"/>
          <w:lang w:val="kk-KZ"/>
        </w:rPr>
        <w:t>ы</w:t>
      </w:r>
      <w:r w:rsidRPr="00070CB8">
        <w:rPr>
          <w:rFonts w:ascii="Times New Roman" w:hAnsi="Times New Roman"/>
          <w:b/>
          <w:sz w:val="32"/>
          <w:szCs w:val="32"/>
          <w:lang w:val="kk-KZ"/>
        </w:rPr>
        <w:t>ң даму</w:t>
      </w:r>
      <w:r>
        <w:rPr>
          <w:rFonts w:ascii="Times New Roman" w:hAnsi="Times New Roman"/>
          <w:b/>
          <w:sz w:val="32"/>
          <w:szCs w:val="32"/>
          <w:lang w:val="kk-KZ"/>
        </w:rPr>
        <w:t>ы</w:t>
      </w:r>
      <w:r w:rsidRPr="00070CB8">
        <w:rPr>
          <w:rFonts w:ascii="Times New Roman" w:hAnsi="Times New Roman"/>
          <w:b/>
          <w:sz w:val="32"/>
          <w:szCs w:val="32"/>
          <w:lang w:val="kk-KZ"/>
        </w:rPr>
        <w:t xml:space="preserve"> тарихы» курсынан дәрістер</w:t>
      </w:r>
    </w:p>
    <w:p w:rsidR="00A30AB0" w:rsidRPr="004A6554" w:rsidRDefault="00A30AB0" w:rsidP="004A6554">
      <w:pPr>
        <w:jc w:val="center"/>
        <w:rPr>
          <w:rFonts w:ascii="Times New Roman" w:hAnsi="Times New Roman"/>
          <w:b/>
          <w:sz w:val="32"/>
          <w:szCs w:val="32"/>
          <w:lang w:val="kk-KZ"/>
        </w:rPr>
      </w:pPr>
      <w:r w:rsidRPr="00EE47F0">
        <w:rPr>
          <w:rFonts w:ascii="Times New Roman" w:hAnsi="Times New Roman"/>
          <w:b/>
          <w:sz w:val="28"/>
          <w:szCs w:val="28"/>
          <w:lang w:val="kk-KZ"/>
        </w:rPr>
        <w:t>1</w:t>
      </w:r>
      <w:r w:rsidRPr="0083205F">
        <w:rPr>
          <w:rFonts w:ascii="Times New Roman" w:hAnsi="Times New Roman"/>
          <w:b/>
          <w:sz w:val="28"/>
          <w:szCs w:val="28"/>
          <w:lang w:val="kk-KZ"/>
        </w:rPr>
        <w:t xml:space="preserve"> </w:t>
      </w:r>
      <w:r w:rsidRPr="00EE47F0">
        <w:rPr>
          <w:rFonts w:ascii="Times New Roman" w:hAnsi="Times New Roman"/>
          <w:b/>
          <w:sz w:val="28"/>
          <w:szCs w:val="28"/>
          <w:lang w:val="kk-KZ"/>
        </w:rPr>
        <w:t>Модуль</w:t>
      </w:r>
      <w:r w:rsidRPr="0083205F">
        <w:rPr>
          <w:rFonts w:ascii="Times New Roman" w:hAnsi="Times New Roman"/>
          <w:b/>
          <w:sz w:val="28"/>
          <w:szCs w:val="28"/>
          <w:lang w:val="kk-KZ"/>
        </w:rPr>
        <w:t>.</w:t>
      </w:r>
      <w:r w:rsidRPr="00EE47F0">
        <w:rPr>
          <w:rFonts w:ascii="Times New Roman" w:hAnsi="Times New Roman"/>
          <w:b/>
          <w:sz w:val="28"/>
          <w:szCs w:val="28"/>
          <w:lang w:val="kk-KZ"/>
        </w:rPr>
        <w:t xml:space="preserve"> </w:t>
      </w:r>
      <w:r w:rsidRPr="0083205F">
        <w:rPr>
          <w:rFonts w:ascii="Times New Roman" w:hAnsi="Times New Roman"/>
          <w:b/>
          <w:sz w:val="28"/>
          <w:szCs w:val="28"/>
          <w:lang w:val="kk-KZ"/>
        </w:rPr>
        <w:t>Ежелгі дәуірден қазақ хандығы құрылған уақытқа дейінгі (XI-XV ғ.ғ.) Қазақстандағы педагогикалық ой</w:t>
      </w:r>
    </w:p>
    <w:p w:rsidR="00A30AB0" w:rsidRDefault="00A30AB0" w:rsidP="005B2C61">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1-дәріс. </w:t>
      </w:r>
      <w:r w:rsidRPr="00724A5D">
        <w:rPr>
          <w:rFonts w:ascii="Times New Roman" w:hAnsi="Times New Roman"/>
          <w:b/>
          <w:sz w:val="28"/>
          <w:szCs w:val="28"/>
          <w:lang w:val="kk-KZ"/>
        </w:rPr>
        <w:t>Қазақстандағы орта ғ</w:t>
      </w:r>
      <w:r>
        <w:rPr>
          <w:rFonts w:ascii="Times New Roman" w:hAnsi="Times New Roman"/>
          <w:b/>
          <w:sz w:val="28"/>
          <w:szCs w:val="28"/>
          <w:lang w:val="kk-KZ"/>
        </w:rPr>
        <w:t>асырлардағы педаогогикалық ой (</w:t>
      </w:r>
      <w:r w:rsidRPr="00E13527">
        <w:rPr>
          <w:rFonts w:ascii="Times New Roman" w:hAnsi="Times New Roman"/>
          <w:b/>
          <w:sz w:val="28"/>
          <w:szCs w:val="28"/>
          <w:lang w:val="kk-KZ"/>
        </w:rPr>
        <w:t>V</w:t>
      </w:r>
      <w:r w:rsidRPr="00724A5D">
        <w:rPr>
          <w:rFonts w:ascii="Times New Roman" w:hAnsi="Times New Roman"/>
          <w:b/>
          <w:sz w:val="28"/>
          <w:szCs w:val="28"/>
          <w:lang w:val="kk-KZ"/>
        </w:rPr>
        <w:t>І-Х</w:t>
      </w:r>
      <w:r w:rsidRPr="00E13527">
        <w:rPr>
          <w:rFonts w:ascii="Times New Roman" w:hAnsi="Times New Roman"/>
          <w:b/>
          <w:sz w:val="28"/>
          <w:szCs w:val="28"/>
          <w:lang w:val="kk-KZ"/>
        </w:rPr>
        <w:t>V</w:t>
      </w:r>
      <w:r w:rsidRPr="00724A5D">
        <w:rPr>
          <w:rFonts w:ascii="Times New Roman" w:hAnsi="Times New Roman"/>
          <w:b/>
          <w:sz w:val="28"/>
          <w:szCs w:val="28"/>
          <w:lang w:val="kk-KZ"/>
        </w:rPr>
        <w:t>ІІғ.ғ.)</w:t>
      </w:r>
    </w:p>
    <w:p w:rsidR="00A30AB0" w:rsidRPr="00724A5D" w:rsidRDefault="00A30AB0" w:rsidP="005B2C61">
      <w:pPr>
        <w:spacing w:after="0" w:line="240" w:lineRule="auto"/>
        <w:jc w:val="both"/>
        <w:rPr>
          <w:rFonts w:ascii="Times New Roman" w:hAnsi="Times New Roman"/>
          <w:b/>
          <w:sz w:val="28"/>
          <w:szCs w:val="28"/>
          <w:lang w:val="kk-KZ"/>
        </w:rPr>
      </w:pPr>
    </w:p>
    <w:p w:rsidR="00A30AB0" w:rsidRDefault="00A30AB0" w:rsidP="005B2C61">
      <w:pPr>
        <w:spacing w:after="0" w:line="240" w:lineRule="auto"/>
        <w:jc w:val="both"/>
        <w:rPr>
          <w:rFonts w:ascii="Times New Roman" w:hAnsi="Times New Roman"/>
          <w:sz w:val="28"/>
          <w:szCs w:val="28"/>
          <w:lang w:val="kk-KZ"/>
        </w:rPr>
      </w:pPr>
      <w:r w:rsidRPr="00724A5D">
        <w:rPr>
          <w:rFonts w:ascii="Times New Roman" w:hAnsi="Times New Roman"/>
          <w:b/>
          <w:sz w:val="28"/>
          <w:szCs w:val="28"/>
          <w:lang w:val="kk-KZ"/>
        </w:rPr>
        <w:t>Мақсаты:</w:t>
      </w:r>
      <w:r>
        <w:rPr>
          <w:rFonts w:ascii="Times New Roman" w:hAnsi="Times New Roman"/>
          <w:sz w:val="28"/>
          <w:szCs w:val="28"/>
          <w:lang w:val="kk-KZ"/>
        </w:rPr>
        <w:t xml:space="preserve"> Қазақстандағы орта ғасырлардағы педагогикалық ой-пікірлер туралы білімдерді қалыптастыру. </w:t>
      </w:r>
      <w:bookmarkStart w:id="0" w:name="_GoBack"/>
      <w:bookmarkEnd w:id="0"/>
    </w:p>
    <w:p w:rsidR="00A30AB0" w:rsidRPr="00724A5D" w:rsidRDefault="00A30AB0" w:rsidP="005B2C61">
      <w:pPr>
        <w:spacing w:after="0" w:line="240" w:lineRule="auto"/>
        <w:rPr>
          <w:rFonts w:ascii="Times New Roman" w:hAnsi="Times New Roman"/>
          <w:b/>
          <w:sz w:val="28"/>
          <w:szCs w:val="28"/>
          <w:lang w:val="kk-KZ"/>
        </w:rPr>
      </w:pPr>
      <w:r w:rsidRPr="00724A5D">
        <w:rPr>
          <w:rFonts w:ascii="Times New Roman" w:hAnsi="Times New Roman"/>
          <w:b/>
          <w:sz w:val="28"/>
          <w:szCs w:val="28"/>
          <w:lang w:val="kk-KZ"/>
        </w:rPr>
        <w:t xml:space="preserve">Жоспар: </w:t>
      </w:r>
    </w:p>
    <w:p w:rsidR="00A30AB0" w:rsidRDefault="00A30AB0" w:rsidP="005B2C61">
      <w:pPr>
        <w:pStyle w:val="ListParagraph"/>
        <w:numPr>
          <w:ilvl w:val="0"/>
          <w:numId w:val="3"/>
        </w:numPr>
        <w:spacing w:after="0" w:line="240" w:lineRule="auto"/>
        <w:jc w:val="both"/>
        <w:rPr>
          <w:rFonts w:ascii="Times New Roman" w:hAnsi="Times New Roman"/>
          <w:sz w:val="28"/>
          <w:szCs w:val="28"/>
          <w:lang w:val="kk-KZ"/>
        </w:rPr>
      </w:pPr>
      <w:r w:rsidRPr="00E13527">
        <w:rPr>
          <w:rFonts w:ascii="Times New Roman" w:hAnsi="Times New Roman"/>
          <w:sz w:val="28"/>
          <w:szCs w:val="28"/>
          <w:lang w:val="kk-KZ"/>
        </w:rPr>
        <w:t>V</w:t>
      </w:r>
      <w:r>
        <w:rPr>
          <w:rFonts w:ascii="Times New Roman" w:hAnsi="Times New Roman"/>
          <w:sz w:val="28"/>
          <w:szCs w:val="28"/>
          <w:lang w:val="kk-KZ"/>
        </w:rPr>
        <w:t xml:space="preserve">І-ХІІ ғасырлардағы түркі ғұламаларының еңбектерінің ерекшеліктері. </w:t>
      </w:r>
    </w:p>
    <w:p w:rsidR="00A30AB0" w:rsidRDefault="00A30AB0" w:rsidP="005B2C61">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Қорқыт ата шығармаларының маңызы.</w:t>
      </w:r>
    </w:p>
    <w:p w:rsidR="00A30AB0" w:rsidRDefault="00A30AB0" w:rsidP="005B2C61">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Әбу Насыр Әл-Фарабидің тәлім-тәрбие жайында ойлары. </w:t>
      </w:r>
    </w:p>
    <w:p w:rsidR="00A30AB0" w:rsidRDefault="00A30AB0" w:rsidP="005B2C61">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Жүсіп Баласағұнидің тәрбие жайында ойлары. </w:t>
      </w:r>
    </w:p>
    <w:p w:rsidR="00A30AB0" w:rsidRDefault="00A30AB0" w:rsidP="005B2C61">
      <w:pPr>
        <w:pStyle w:val="ListParagraph"/>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Орта ғасырдағы Қазақстандағы мектеп, медреселер. </w:t>
      </w:r>
    </w:p>
    <w:p w:rsidR="00A30AB0" w:rsidRPr="005B2C61" w:rsidRDefault="00A30AB0" w:rsidP="005B2C61">
      <w:pPr>
        <w:spacing w:after="0" w:line="240" w:lineRule="auto"/>
        <w:ind w:left="360"/>
        <w:jc w:val="both"/>
        <w:rPr>
          <w:rFonts w:ascii="Times New Roman" w:hAnsi="Times New Roman"/>
          <w:sz w:val="28"/>
          <w:szCs w:val="28"/>
          <w:lang w:val="kk-KZ"/>
        </w:rPr>
      </w:pPr>
    </w:p>
    <w:p w:rsidR="00A30AB0" w:rsidRPr="00724A5D" w:rsidRDefault="00A30AB0" w:rsidP="005B2C61">
      <w:pPr>
        <w:spacing w:after="0" w:line="240" w:lineRule="auto"/>
        <w:jc w:val="both"/>
        <w:rPr>
          <w:rFonts w:ascii="Times New Roman" w:hAnsi="Times New Roman"/>
          <w:b/>
          <w:sz w:val="28"/>
          <w:szCs w:val="28"/>
          <w:lang w:val="kk-KZ"/>
        </w:rPr>
      </w:pPr>
      <w:r w:rsidRPr="00724A5D">
        <w:rPr>
          <w:rFonts w:ascii="Times New Roman" w:hAnsi="Times New Roman"/>
          <w:b/>
          <w:sz w:val="28"/>
          <w:szCs w:val="28"/>
          <w:lang w:val="kk-KZ"/>
        </w:rPr>
        <w:t xml:space="preserve">Негізгі ұғымдар: </w:t>
      </w:r>
      <w:r w:rsidRPr="003E7B02">
        <w:rPr>
          <w:rFonts w:ascii="Times New Roman" w:hAnsi="Times New Roman"/>
          <w:sz w:val="28"/>
          <w:szCs w:val="28"/>
          <w:lang w:val="kk-KZ"/>
        </w:rPr>
        <w:t>мәдениет, исламдық педагогика, ислам, халықтық педагогика, тәрбие әдістері.</w:t>
      </w:r>
    </w:p>
    <w:p w:rsidR="00A30AB0" w:rsidRDefault="00A30AB0" w:rsidP="005B2C61">
      <w:pPr>
        <w:spacing w:after="0" w:line="240" w:lineRule="auto"/>
        <w:jc w:val="both"/>
        <w:rPr>
          <w:rFonts w:ascii="Times New Roman" w:hAnsi="Times New Roman"/>
          <w:sz w:val="28"/>
          <w:szCs w:val="28"/>
          <w:lang w:val="kk-KZ"/>
        </w:rPr>
      </w:pPr>
      <w:r w:rsidRPr="00724A5D">
        <w:rPr>
          <w:rFonts w:ascii="Times New Roman" w:hAnsi="Times New Roman"/>
          <w:b/>
          <w:sz w:val="28"/>
          <w:szCs w:val="28"/>
          <w:lang w:val="kk-KZ"/>
        </w:rPr>
        <w:t>Пәнаралық байланыстар:</w:t>
      </w:r>
      <w:r>
        <w:rPr>
          <w:rFonts w:ascii="Times New Roman" w:hAnsi="Times New Roman"/>
          <w:sz w:val="28"/>
          <w:szCs w:val="28"/>
          <w:lang w:val="kk-KZ"/>
        </w:rPr>
        <w:t xml:space="preserve"> әдебиет, философия, тарих, психология, қоғамтану.</w:t>
      </w:r>
    </w:p>
    <w:p w:rsidR="00A30AB0" w:rsidRDefault="00A30AB0" w:rsidP="005B2C61">
      <w:pPr>
        <w:spacing w:after="0" w:line="240" w:lineRule="auto"/>
        <w:jc w:val="both"/>
        <w:rPr>
          <w:rFonts w:ascii="Times New Roman" w:hAnsi="Times New Roman"/>
          <w:sz w:val="28"/>
          <w:szCs w:val="28"/>
          <w:lang w:val="kk-KZ"/>
        </w:rPr>
      </w:pPr>
    </w:p>
    <w:p w:rsidR="00A30AB0" w:rsidRPr="00724A5D" w:rsidRDefault="00A30AB0" w:rsidP="005B2C61">
      <w:pPr>
        <w:spacing w:after="0" w:line="240" w:lineRule="auto"/>
        <w:jc w:val="both"/>
        <w:rPr>
          <w:rFonts w:ascii="Times New Roman" w:hAnsi="Times New Roman"/>
          <w:b/>
          <w:sz w:val="28"/>
          <w:szCs w:val="28"/>
          <w:lang w:val="kk-KZ"/>
        </w:rPr>
      </w:pPr>
      <w:r w:rsidRPr="00724A5D">
        <w:rPr>
          <w:rFonts w:ascii="Times New Roman" w:hAnsi="Times New Roman"/>
          <w:b/>
          <w:sz w:val="28"/>
          <w:szCs w:val="28"/>
          <w:lang w:val="kk-KZ"/>
        </w:rPr>
        <w:t>Әдебиеттер</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С.Қалиев, Қ.Жарықбаев «Қазақ тәлім-тәрбиесі» А.Санат. 1995</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С.Қалиев, Қ.Жарықбаев «Қазақтың халық педагогикасының тарихынан» А.Кітап. 1992</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С.Қалиев, Қ.Жарықбаев «Қазақтың тәлімдік ой-пікір онтологиясы» А, Рауан. 1998.</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С.Қалиев «Қазақтың этнопедагогикасының теориялық негіздері мен тарихы» А,Рауан. 1998.</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С.Қалиев «Қазақ этнопедагогикасының тарихы» А, Білім. 1999.</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А.Асқаров «Ұлы Тұранның ұлдары» А, Санат. 1993.</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Елтұтқа. Астана, 2001.</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Қазақ  ССР қысқаша энциклопедиясы. 3-том. А, 1988.</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А.Қасабеков, Ә.Алтаев «Қазақ философиясы» А, Білім. 1996.</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А.Қасабеков, Ә.Алтаев «ХІІ ғасырдағы қазақ ойшылдары» А. 1995.</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А.Қасабеков, Ә.Алтаев «Қазақ даласының ойшылдары» А. 1995.</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О.Қоңыратбаев «Қазақ эпосы түркология» А, Рауан. 1987.</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А.Нысанбаев «Қорқыт ата: эн</w:t>
      </w:r>
      <w:r w:rsidRPr="005A42CC">
        <w:rPr>
          <w:rFonts w:ascii="Times New Roman" w:hAnsi="Times New Roman"/>
          <w:sz w:val="28"/>
          <w:szCs w:val="28"/>
          <w:lang w:val="kk-KZ"/>
        </w:rPr>
        <w:t>циклопеялық</w:t>
      </w:r>
      <w:r>
        <w:rPr>
          <w:rFonts w:ascii="Times New Roman" w:hAnsi="Times New Roman"/>
          <w:sz w:val="28"/>
          <w:szCs w:val="28"/>
          <w:lang w:val="kk-KZ"/>
        </w:rPr>
        <w:t xml:space="preserve"> таным» А. 2002.</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А.Қасабеков «Тарихи философиялық таным» А. 2002.</w:t>
      </w:r>
    </w:p>
    <w:p w:rsidR="00A30AB0" w:rsidRDefault="00A30AB0" w:rsidP="005B2C61">
      <w:pPr>
        <w:pStyle w:val="ListParagraph"/>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Т.Қаупынбайұлы «Бабалар аманаты» А. 1991.</w:t>
      </w:r>
    </w:p>
    <w:p w:rsidR="00A30AB0" w:rsidRDefault="00A30AB0" w:rsidP="005B2C61">
      <w:pPr>
        <w:spacing w:after="0" w:line="240" w:lineRule="auto"/>
        <w:jc w:val="both"/>
        <w:rPr>
          <w:rFonts w:ascii="Times New Roman" w:hAnsi="Times New Roman"/>
          <w:sz w:val="28"/>
          <w:szCs w:val="28"/>
          <w:lang w:val="kk-KZ"/>
        </w:rPr>
      </w:pPr>
      <w:r w:rsidRPr="00E13527">
        <w:rPr>
          <w:rFonts w:ascii="Times New Roman" w:hAnsi="Times New Roman"/>
          <w:sz w:val="28"/>
          <w:szCs w:val="28"/>
          <w:lang w:val="kk-KZ"/>
        </w:rPr>
        <w:t>V</w:t>
      </w:r>
      <w:r>
        <w:rPr>
          <w:rFonts w:ascii="Times New Roman" w:hAnsi="Times New Roman"/>
          <w:sz w:val="28"/>
          <w:szCs w:val="28"/>
          <w:lang w:val="kk-KZ"/>
        </w:rPr>
        <w:t xml:space="preserve">І-ХІІ ғасырлардағы түркі ғалымдарының еңбектерінің ерекшеліктері. Педагогикалық тұрғыдан келгенде </w:t>
      </w:r>
      <w:r w:rsidRPr="00E13527">
        <w:rPr>
          <w:rFonts w:ascii="Times New Roman" w:hAnsi="Times New Roman"/>
          <w:sz w:val="28"/>
          <w:szCs w:val="28"/>
          <w:lang w:val="kk-KZ"/>
        </w:rPr>
        <w:t>V</w:t>
      </w:r>
      <w:r>
        <w:rPr>
          <w:rFonts w:ascii="Times New Roman" w:hAnsi="Times New Roman"/>
          <w:sz w:val="28"/>
          <w:szCs w:val="28"/>
          <w:lang w:val="kk-KZ"/>
        </w:rPr>
        <w:t xml:space="preserve">І-ХІІ ғасырлардағы түркі ғұламаларының еңбектеріндегі тәлімдік идеяларды оқып үйренудің жастардың өз халқына, жеріне, тіліне, көзқарасына, азат өмір сүру құқын сезіне білу деңгейін қалыптастырудағы мәні ерекше.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Ұлы түркі қағанаты орта ғасырларда адамзат өркениетінің қалыптасуына аса зор үлес қосқан, сол дәуірдегі дамыған мемлекет болған. Қағанаттың пайда болуы бір-бірінен ыдырап, бөлшектеніп кеткен дала халықтарының, тайпалардың бастарын қосты, тұрақты мәдениеті мен ғылымы дамыған бүгінгі түркі тектес халықтарға ортақ мәдениеттің қалыптасуы мен жасалуына, сонымен қатар, әлемдегі аса қуатты, саяси империяның қалыптасуына ықпалын тигізді. </w:t>
      </w:r>
    </w:p>
    <w:p w:rsidR="00A30AB0" w:rsidRPr="00773EBF"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Қағанат сол кездегі өркениетті Византия, Араб Халифаты және Қытай империяларымен дипломатиялық қарым-қатынас жасап отырды. Ұлы Түркі қағанаты бүгінде Түркия, Қазақстан, Өзбекстан, Қырғызтан, Түрікменстан, Ресейдегі – Татарстан, Башқұртстан, Якужя (Саха), Чувашия т.б. Қытайдан Шығыс Түркістан (Шыңжаң өлкесі), Еуропадағы Венгрия, басқа да Шығыс Еуропа территориясын мекендеген халықтардың басын қосып, шығысында Алтай таулары, батысында Карпат таулары, солтүстігінде Сібір жондары, ал оңтүстігінде бүгінгі Қытай қамалына Темір қақпаға дейінгі орасан зор территорияны иеленген.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Көне мұралардың ішіндегі бізге кеңірек мәлім болғандары Орхон-Енисей бойынан табылған, тасқа қашап жазылған </w:t>
      </w:r>
      <w:r w:rsidRPr="00E13527">
        <w:rPr>
          <w:rFonts w:ascii="Times New Roman" w:hAnsi="Times New Roman"/>
          <w:sz w:val="28"/>
          <w:szCs w:val="28"/>
          <w:lang w:val="kk-KZ"/>
        </w:rPr>
        <w:t>V</w:t>
      </w:r>
      <w:r>
        <w:rPr>
          <w:rFonts w:ascii="Times New Roman" w:hAnsi="Times New Roman"/>
          <w:sz w:val="28"/>
          <w:szCs w:val="28"/>
          <w:lang w:val="kk-KZ"/>
        </w:rPr>
        <w:t xml:space="preserve">І-ҮІІІ ғ.ғ. ескерткіштер: түркі көсемі Білге қаған, Күлтегін батыр мен ақылгөй Тоныкөк құрметіне қойылған құлпытастар. Оларды ұлы түркі қағанаты халықтарының тұрмысы мен салты, мәдениеті  мен жауынгерлік жортуылдары айшықты да мәнерлі тілмен өсиет сөз үлгісі ретінде баяндалады. Бұларда қазіргі қазақтардың сөз саптау үлгісіне жақын шешендік өнердің дәстүрлі формалары айқын байқалады. Ортағасырлық түркі тілді әдебиеттің  таңдаулы туындыларында да ұшыраспайтын бұл жазуларда тәңірінің «Жарлығымен» болатын бектер мен қара халықтың қағанға адал берілгендігі, қағандардың қараларды билеп-төстеуі жайында сөз қозғалады. Мәселен, «Егер сен, түркі халқы, өз қағаныңнан, өз бектеріңнен, өз отаныңнан жырақ кетпей, бірге жүрсең, сен өзің де бақытты өмір сүресің, өзіңнің отбасында болсаң, ешнәрседен мұқтаждық көрмейсің...» деп, бек пен қара халықты бірлікке шақырады. Түркі халқына қамқорлық жасау мәселесі де тас жазулардың өзекті арқауы («Ер жүрек халық – күшті халық», «Бізге жеңіс әперген жер-суымыз (Отанымыз)») деп білу керек.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Тәлімдік тұрғыдан, «құлақ қойып тыңдаңыздар, тереңнен ойланып, толғаныңыздар. Өлімнен ұят күшті... Адам ұлының бәрі де өлмес үшін туады... Менің ағам мені адам етті» дейтін жолдар көңіл аударарлықтай.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Ежелгі түркілердің ауызекі поэзия дәстүрі бізге ІХ ғасырда ғұмыр кешкен әнші, әрі сазгер небір тамаша күй шығарған Қорқыт атаның есімін жеткізді. Ол адамзат өмірінің оншалықты қысқалығына наразы болып, нендей атаулыны ажал құрығынан құтқармақ болды. Қорқыт  өзінің жанын жегідей жеген ой-сезімдерін қазалы жанның үрейін, өлімнен қашып құтылудың амалын қобыздың азалы күйімен, поэзиялық көркем тілмен баяндайды. Ол эпос үлгісіндегі поэзиялық мұра ретінде біздің дәуірлерімізге жетті. Онда сыр бойын мекендеген көшпелі тайпалардың тұрмысы мен әдет-ғұрпын, діни-наным сенімдерін бейнелейтін мәліметтер көптеп кездеседі. Ол тәлімдік жағынан да аса қызықты дерек болып табылады. Мәселен, «Анадан өнеге көрмеген қыз жаман, атадан тағылым алмаған ұл жаман... менмен, тәкаппар адамды тәңірі сүймейді... Ақылсыз балаға ата дәулетінен қайран жоқ... қонағы жоқ, қараша үйден... құлазыған тұз артық. Әйелдің төрт түрі болады: оның бірі ниеті қара әйел, екіншісі нысапсыз әйел, үшіншісі үйдің құты болған әйел, төртіншісі кесір әйел...» деп келетін Қорқыттың нақыо сөздері өз мәнін күні бүгінге дейін жоймай келеді.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Қағанат дәуіріндегі тәрбиелік ойлар. Сыр бойы оғыз-қыпшақтарының өмірі, дүниетанымы, моральдік принциптерін өзек еткен «Қорқыт ата» кітабынан жалғасын тапқан. Қорқыт туралы ең алғашқы хатқа түскен айғақ «Қорқыт ата кітабы» болса, мұның өзі Х</w:t>
      </w:r>
      <w:r w:rsidRPr="00E13527">
        <w:rPr>
          <w:rFonts w:ascii="Times New Roman" w:hAnsi="Times New Roman"/>
          <w:sz w:val="28"/>
          <w:szCs w:val="28"/>
          <w:lang w:val="kk-KZ"/>
        </w:rPr>
        <w:t>V</w:t>
      </w:r>
      <w:r>
        <w:rPr>
          <w:rFonts w:ascii="Times New Roman" w:hAnsi="Times New Roman"/>
          <w:sz w:val="28"/>
          <w:szCs w:val="28"/>
          <w:lang w:val="kk-KZ"/>
        </w:rPr>
        <w:t xml:space="preserve"> ғасырда жазылған. Бұл кітаптың әзірше екі нұсқасы белгілі. Бірі 12 тараудан тұратын Дзерден нұсқасы белгілі, екіншісі 6 тараудан тұратын Ватикан нұсқасы. Бұл еңбектер оғыздардың ата жұртында жазылмаған, әр тарапқа шашыраған оғыз ұрпағының есінде қаоған естелік іспеттес. Бұл орайда Қорқыт туралы аңыз-әңгіме түрінде жеткен және топоним түрінде жеткен ең мол дерек оғыздардың ата жұртында сақталған. В.В.Бартольд пен Ж.М.Жирмунский сияқты білікті ғалымдардың «Қорқытты қадірлеудің Сырдария өңірінде мың жылдық өнегесі бар» деуі сондықтан. Орта Азия халықтарының тарихы мен мәдениетін терең білген Әлішер Науаи (1441-1501) әулиелер өмірбаяны туралы жинақты («Нафахатал-унс») аудару барысында Қорқыт туралы арнайы тоқталмаса да болатынын айта келіп, «Себебі бұл кісі түркі халықтарының арасында тым әйгілі, тәптіштер сөз қосуды талап етпейді» дейді. Қорқыт туралы аңыз-әңгімелерді жинап, жан-жақты зерттеу жұмыстарын жүргізген белгілі фольклоршы Ә.Диваев алғаш рет Қорқыт бейтінің фотоға түсуіне тікелей ықпал еткен. Қазақ арасында Қорқыт өміріне қатысты аңыз-әңгіменің басым көпшілігі күймен көмкерліп, күймен сабақтасып отырады. Ел ішінде «Қорқыт күйі», «Қорқыт сарыны», «Қоңыр», «Тәңір күй», «Қорқыттың елмен қоштасуы» деп келетін қобыз күйлері, байырғы сарындар күні бүгінге дейін таралды.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Әбу Насыр әл-Фараби өз еңбектерінің басым көпшілігін араб тілінде жазды. Ол сексен жасқа жетіп, дүниеден өтті. Фараби өзінен кейінгілерге бай шығармашылық мұра қалдырды. Талай-талай тарихшылар мен филосовтар оның жазған трактаттарының санын анықтамақ болып талпынды,  бірақ бәрі бірдей бір тоқтамға келе алмады. Әл-Фарабидің еңбектерін дүние жүзінің ең үлкен кітапханаларынан табуға болады. Азиядағы Әбу-л-Вафа, ибн-Сина (Авиценна), Бируни, Омар Хаям, Еуропадағы Роджер Бэкон, Леонардо да Винчи секілді ғұлама ғалымдар ұлы ұстаз әл-Фараби еңбектерін жетекшілікке алғандығын, соның ізін жалғастырғандығын да атап өткеніміз абзал. (1)</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Талас пен Шу өзендерінің алқабында биік мәдениетке қол жеткізген қалалар көп болды. Солардың ішінде Баласағұн қаласының орны ерекше. Бұған Жүсіп Баласағұнның еңбектері куә. Оның «Құдатғу білік» деген кітабы Қарахан әулеті империясының дәуірлеп тұрған шағында жазылды. Түркі тілінде өлеңмен жазылған бұл тамаша туындының аудармасымен көрнекті зерттеушілер В.В.Радлов, К.Каримов, В.Томсен, С.Н.Иванов ғалымы Р.Р.Араттың пікіріне сүйенсек, Ж.Баласағұн поэмасын 54 жасында аяқтаған. (2)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Баласағұнның шығармашылығын зерттеуде орыс шығыстанушы ғалымдары В.В.Бартольд пен С.Е.Малов, белгілі кеңес тарихшысы мен әдебиеттанушы ғалым Е.Э.Бертельс пен А.Н. Смайлович, А.Н.Кононов және басқалары ойдағыдай нәтижеге жетті.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Махмұд Қашқари Қарахан әулеті империясының гүлденген кезінде өмір сүріп, туындылар жазды. Махмуд Қашқари халықтық фольклордың түйінін философиялық тұрғыдан ашып, әлемге деген өз көзқарасын білдіреді. Әлемнің мәңгі екенін, ал бұл әлемде адамнан бастап бәрінің де уақытша, өткінші екенін айтады.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Махмұд Қашқари еңбегін зерттеушілер, оның түркілердің этикасын, мәдениетін, философиясын, тұрмысын үлкен білімдарлықпен жазғанын айтып, еңбектің өте құнды екенін дәлелдейді. «Түркі тілдерінің сөздігі» орта ғасырдағы түркілердің халықтық өмірінің шынайы энциклопедиясы деп атауға болады. Махмұд Қашқаридың шығармасын көрнекті А.Н.Кононов былай деп бағалайды. «ХІ ғасырдағы түркілер өмірінен толыққанды мәлімет беретін бірден-бір бірегей негізгі дерек. Мұнда тұрмыс-тіршілігі мен рухани мәдениеті, этнониммен топонимдер, аталас-тайпаға жіктелу, туыс-жақындыққа бөліну, әртүрлі атақ дәреже мен лауазымдар, ас-су, тағам аттары, әртүрлі тарихи және этникалық терминдер, тіпті балалардың ойын-оспағы т.б. жайлы тәптіштер түсіндірілген»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Қожа Ахмет Яссауи біздін Ұлы даламызға мұсылмандықтың жарық сәулесін шашқан, дініне өте берік, ойшыл қайраткер ретінде халық жадында сақталған.</w:t>
      </w:r>
    </w:p>
    <w:p w:rsidR="00A30AB0" w:rsidRPr="00595825"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Қожа Ахмет Яссауи еңбектері 1889, 1902жж. Стамбулда, 1902, 1911жж. Ташкентте баспадан шықты. Яссауи шығармалары туралы зерттеу еңбектер жазған орыстын шығыстанушылары: Е.Д.Бертельс (1890-1937), А.Н.Смайлович (1880-1938), С.Е.Малов (1880-1957) жоғары бағалады.</w:t>
      </w:r>
    </w:p>
    <w:p w:rsidR="00A30AB0" w:rsidRDefault="00A30AB0" w:rsidP="005B2C61">
      <w:pPr>
        <w:spacing w:after="0" w:line="240" w:lineRule="auto"/>
        <w:jc w:val="both"/>
        <w:rPr>
          <w:rFonts w:ascii="Times New Roman" w:hAnsi="Times New Roman"/>
          <w:sz w:val="28"/>
          <w:szCs w:val="28"/>
          <w:lang w:val="kk-KZ"/>
        </w:rPr>
      </w:pPr>
      <w:r w:rsidRPr="00084F05">
        <w:rPr>
          <w:rFonts w:ascii="Times New Roman" w:hAnsi="Times New Roman"/>
          <w:sz w:val="28"/>
          <w:szCs w:val="28"/>
          <w:lang w:val="kk-KZ"/>
        </w:rPr>
        <w:t>V</w:t>
      </w:r>
      <w:r>
        <w:rPr>
          <w:rFonts w:ascii="Times New Roman" w:hAnsi="Times New Roman"/>
          <w:sz w:val="28"/>
          <w:szCs w:val="28"/>
          <w:lang w:val="kk-KZ"/>
        </w:rPr>
        <w:t>І-ХІІ ғасырлардағы түркі тілдес халықтардың мәдени дамуындағы өзіндік өрнек үлгілері жан-жақты көрініс берген аса құнды шығармалар қазақстандық ғалымдар Б.Кенжебаев, Ә.Дербісалиев, Ғ.Айдаров, Ә.Қоңыратбаев, М.Мырзахметов еңбектерінде түрлі көзқарастар тұғысынан қарастырылып зерттелініп келеді.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Қалай десек те сол дәуірдегі түкілердің ой-санасы жоғары дәрежеде болғанын аңғарамыз.</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Қорқыт  ата шығармаларының маңызы. Қорқыт (</w:t>
      </w:r>
      <w:r w:rsidRPr="00E13527">
        <w:rPr>
          <w:rFonts w:ascii="Times New Roman" w:hAnsi="Times New Roman"/>
          <w:sz w:val="28"/>
          <w:szCs w:val="28"/>
          <w:lang w:val="kk-KZ"/>
        </w:rPr>
        <w:t>V</w:t>
      </w:r>
      <w:r>
        <w:rPr>
          <w:rFonts w:ascii="Times New Roman" w:hAnsi="Times New Roman"/>
          <w:sz w:val="28"/>
          <w:szCs w:val="28"/>
          <w:lang w:val="kk-KZ"/>
        </w:rPr>
        <w:t>ІІІ-ІХ ғғ.) оғыз-қыпшақ тайпаларының ұлы ойшылы, батагөй абызы, дәулескер күйшісі, данасы. Оның өмірде болғаны Сыр бойы мен Сарыарқа алабында ғұмыр кешкені, нақтылы тарихи тұлға екені бүгінгі күнге дейін жинақталған ғылыми  деректер байынша күмән қалдырмайды. Ата жағынан Қорқыт оғыз тайпасының Қай (Қайыспас) дейтін атасынан тараса, анасы жағынан қалың қыпшақ нағашы жұрты болып келеді. Қорқыттың әкесі оғыз тайпасына белгілі Қара (Қарақожа) деген кісі болса керек.</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Қорқыт болашақты болжай білген ұлы ойшыл. Ол батыр да, сарбаз да болған емес. Қарапайым ғана қобызшы. Оның қобызбен тартқан күйлері осы күнге дейін жеткен.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Қорқыт халықтың ақылшысы, данасы еді. Ол өмірде болып жатқан оқиғаларды талқыға салып, ақыл таразысына салып, болашақты болжап, біліп отыратын болған. Қорқыт теңдесі жоқ ұлы қобызшы, ертегі ел нанымы бойынша бақсы атанған. Қорқыт күйлері күні бүгінге дейін ұмытылған жоқ. Ол – халықтың күй өнерінің атасы. Қорқыт өз көзқарасынан, дүние танымына айнымаған күйі өмірден өтті. Қорқыт көптеген хандарға, Инал ханға, Дайлы ханға, Көр Еркіне, Тұмын ханға және Қаңлы қожаға ақылшы, кеңесші болған.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Қорқыттың бізге қалдырған музыкалық мұрасы мол. Олардың ішінде «Арыстанбаб», «Ұстаз»» «Аққу», «Ұмардың ұлы», «Кілем жайған», т.б. атты күйлерінің орны ерекше. (2)</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Қағанат дәуіріндегі тәрбиелік ойлар Сыр бойы оғыз-қыпшақтарының өмірі, дүниетанымы, моральдық принциптерін өзек еткен «Қорқыт ата кітабынан» жалғасын тапқан. Шығармада кең даланы мекендеген руластардың құралу, ыдырау тарихы байқалады. Қорқыт айтқан нақыл сөздер қазақ мақал-мәтелдерінде, жекелеген жыр жолдары кейінгі қазақ жырауларының толғауларында сол қалпында сақталған.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Шығармада ата-анаға қамқорлық, әйел-ананы сыйлау, әдептілік мәселелері үлкен орын алады. Мұнымен қатар жыр жолдарындағы ру батырларының, тайпа көсемдерінің үлгі өнегелері: адамды сүю, ұрпақ қамын ойлау  проблемаларын көтерген әдет-ғұрыптары мен нанымдардын, тарихи оқиғалардың педагогикалық мәнін атап өтуге тұрарлық. Еңбектегі ғибрат сөздердің мазмұны тәрбиенің әлеуметтік сипатын философиялық ой негізінде ашып көрсетулерімен ерекшеленеді: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Қонағы жоқ  қараша үй,</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Мазарға тең құлаған,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Ат жемейтін ащы шөп</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Шықпаса екен қураған.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 ішпес ащы су</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Ақпаса екен жырадан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Баланы әркім сұраған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Сұрағанмен не пайда</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Ата жолын қумаса...</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Қорқыт айтқан ойлар бұдан әрі қарай отбасындағы келісім, тайпа-ру бірлігі, патриортизм, жауға деген өшпенділік, адалдық, батырлық, табиғат, тіршілік мәселелеріне қатысты пікірлермен кеңейе түскен.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Әбу Насыр әл-Фарабидің тәлім-тәрбие жайында ой-пікірлері. Әбу Насыр әл-Фараби - шығыстың ұлы ойшылы, әмбебап-ғалым, Оңтүстік Қазақстан обылысындағы Отырар қаласында туған. Фараби ілкі ортағасырлық білім-ғылымның барлық салаларының негізін қамтитын орасан мол мұра қалдырды, сол үшін оны көзі тірісінде-ақ «Екінші ұстаз» атады.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 мен білім, педагогика мен психология, этика мен әдістеменің теориялық және практикалық мәселелерін қарастыру Фарабидің ажырамас бөлігі болып табылады. Әлемнің негізгі тұтқасы - адам. Егер оның ақыл-ой парасаты ойдағыдай дамып жетілсе, ол дұрыс өсіп өркендей алады. Қажетті дағдылар мен жақсы мінез-құлық адамды бақытқа кенелтеді. Жаман мінез-құлық бұл рухани дерт, жақсы мінез-құлық пен ақыл-ой парасаты - адамның басты қадыр-қасиеттері қалыпты іс-әрекет үстінде ғана қалыптасады. Адамның өсіп жетілуінде Фараби дағды мен әдетке елеулі орын береді, бұлар тәлімгердің ғибратты сөзі мен нақты ісі жәрдемімен қалыптасады. Қандай болсын әдіс, тәсіл (мақтау, бетіне басып ұялту, көзін жеткізу, көндіру, т.б) тәрбиешіден асқан имандылық, ізетті талап етеді, осылай еткенде ғана ол шәкірттерден шыншылдықты, сыпайылылықты, әділдікті талап ете алады, сондықтан мұндай қасиеттерге ұстаздың өзі де ие болуға тиіс. Ізгі әділетті қаланың басшысы мен ұстаз екеуі бірдей дәрежеде тәлімгер. Ұстаз балаларды, ал қала басшысы шаһардың бүкіл тұрғындарын тәрбиелейді. Нағыз тәрбиеші, жалпы жұртқа танымал жетекші өзінің бойына он екі тума табиғи  қасиетті, алты жүре дарыған қасиетті ме</w:t>
      </w:r>
      <w:r w:rsidRPr="005D2B65">
        <w:rPr>
          <w:rFonts w:ascii="Times New Roman" w:hAnsi="Times New Roman"/>
          <w:sz w:val="28"/>
          <w:szCs w:val="28"/>
          <w:lang w:val="kk-KZ"/>
        </w:rPr>
        <w:t>ң</w:t>
      </w:r>
      <w:r>
        <w:rPr>
          <w:rFonts w:ascii="Times New Roman" w:hAnsi="Times New Roman"/>
          <w:sz w:val="28"/>
          <w:szCs w:val="28"/>
          <w:lang w:val="kk-KZ"/>
        </w:rPr>
        <w:t>герген дана адам. Оқыту - тіл ұстарту, білім беру арқылы, үйрету жолымен, ал тәрбиелеу - сарамандық жұмыс пен тәжірибе қуаныш пен бақытқа кенелтеді, дүниені танып біле отырып, адам оның әсемдігі мен бітім-болмысына қанығады. Ғылым-білімді, әр алуан қолөнер кәсіптердің дағдыларын игеруге, үлгілі адамгершілік қасиеттердің қалыптасуына қажырлы еңбек, оқыту, тәрбие берумен қатар өзін-өзі тәрбиелеу, күшті ерік-жігер арқылы жетуге болдады.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Әл-Фарабидің «Сөз ғылымдарның классификациясы туралы» деп аталатын трактаты бес тараудан тұрады. Олар: «Тіл туралы ғылым», «Логика», «Матеметика», «Табиғат ғылымдары және тәңірлік ғылымдары», «Азаматтық ғылым юристпенденция және догматикалық діни ілім» т.б. Тараулардың аттарынан-ақ белгілі болып отырғандай, Әл-Фараби бұл ғылым салаларынан түрлеріне ерекше мән беріп өзінше түсіндіруге тырысады.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 трактаты туралы Әл-Фараби:</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кітаптағының бәрі пайдалы, өйткені, егер адам осы ғылымдардың бірін қарастырып, зерттегісі келсе, онда ол неден бастаудың, атап айтқанда, нені зерттеу керек екенін, зерттеу үшін ненің жарамсыз екенін және өзінің оған қай дәрежеде қолы жете алатындығын білетін болады. Сөйтіп, оның ғылымға баратын жолы қараңғылық пен надандыққа емес, білім мен парасатқа негізделетін болады», - деп жазады.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Шындығында ойшылдын бүл трактаты - ғылымның әртүлі саласымен айналушысы ғалымдар мен мүғалімдердің зерттеу ісіне негіз боларлық құнды туынды.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«Логика» деп аталатын бөлімінде Әл-Фараби былайша анықтама береді: «Логика» өнері интеллектің (ақылдың) кемеліне келуіне туғызатын және қате ұрыну мүмкіндігі бар интеллект объектілерінің танудың барлық жағдайларында адамды дұрыс жолға бағдарлайтын заңдар жиынтығын үйретеді, яғни, логика өнері адамның ақыл парасатын жетілдіруге көмектесетін, қате жіберсе, оны мойындап, қайталамауға, басқаның ісіне әділ баға беруге көмектесетін құрал.</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 өмірі үшін, әсіресе ұстаздарға бұл құралдың қажеттігі түсінікті. Ұстаздың негізгі мақсаты өз шәкіртіне тиянақты білім беріп, ізгілікті мінез- құлыққа тәрбиелеу деп білсек, сол тиянақты білім, ізгілік ұстаздың өз бойында болуы шарт. Егерде, сол тиянақты білім, осының бірі адам бойында кездеспейтін болса, онда ол «логика саласында надан» деп есептеліп, қайсыбір мәселеде кімдікі жөн екенін, оның қалайша жөн екенін ажырата алмайды. Бұл жағдайда ұстаз бойында кездесетін болса, сөзсіз, оның беделін түсіріп, өз шәкірттерінің мінез-құлық, іс-әрекеттеріне дұрыс баға бере алмағандықтан, олардың арасында түсінбеушілік, кейде бір-біріне деген дөрекілік те кездесіп отырады. Түсінбеушілік, дөрекілік жүрген жерде әрине логика, парасаттылық туралы дұрыс түсінік болуы мүнкін емес. Сол себепті шәкірттің ой-талғамын жетілдіру, оның  ізгілікті іс-әрекет жасауына көмектесу - ұстаз парызы.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творчествосында көрнекті орын алатын мәселенің бірі-тәрбие мәселесі. Тәрбиеге анықтама бере келіп ол: «Тәрбиелеу дегеніміз – халықтардың бойына білім негізделген этикалық ізгіліктер мен өнерлерді дамыту әдісі деген сөз... тәрбиелеу кезінде халықтар мен қала тұрғындарына білімге негізделген қасиеттерден туатын іс-әрекет жасау дағдысы сіңірледі, олар осындай іс-әрекетке жігерлендіріледі, осы әрекеті жасау тілегі қоздырылады, осы қасиеттер және бұлармен байланысты әрекеттер адамдардың және адамдарды осыған жән-тәнімен құштар ететіндей болуы көзделеді» деп жазды.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 мәселесін Әл-Фараби осындай кең мағынада түсіне отырып, тәрбиенің жалпы халықтар мен қала тұрғындарының өмірінде алатын, атқаратын орнын жоғары бағалайды. Дұрыс тәрбие берілмеген халықтар немесе қала тұғындары деп аталып, ондай қалалардың түрлері, адамдарында кездесетін нашар мінез-құлық, іс-әрекеттер сипатталады.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бұл жерде адам бойына этикалық ізгіліктерді білім, тәрбие арқылы дамыту, сол арқылы адамның игі әрекеттерге талпынуы, ол әрекеттерді жан тәнімен ұнату туралы айтып отыр.</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Этикалық ізгіліктерді адам бойына дамытуда Әл-Фараби тәрбиелеудің екі түрлі әдісін атап көрсетеді: біріншісі - иландырғыш нақыл сөз, сезімге әсер еткіш нақыл сөздер әдісі; бұл әдіс арқылы адамдарды өз еркімен игілікті істер жасауға жігерлендіруге болады; екіншісі - өз еркімен, өз қалауы бойынша жөнге келмейтін және сөзге құлақ аспайтын «бүлікші, көнімсіз», ересек адамдарға қолданылатын күштеу әдісі.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 әдістердін ішінде Әл-Фараби  иландыру немесе ерікті түрде тәрбиелеу әдісін жоғары бағалайды. Адам сезіміне ерекшке әсер ететін, оның жан-күйін баурап алатын этикалық нақыл сөздермен адамды дұрыс бағытқа, игілікті мінез-құлыққа тәрбиелеуге болады. Тәрбиенің нәтижесінде адам бойында пайда болған ізгілікті өасиеттерді, мінез-құлық тұрақты күйге айналдыру үшін дағды қажет. (6)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ақыл парасат пен тәрбие рөлі туралы айта келіп, тәрбиесіз дағды, дағдысыз тәрбие болмайтынын ескертеді. Тәрбиесіз дағды болмайды дейтін себебі, мысалы жас нәрестені алғашқы күннен бастап-ақ ізгілікті істерге бағыттар тәрбиелесе ғана оның бойына сол істер дағды ретінде қалыптасады. Сол сияқты дағдысыз тәрбие болмайды дейтіні, тәрбиенің нәтижесінде қол жеткен қайырымды іс-әрекеттерді, мінез-құлықты дағды арқылы тұрақты күйге айналдырып отырмайынша, адам ізгілікті бола алмайды. Кейбір жастардың мінез-құлқы, іс-әрекеті заман талабынан шыға бермейді. (5)</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Жүсіп Баласағұнидің тәрбие жайындағы ойлары. Жүсіп Баласағүни Хас-Хаджит Шу алқабындаға қазіргі Тоқпақ қаласына жақын маңдағы (Жетісу) ортағасырлық Баласағұн қаласында туған. Өмірбаян мағлұматтарынан дерек көп емес. Ол кезде Жетісу өлкесі тарих, философия, әдебиет орталығына айналған-тын.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Баласағұн өзінің туған тілімен қатар тәжік, парсы тілдерін жетік меңгереді және соғды тілін де жақсы білгенге ұқсайды. Ол ғалымдармен, саясаткерлермен, саудагерлермен де араласып тұрды. Баласағұн қаласы саяси-мәдени орталық еді. Жүсіптің әкесі де ақын, өнерпаз кісі болған. Қараханидтер мемлекеттің астанасы Баласағұн қаласында хан сарайында өлең айтып, күй шерткен. Кейін ол бұл іске баласын да тартып, Жүсіп әкесімен бірге хан сарайында қызмет еткен. Осында жүріп қоғамдық және жаратылыстану ғылымдарынан білім алады.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Жүсіптің ақын ретінде де, ғылым ретінде де атын шығарған еңбегі – «Құдатғу білік» атты дидактикалық поэмасы. Ол көне түрік тілінде жазылған. Дастан тәлім-тәрбиелік ой-толғамдарына өте бай және аса көркем стильде жазылған.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Жүсіп Баласағұн туған халқының салттыраның әдет-ғұрыптарын, дәстүрлерін жақсы біледі, оның рухани өміріне тереңдей енеді. Қандай да бір педагог ол энциклопедист-философ, әдебиеттанушы болатын.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Адамның жетілулерінің мәні мен мазмұны жайлы түсінік тәрбиенің халықтық идеяларын тұрақтылығынан куә етеді. Кемелденген тұлға сипаттары тек тілек сөздер аумағында ғана мүмкін болған жоқ. Олар тәрбие тәжірибесімен тығыз байланысты алға шықты, яғни сөз бен істің бірлігі халық педагогикасының ең күшті тұстарының бірі деп арнайы көрсетеді.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 мақсатын жүзеге келтіруге әрекеттенеді. Жақсы тілек, жақсы сөз, жақсы іс автор көрсетуінде түркі халықтары үшін белгілі өсиет. Аса байқалатыны олардың адамдық кемелдену заңдылығын тәрбиелеу, өзін-өзі тәрбиелеу, қайта тәрбиелеумен өзара байланыста, бірлікте қарастырылатындықтары. Жетілу түркілер ұғымында тұлғаның ұнамды және ұнамсыз сапаларын бірін-бірі жоққа шығаруы. Жағымды сипаттардың қалыптасуы бұл жерде, ең алдымен адамның жағымсыз сапаларға қарсы тұра алатын ішкі күштерін қолдау ретінде түсіндіріледі. Егер адамда ізгілікке қарсы тұратын белгілерді жеңетін күш жоқ болса, онда ұнамды сапалар жойылады, жоғалып кетеді. Бұл құндылықтар мен олардың қарама-қарсылықтарының халықтық түсіндірмесі мыналар: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Біріншісі – ақыл, оны ашулану, өшігу күңгірттендіреді;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Екіншісі – достық, оны күңшілдік бұзады;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Үшіншісі – ұят, оны тойымсыздық, ашкөздік жояды;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Төртіншісі – жақсы тәрбие, оған нашар орта әсер етуі мүмкін;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Бесіншісі – бақыт, оны қызғаншақтық бүлдіреді.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Шығармада халықтық педагогикалық  тұжырымдарының дұрыстығы, тиімділігіне назар аударатын мұндай мәліметтер жеткілікті.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Ұлы педагог халықтық педагогика адамзат рухани ілгеріленуінің нақты тарихи кезеңін, педагогикалық білімдер деңгейін көрсете алатытын дұрыс байқайды. Халықтық педагогикалық афоризмдерді ойды білдірудің тиісті құрал ретінде жақсы көреді. Еңбекші халықта оның өмірін игілендіруші ежелден қалыптасқан салттары мен дәстүрлері мол болды. Олар табиғатқа қарым-қатынастар халықтың ауызша шығармашылығында, таңғажайып халықтық қолөнерде, киімнің әдемілігінде, даңқты қонақ жайлық қағидаларында, жақсы мінездің ізгі әдеттері мен әдептілік ережелерінде білініп отырды.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Баласағұндық ғылым фольклордың кез келген жанры шығармаларының халықтығы соңында педагогикалық мақсаттылығымен анықталатынын жақсы байқайды. Халық өмірінің өзі тәрбие болатын: бәрі тәрбиелейді, әрдайым тәрбиелейді, барлығы тәрбиеленеді. Мақалдар мен мәтелдер, әңгімелер мен ертегілер, аңыздар мен эпостар оның құралдары қызметін арқарды. Халық тәрбие дәстүрлерін жетік білу Баласағұнға мінез-құлық ережелерін жетік білуге, жүйелеуге жәрдемдесті. Ол тұлғаға табиғаттың ықпалы жайлы халық сенімін өз сенімі тақырыбы етіп алады және табиғатқа үйлесімділік қағидасын ұсынды. Осылайша ұлы ұстаз халықтан үйрене отыра, халықты үйретті. Халыққа қызмет ету оның рухани қазынасын  игерусіз мүмкін емес: халықтық – халық балаларына.</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Шығармада тұлғалық қасиеттерден басталып әр түрлі әлеуметтік топ өкілдері мен қоғамды басқарушылардың мінез-құлық ережелері, олардың арасындағы қарым-қатынас мәселелерінің көрініс табуы еңбектің педагогикалық қызметтерінің ауқымды екендігін байқатады. Баланың жеке басын  құрметтеу, оған әбден талап қоя білу - дастанның басты қағидаларының бірі. Оның кісілік келбеті өмірден алатын  тәжірибесінен, үлкендердің жақсы үлгісінен туындайды. Баласағұнидің үйлену, жар таңдау жөнінде айтқандарынан оның халық санасында сұрыпталған пікірлерді елеп, екшеп алғандығын көруге болады.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Автордың педагогикалық тұжырымдамасында мінездің түзулігі, ұят, әдептілік ұғымдары негізгі орын алады.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Қайсы  (нәрсе) пайдасыз?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Пайдалысы қайсысы?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Кісіге екі дүниеде пайдалы (нәрсе)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Ізгі іс немесе мінезі түзулік,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Екіншісі ұят, үшіншісі әділдік.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үшеуі арқылы адам шын бақыт табады.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Жүсіп Баласағұни адамның сезімдік қабылдауы танымның бастауы, алайда дүние құбылыстарының мәнен түсіну үшін  ақыл-ой керек деп білді.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Шығармада адамның тұлға ретінде қалыптасу процесінде әлеуметтік орта мен тәрбиенің  ықпалы, өзара адамдық қарым-қатынас мәселелері орынды көтерілген. Автордың бұл тұрғыдағы көзқарастары мен ой-талғамдары ел билеу, оның мінез-құлқын суреттеуге арналған даналық сөздерінде көрініс табады.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Махмуд Қашқаридің адам тәрбиесі жайындағы ойлары. Ыстықкөлге жақын маңдағы Барысхан ауылында туған. Махмуд Қашқари – түркі ғалымы. Қашкари қаласында отырып, қызмет еткен. Толық аты-жөні – Махмуд ибн әль-Хусейн ибн Мухаммед. Махмудтығ әкесі белгілі қолбасшы, Барысханның әмірі болған. Ол түркі жазуының аса көрнекті ескерткіші «Диуани лұғат ат-түрк» (түркі сөздерінің жинағы) дейтін еңбектің авторы. «Сөздікте» әдеп, тәлім-тәрбие, моральдық-психологиялық сипаттағы ой-пікірлер Әл-Фараби, Жүсіп Баласағұни идеяларымен астарласып жатады. Мәселен, адамның кейбір жаман қасиеттері (дүниеқорлық, қорқақтық, мансапқорлық, опасыздық, т.б.) айыпталып, ерлік, ізгілік, ақниеттілік секілді жақсы қасиеттері дәріптеледі. Тіршілік пен еңбек етуді сүйетін, білімге құштар, өз бақыты үшін күресетін адам – «сөздік» мазмұнының негізі арқауы.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 тұрмысының үңіле зерттеген ғылым еңбектің түгелдей бір тарауын түркілердің уақыт есебін жүргізу, жыл маусымдарын белгілеу мәселелеріне арналған. «Түркілер он екі жылды он екі хайуанның атымен атады. Балаларының жасы мен өткен күндердегі соғыс тарихын, сол сияқты түрлі есте тұтар шақтары да жылдардың айналуымен есептейді», - деп көрсетіледі.</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«Түркі халықтарының жыл қайыруы» деп аталатын бұл тараудағы халықтық наным-сенімдерге қатысты деректер де аса қызғылықты. Қашкари айтуынша түркілер осы жылдардың әрқайсысында бір қасиет бар деп есептейді: олардың пайымдауында, сиыр жылы кірсе ұрыс-жанжал  өкп болады. Себебі, сиыр бір-бірімен көп сүзісетін мал. Тауық жылы кірсе, азық-түлік көбейеді. Өйткені тауықтың жемі – дән. Ұлу жылы кірісімен жауы-шашын көбейіп, астық бітік өседі. Себебі,  ұлу суда өмір сүреді. Доңыз жылы кірсе, қалың қар жауып, суық қатты болады. Осы сияқты әрбір жылда түркілер бір нышан бар деп есептейді, - деп атап көрсетеді.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Халқымыздың өмірінде аса зор тұрмыстық – шаруашылық мәні болған астрономиялық түсініктер мен аспан жұлдыздары ілімінің көне түрік дәуірінен бері жалғасыпр келетін тарихи бағалықтар екендігін қисынды дәлелдейтін нақты мәліметтер осы жазбада жүр. «Үркер», «Жетіқарақшы», «Темірқазық» атаулары мен аспан әлемін арнайы тақырыпқа айналдырған өзге де бірқатар материалдар Қашқари үшін түркілердің табиғатты тану мәдениетін кейінгілерге жеткізу құралы болғандығын байқатады.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Біртуар ғылым өз еңбегінде халық  өмірінен, шаруашылық кәсібінен, оның өзін қоршаған дүниеге көзқарасынан әдет-салтынан сол мағлұматтар беретін терең мағыналы , шешен тілді нұсқаларды көо қолданған. Мәселен,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Төрт аяғын билетіп,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Күр атқа басын үйретіп,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Қырық кез құйрық сүйретіп,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Киікке тазы қосайық</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Түлкіге қыран салғанда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Тазыны қосып арланға,</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Жеткенде мәз боп арманға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Ерлік жоқ сірә, жігіттер</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Осыдан асқан жалғанда – деп келетін шумақтардың әлеуметтік көңіл-күйді дәл басып, асқан шеберлікпен суреттейтін соншалық, сол заманның әдет-ғұрып, өмір-салтын көз алдымызға елестетуге мүмкіндік береді.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Шығарма беттерінен ата мекенімізде кездесетін қарсақ, дауадақ, бүркіт, өлең шөп, қамыс, бұлғын, құндыз секілді өзге де аң, құс, ағаш, шөп атаулары, олардың табиғатпен адам тіршілігіндегі рөлі жайлы сан түрлі материалдарды кездестіруге болады.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Құстың жаманы сауысқан.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Ағаштың жаманы азған (итмұрын),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Жердің жаманы қазылған.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Адамның жаманы барсыған (дықтар)</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Құстың жаманы сауысқан болса,  ағаш тектес өсімдіктер жаманы итмұрын – деп көрсетеді автор итмұрынның отын ретіндегі жарамсыздығы жайында. Итмұрынның ақ, сары гүл ашатын маржандай тізілген қызыл мицасы бар өсімдік. Біздің жақта мұны бақшаның айналасына егеді. Ол отынға жарамайды. Жақсаң ұшқындары шашырап, киім-кешек пен үй мүліктерін күйдіріп жібереді. Жердің жаманы ойлы-шұңқыр қазылған, батпақты жер саналады. Өйткені ондай жерлерге шатыр тігуге, егін егуге болмайды. Адамның ең жаманы барсығандық тар. Себебі, олардың мінезі жаман, өздері опасыз келеді.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Қорыты келгенде, ортағасырлық дерек көзі  табиғаттың адам тіршілігіндегі рөлін жете бағалап, онымен үйлесімді өмір сүре білген бабалар іс-әркетін айқын бейнелеп, олардың күнделікті еңбек және тұрмыстық қызметтерінде басқылыққа алған табиғатты аялаудағы мінез-құлық ережелерін таныстыруда теңдесі жоқ оқу-тәрбие құралы.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Қожа Ахмет Яссауидің еңбектерінің тәлім-тәрбиелік мәні. Оңтүстік Қазақстан облысының, көне Исфиджаб, қазіргі Сайрам жерінде дүниеге келген. Алғашқыда ғылым-білімді жергілікті ғұлама шайқы Арыстан бабадан алады, есейе келе бұқарадағы Жүсіп Хамаданиядан сопылық білімін тереңдетіп, сопы ретінде Яссы (қазіргі Түркістан) қаласына келіп, «Яссауишілік» атты діни тақуалық ағымның негңзңн салды. Мұнда укелген соң сопылық бағыттағы исламның уағызшысына айналады. Өзінің маңына дарынды муриттерді топтастырып, исламның нығаюы үшін жұмыс жүргізді. Сопылар мұсылман әлемінде өздерін шындықтың жақтаушысымыз деп білді. Жұрт қасиетті деп санаған Ахмет ғұмырының соңына дейін Түркістанда өмір сүрді.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Яссауи еңбектерінің жазылуы Қарахан қағанатының күшеюімен тұспа-тұс келді. Оның туындылары ірі философиялық ойлармен бүкіл адамзаттың дамуына қызмет етті. Өзінің атақты «Диуани Хикмет» даналық кітабымен адамдарды адалдыққа, әділдікке, төзімділік пен достыққа, адамгершілік қарым-қатынасқа шақырды.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Яссауидің ой түйіні бойынша сопылық ілім шындыққа тура бастар жол: этика сақтау, адамгершілікті жоғалтпау, адамзатты шын сөзді айту, сөз байлығы мен мазмұнын терең түсіну. Шындықты танудың жолы: шариғат, ақиқат.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Тәрбиенің мақсаты тұлғаның кемелденуі жайлы қамқорлық деп ұдайы есінде ұстайды. Мәселен, шығармадағы «басты ізгіліктердің» олардың маңыздылығы есепке алынып, бірізділікпен орналастыруы қызығушылық тудырады: жетілудің нәтижесі – ақыл, бірақ анықтаушысы адамгершілік тұрғыда кемелдену: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Қайда жүрсең көңіл жұмсақ, сыпайы болғын,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Көре қалсақ мүсәпірді сырлас болғын...</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Әрі қарай еңбек, ақыл, денсаулық, әсемдік пен басқалары ілеседі. Және де ақыл ұғымы адамгерлішіктің көптеген маңызды белгілерін енгізетін аса ауқымды мәнге ие: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Ақылға ерсең ғаріптерді мейіріммен сүй,</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Мұстафадай елді кезіп, жетімді жый,</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Дүниеқоғыз, пасықтардан бойыңды тый...</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Жетілудің шексіз және өте кең мүмкіндіктері айрықша атап көрсетіледі. Автор өзін-өзі тәрбиелеу жолымен жастар өз бойына ең жақсы адамдық сапалар: мейірімділік, әдептілік, еңбексүйгіштік, қарапайымдылық, әділеттіклік, адалдық пен шыншылдықты сіңіре алатынына сенімді.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А.Яссауи тәрбиесінің адамға ықпал ету күшіне сенді, адамгершіліг мол адам қаталдыққа бармайды деп есептеледі. Тек дұрыс тәрбие ғана ақымақтық істерден сақтандырады, сондықтан  мінез-құлықты түзеу – тәрбиенің басты мақсаты. («Бір жақсы қылық екі ғаламның абзалы»)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Адамгершілік қалыптарын ұсыну сол кездегі ойшылдардың алдында тұрған аса құнды проблемалық мәселе болды. А.Яссауи де халыққа дұрыс жол сілтеп, нағыз адам болу үшін қандай шарттар керек екенін көрсетуді өзінің басты парызы деп білген. Яссауи дәстүрін С.Бақырғани мен А.Жүйнеки әрі қарай дамытты.</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Орта ғасырдағы Қазақстандағы мектеп, медреселер. Медресе(араб, мәдрәсә) – дін қызметкерлерін даярлайтын орта және жоғарғы мұсылман мектептері. Медресе </w:t>
      </w:r>
      <w:r w:rsidRPr="00E13527">
        <w:rPr>
          <w:rFonts w:ascii="Times New Roman" w:hAnsi="Times New Roman"/>
          <w:sz w:val="28"/>
          <w:szCs w:val="28"/>
          <w:lang w:val="kk-KZ"/>
        </w:rPr>
        <w:t>V</w:t>
      </w:r>
      <w:r>
        <w:rPr>
          <w:rFonts w:ascii="Times New Roman" w:hAnsi="Times New Roman"/>
          <w:sz w:val="28"/>
          <w:szCs w:val="28"/>
          <w:lang w:val="kk-KZ"/>
        </w:rPr>
        <w:t>ІІ-</w:t>
      </w:r>
      <w:r w:rsidRPr="00E13527">
        <w:rPr>
          <w:rFonts w:ascii="Times New Roman" w:hAnsi="Times New Roman"/>
          <w:sz w:val="28"/>
          <w:szCs w:val="28"/>
          <w:lang w:val="kk-KZ"/>
        </w:rPr>
        <w:t>V</w:t>
      </w:r>
      <w:r>
        <w:rPr>
          <w:rFonts w:ascii="Times New Roman" w:hAnsi="Times New Roman"/>
          <w:sz w:val="28"/>
          <w:szCs w:val="28"/>
          <w:lang w:val="kk-KZ"/>
        </w:rPr>
        <w:t xml:space="preserve">ІІІ ғасырларда арабтардың орта шығыс елінде пайда болды. Кейін Орта Азияға кеңінен таралды. Олардың ішіндегі жұртқа белгілі Самарқанда Ұлықбек медресесі (1420), Бұқарада Мир-Араб медресесі (1530). Орта ғасырда медресе мұсылман дін ілімін ғана емес, мәдениетінің де орталығы болды. Оның араб пен парсы тілдерінен, мұсылман діни ілімінен, заң ғылымынан, логикадан, математикадан, т.б. сабақ берілді. Табиғаттану ғылымдары зерттелмеді. </w:t>
      </w:r>
    </w:p>
    <w:p w:rsidR="00A30AB0" w:rsidRDefault="00A30AB0" w:rsidP="005B2C6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ХІХ ғасырға таяғанда медреселердің көпшілігінде діни мазмұндағы пәндер оқытылды. Қазақстан медреселері Түркістан, Шымкент, Семей (Ахмет Риза медресесі Абай Құнанбаев оқыған) сияқты ірі елді мекендерде болды. ХІХ ғасырдың аяғы ХХ ғасырдың басында жаңа тәсілмен оқытылатын медреселер пайда бола бастады. Оларда діни іліммен бірге жалпы білім беретін пәндер – ана тілі, орыс тілі, әдебиет, есеп, тарих т.б. пәндер оқытылды. 1911 жылы Қазақстанда 84 медресе болды, онда 4900 ер бала және 204 қыз бала оқыды. </w:t>
      </w:r>
    </w:p>
    <w:p w:rsidR="00A30AB0" w:rsidRDefault="00A30AB0" w:rsidP="005B2C61">
      <w:pPr>
        <w:spacing w:after="0" w:line="240" w:lineRule="auto"/>
        <w:jc w:val="both"/>
        <w:rPr>
          <w:rFonts w:ascii="Times New Roman" w:hAnsi="Times New Roman"/>
          <w:sz w:val="28"/>
          <w:szCs w:val="28"/>
          <w:lang w:val="kk-KZ"/>
        </w:rPr>
      </w:pPr>
    </w:p>
    <w:p w:rsidR="00A30AB0" w:rsidRDefault="00A30AB0" w:rsidP="005B2C61">
      <w:pPr>
        <w:spacing w:after="0" w:line="240" w:lineRule="auto"/>
        <w:jc w:val="both"/>
        <w:rPr>
          <w:rFonts w:ascii="Times New Roman" w:hAnsi="Times New Roman"/>
          <w:sz w:val="28"/>
          <w:szCs w:val="28"/>
          <w:lang w:val="kk-KZ"/>
        </w:rPr>
      </w:pPr>
    </w:p>
    <w:p w:rsidR="00A30AB0" w:rsidRPr="000176A1" w:rsidRDefault="00A30AB0" w:rsidP="005B2C61">
      <w:pPr>
        <w:spacing w:after="0" w:line="240" w:lineRule="auto"/>
        <w:jc w:val="center"/>
        <w:rPr>
          <w:rFonts w:ascii="Times New Roman" w:hAnsi="Times New Roman"/>
          <w:b/>
          <w:sz w:val="28"/>
          <w:szCs w:val="28"/>
          <w:lang w:val="kk-KZ"/>
        </w:rPr>
      </w:pPr>
      <w:r w:rsidRPr="000176A1">
        <w:rPr>
          <w:rFonts w:ascii="Times New Roman" w:hAnsi="Times New Roman"/>
          <w:b/>
          <w:sz w:val="28"/>
          <w:szCs w:val="28"/>
          <w:lang w:val="kk-KZ"/>
        </w:rPr>
        <w:t>Өзіндік бақылауға арналған сұрақтар</w:t>
      </w:r>
    </w:p>
    <w:p w:rsidR="00A30AB0" w:rsidRDefault="00A30AB0" w:rsidP="005B2C61">
      <w:pPr>
        <w:pStyle w:val="ListParagraph"/>
        <w:numPr>
          <w:ilvl w:val="0"/>
          <w:numId w:val="5"/>
        </w:numPr>
        <w:spacing w:after="0" w:line="240" w:lineRule="auto"/>
        <w:jc w:val="both"/>
        <w:rPr>
          <w:rFonts w:ascii="Times New Roman" w:hAnsi="Times New Roman"/>
          <w:sz w:val="28"/>
          <w:szCs w:val="28"/>
          <w:lang w:val="kk-KZ"/>
        </w:rPr>
      </w:pPr>
      <w:r>
        <w:rPr>
          <w:rFonts w:ascii="Times New Roman" w:hAnsi="Times New Roman"/>
          <w:sz w:val="28"/>
          <w:szCs w:val="28"/>
          <w:lang w:val="kk-KZ"/>
        </w:rPr>
        <w:t>Ыстықкөлге  жақын маңдағы Барысхан ауылында туған – түркі ғалымы?</w:t>
      </w:r>
    </w:p>
    <w:p w:rsidR="00A30AB0" w:rsidRDefault="00A30AB0" w:rsidP="005B2C61">
      <w:pPr>
        <w:pStyle w:val="ListParagraph"/>
        <w:numPr>
          <w:ilvl w:val="0"/>
          <w:numId w:val="5"/>
        </w:numPr>
        <w:spacing w:after="0" w:line="240" w:lineRule="auto"/>
        <w:jc w:val="both"/>
        <w:rPr>
          <w:rFonts w:ascii="Times New Roman" w:hAnsi="Times New Roman"/>
          <w:sz w:val="28"/>
          <w:szCs w:val="28"/>
          <w:lang w:val="kk-KZ"/>
        </w:rPr>
      </w:pPr>
      <w:r>
        <w:rPr>
          <w:rFonts w:ascii="Times New Roman" w:hAnsi="Times New Roman"/>
          <w:sz w:val="28"/>
          <w:szCs w:val="28"/>
          <w:lang w:val="kk-KZ"/>
        </w:rPr>
        <w:t>Теология өз жеңісін қай ғасырдан бастап тойлай бастады?</w:t>
      </w:r>
    </w:p>
    <w:p w:rsidR="00A30AB0" w:rsidRDefault="00A30AB0" w:rsidP="005B2C61">
      <w:pPr>
        <w:pStyle w:val="ListParagraph"/>
        <w:numPr>
          <w:ilvl w:val="0"/>
          <w:numId w:val="5"/>
        </w:numPr>
        <w:spacing w:after="0" w:line="240" w:lineRule="auto"/>
        <w:jc w:val="both"/>
        <w:rPr>
          <w:rFonts w:ascii="Times New Roman" w:hAnsi="Times New Roman"/>
          <w:sz w:val="28"/>
          <w:szCs w:val="28"/>
          <w:lang w:val="kk-KZ"/>
        </w:rPr>
      </w:pPr>
      <w:r>
        <w:rPr>
          <w:rFonts w:ascii="Times New Roman" w:hAnsi="Times New Roman"/>
          <w:sz w:val="28"/>
          <w:szCs w:val="28"/>
          <w:lang w:val="kk-KZ"/>
        </w:rPr>
        <w:t>Баласағұнның шығармашылығын зерттеген орыс шығыстанушы ғалымдарын атаңыз.</w:t>
      </w:r>
    </w:p>
    <w:p w:rsidR="00A30AB0" w:rsidRDefault="00A30AB0" w:rsidP="005B2C61">
      <w:pPr>
        <w:pStyle w:val="ListParagraph"/>
        <w:numPr>
          <w:ilvl w:val="0"/>
          <w:numId w:val="5"/>
        </w:numPr>
        <w:spacing w:after="0" w:line="240" w:lineRule="auto"/>
        <w:jc w:val="both"/>
        <w:rPr>
          <w:rFonts w:ascii="Times New Roman" w:hAnsi="Times New Roman"/>
          <w:sz w:val="28"/>
          <w:szCs w:val="28"/>
          <w:lang w:val="kk-KZ"/>
        </w:rPr>
      </w:pPr>
      <w:r>
        <w:rPr>
          <w:rFonts w:ascii="Times New Roman" w:hAnsi="Times New Roman"/>
          <w:sz w:val="28"/>
          <w:szCs w:val="28"/>
          <w:lang w:val="kk-KZ"/>
        </w:rPr>
        <w:t>Біріншісі – ақыл, оны ашулану, өшігу күңгірттендіреді; екіншісі – достық, оны күңшілдік бұзады; үшіншісі – ұят, оны тойымсыздық, ашкөздік жояды; төртіншісі – жақсы тәрбие, оған нашар орта әсер етуі мүмкін; бесіншісі – бақыт, оны қызғаншақтық... бұл қай ғұламаның еңбегінен алынған нақыл?</w:t>
      </w:r>
    </w:p>
    <w:p w:rsidR="00A30AB0" w:rsidRDefault="00A30AB0" w:rsidP="005B2C61">
      <w:pPr>
        <w:pStyle w:val="ListParagraph"/>
        <w:numPr>
          <w:ilvl w:val="0"/>
          <w:numId w:val="5"/>
        </w:numPr>
        <w:spacing w:after="0" w:line="240" w:lineRule="auto"/>
        <w:jc w:val="both"/>
        <w:rPr>
          <w:rFonts w:ascii="Times New Roman" w:hAnsi="Times New Roman"/>
          <w:sz w:val="28"/>
          <w:szCs w:val="28"/>
          <w:lang w:val="kk-KZ"/>
        </w:rPr>
      </w:pPr>
      <w:r>
        <w:rPr>
          <w:rFonts w:ascii="Times New Roman" w:hAnsi="Times New Roman"/>
          <w:sz w:val="28"/>
          <w:szCs w:val="28"/>
          <w:lang w:val="kk-KZ"/>
        </w:rPr>
        <w:t>Қазақстан медреселері қай қалаларда алғаш ашылды?</w:t>
      </w:r>
    </w:p>
    <w:p w:rsidR="00A30AB0" w:rsidRDefault="00A30AB0" w:rsidP="005B2C61">
      <w:pPr>
        <w:spacing w:after="0" w:line="240" w:lineRule="auto"/>
        <w:jc w:val="both"/>
        <w:rPr>
          <w:rFonts w:ascii="Times New Roman" w:hAnsi="Times New Roman"/>
          <w:sz w:val="28"/>
          <w:szCs w:val="28"/>
          <w:lang w:val="kk-KZ"/>
        </w:rPr>
      </w:pPr>
    </w:p>
    <w:p w:rsidR="00A30AB0" w:rsidRDefault="00A30AB0" w:rsidP="005B2C61">
      <w:pPr>
        <w:spacing w:after="0" w:line="240" w:lineRule="auto"/>
        <w:jc w:val="both"/>
        <w:rPr>
          <w:rFonts w:ascii="Times New Roman" w:hAnsi="Times New Roman"/>
          <w:sz w:val="28"/>
          <w:szCs w:val="28"/>
          <w:lang w:val="kk-KZ"/>
        </w:rPr>
      </w:pPr>
    </w:p>
    <w:p w:rsidR="00A30AB0" w:rsidRDefault="00A30AB0" w:rsidP="005B2C61">
      <w:pPr>
        <w:spacing w:after="0" w:line="240" w:lineRule="auto"/>
        <w:jc w:val="both"/>
        <w:rPr>
          <w:rFonts w:ascii="Times New Roman" w:hAnsi="Times New Roman"/>
          <w:sz w:val="28"/>
          <w:szCs w:val="28"/>
          <w:lang w:val="kk-KZ"/>
        </w:rPr>
      </w:pPr>
    </w:p>
    <w:p w:rsidR="00A30AB0" w:rsidRPr="000176A1" w:rsidRDefault="00A30AB0" w:rsidP="005B2C61">
      <w:pPr>
        <w:spacing w:after="0" w:line="240" w:lineRule="auto"/>
        <w:jc w:val="center"/>
        <w:rPr>
          <w:rFonts w:ascii="Times New Roman" w:hAnsi="Times New Roman"/>
          <w:b/>
          <w:sz w:val="28"/>
          <w:szCs w:val="28"/>
          <w:lang w:val="kk-KZ"/>
        </w:rPr>
      </w:pPr>
      <w:r w:rsidRPr="000176A1">
        <w:rPr>
          <w:rFonts w:ascii="Times New Roman" w:hAnsi="Times New Roman"/>
          <w:b/>
          <w:sz w:val="28"/>
          <w:szCs w:val="28"/>
          <w:lang w:val="kk-KZ"/>
        </w:rPr>
        <w:t>Өз бетімен орындайтын жұмыстар үшін арналған тапсырмалар</w:t>
      </w:r>
    </w:p>
    <w:p w:rsidR="00A30AB0" w:rsidRDefault="00A30AB0" w:rsidP="005B2C61">
      <w:pPr>
        <w:pStyle w:val="ListParagraph"/>
        <w:numPr>
          <w:ilvl w:val="0"/>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Қазақстандағы педагогикалық теорияның дамуына сипаттама беруші кесте құрастырыңыз. </w:t>
      </w:r>
    </w:p>
    <w:p w:rsidR="00A30AB0" w:rsidRDefault="00A30AB0" w:rsidP="005B2C61">
      <w:pPr>
        <w:pStyle w:val="ListParagraph"/>
        <w:numPr>
          <w:ilvl w:val="0"/>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Қазасқтандағы тәрбие мен білім беру жүйесінің артықшылығы мен кемшіліктерін көрсететін салыстырмалы анализ жасаңыз.</w:t>
      </w:r>
    </w:p>
    <w:p w:rsidR="00A30AB0" w:rsidRDefault="00A30AB0" w:rsidP="005B2C61">
      <w:pPr>
        <w:pStyle w:val="ListParagraph"/>
        <w:numPr>
          <w:ilvl w:val="0"/>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Қазақстандық философтар мен олардың еңбектеріне арналған сөзжұмбақ жасаңыз. </w:t>
      </w:r>
    </w:p>
    <w:p w:rsidR="00A30AB0" w:rsidRDefault="00A30AB0" w:rsidP="005B2C61">
      <w:pPr>
        <w:pStyle w:val="ListParagraph"/>
        <w:numPr>
          <w:ilvl w:val="0"/>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«Тәрбие әдістері мен құралдары» тақырыбында баяндама жазыңыз. </w:t>
      </w:r>
    </w:p>
    <w:p w:rsidR="00A30AB0" w:rsidRDefault="00A30AB0" w:rsidP="005B2C61">
      <w:pPr>
        <w:spacing w:after="0" w:line="240" w:lineRule="auto"/>
        <w:jc w:val="both"/>
        <w:rPr>
          <w:rFonts w:ascii="Times New Roman" w:hAnsi="Times New Roman"/>
          <w:sz w:val="28"/>
          <w:szCs w:val="28"/>
          <w:lang w:val="kk-KZ"/>
        </w:rPr>
      </w:pPr>
    </w:p>
    <w:p w:rsidR="00A30AB0" w:rsidRPr="000176A1" w:rsidRDefault="00A30AB0" w:rsidP="005B2C61">
      <w:pPr>
        <w:spacing w:after="0" w:line="240" w:lineRule="auto"/>
        <w:jc w:val="center"/>
        <w:rPr>
          <w:rFonts w:ascii="Times New Roman" w:hAnsi="Times New Roman"/>
          <w:b/>
          <w:sz w:val="28"/>
          <w:szCs w:val="28"/>
          <w:lang w:val="kk-KZ"/>
        </w:rPr>
      </w:pPr>
      <w:r w:rsidRPr="000176A1">
        <w:rPr>
          <w:rFonts w:ascii="Times New Roman" w:hAnsi="Times New Roman"/>
          <w:b/>
          <w:sz w:val="28"/>
          <w:szCs w:val="28"/>
          <w:lang w:val="kk-KZ"/>
        </w:rPr>
        <w:t>Рефераттардың тақырыптары</w:t>
      </w:r>
    </w:p>
    <w:p w:rsidR="00A30AB0" w:rsidRDefault="00A30AB0" w:rsidP="005B2C61">
      <w:pPr>
        <w:pStyle w:val="ListParagraph"/>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Ұлттық педагогикадағы эстетикалық тәрбие мәселелері. </w:t>
      </w:r>
    </w:p>
    <w:p w:rsidR="00A30AB0" w:rsidRDefault="00A30AB0" w:rsidP="005B2C61">
      <w:pPr>
        <w:pStyle w:val="ListParagraph"/>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Қазақ халқының педагогикалық мұрасы. </w:t>
      </w:r>
    </w:p>
    <w:p w:rsidR="00A30AB0" w:rsidRDefault="00A30AB0" w:rsidP="005B2C61">
      <w:pPr>
        <w:pStyle w:val="ListParagraph"/>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Әл-Фарабидің педагогикалық көзқарастыр мен идеялары.</w:t>
      </w:r>
    </w:p>
    <w:p w:rsidR="00A30AB0" w:rsidRDefault="00A30AB0" w:rsidP="005B2C61">
      <w:pPr>
        <w:pStyle w:val="ListParagraph"/>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Қорқыт атаның ғылыми мұрасындағы педагогика мәселелері. </w:t>
      </w:r>
    </w:p>
    <w:p w:rsidR="00A30AB0" w:rsidRPr="00BB53CC" w:rsidRDefault="00A30AB0" w:rsidP="005B2C61">
      <w:pPr>
        <w:pStyle w:val="ListParagraph"/>
        <w:numPr>
          <w:ilvl w:val="0"/>
          <w:numId w:val="7"/>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Қ.А.Яссауидің еңбек жолы мен қазақ педагогикасына сіңірген еңбегі. </w:t>
      </w:r>
    </w:p>
    <w:p w:rsidR="00A30AB0" w:rsidRDefault="00A30AB0" w:rsidP="008030BD">
      <w:pPr>
        <w:rPr>
          <w:rFonts w:ascii="Times New Roman" w:hAnsi="Times New Roman"/>
          <w:b/>
          <w:sz w:val="28"/>
          <w:szCs w:val="28"/>
          <w:lang w:val="kk-KZ"/>
        </w:rPr>
      </w:pPr>
    </w:p>
    <w:p w:rsidR="00A30AB0" w:rsidRPr="00B97F0E" w:rsidRDefault="00A30AB0" w:rsidP="00A04630">
      <w:pPr>
        <w:jc w:val="center"/>
        <w:rPr>
          <w:rFonts w:ascii="Times New Roman" w:hAnsi="Times New Roman"/>
          <w:b/>
          <w:sz w:val="28"/>
          <w:szCs w:val="28"/>
          <w:lang w:val="kk-KZ"/>
        </w:rPr>
      </w:pPr>
      <w:r>
        <w:rPr>
          <w:rFonts w:ascii="Times New Roman" w:hAnsi="Times New Roman"/>
          <w:b/>
          <w:sz w:val="28"/>
          <w:szCs w:val="28"/>
          <w:lang w:val="kk-KZ"/>
        </w:rPr>
        <w:t xml:space="preserve">2-дәріс. </w:t>
      </w:r>
      <w:r w:rsidRPr="00B97F0E">
        <w:rPr>
          <w:rFonts w:ascii="Times New Roman" w:hAnsi="Times New Roman"/>
          <w:b/>
          <w:sz w:val="28"/>
          <w:szCs w:val="28"/>
          <w:lang w:val="kk-KZ"/>
        </w:rPr>
        <w:t>Қазақ халық педагогикасының қалыптасуы мен ерекшеліктері</w:t>
      </w:r>
    </w:p>
    <w:p w:rsidR="00A30AB0" w:rsidRDefault="00A30AB0" w:rsidP="00A04630">
      <w:pPr>
        <w:jc w:val="both"/>
        <w:rPr>
          <w:rFonts w:ascii="Times New Roman" w:hAnsi="Times New Roman"/>
          <w:sz w:val="28"/>
          <w:szCs w:val="28"/>
          <w:lang w:val="kk-KZ"/>
        </w:rPr>
      </w:pPr>
      <w:r w:rsidRPr="00B97F0E">
        <w:rPr>
          <w:rFonts w:ascii="Times New Roman" w:hAnsi="Times New Roman"/>
          <w:b/>
          <w:sz w:val="28"/>
          <w:szCs w:val="28"/>
          <w:lang w:val="kk-KZ"/>
        </w:rPr>
        <w:t>Мақсаты:</w:t>
      </w:r>
      <w:r>
        <w:rPr>
          <w:rFonts w:ascii="Times New Roman" w:hAnsi="Times New Roman"/>
          <w:sz w:val="28"/>
          <w:szCs w:val="28"/>
          <w:lang w:val="kk-KZ"/>
        </w:rPr>
        <w:t xml:space="preserve"> Қазақ халық педагогикасының генезисін ашып көрсету</w:t>
      </w:r>
    </w:p>
    <w:p w:rsidR="00A30AB0" w:rsidRPr="00B97F0E" w:rsidRDefault="00A30AB0" w:rsidP="00A04630">
      <w:pPr>
        <w:jc w:val="both"/>
        <w:rPr>
          <w:rFonts w:ascii="Times New Roman" w:hAnsi="Times New Roman"/>
          <w:b/>
          <w:sz w:val="28"/>
          <w:szCs w:val="28"/>
          <w:lang w:val="kk-KZ"/>
        </w:rPr>
      </w:pPr>
      <w:r w:rsidRPr="00B97F0E">
        <w:rPr>
          <w:rFonts w:ascii="Times New Roman" w:hAnsi="Times New Roman"/>
          <w:b/>
          <w:sz w:val="28"/>
          <w:szCs w:val="28"/>
          <w:lang w:val="kk-KZ"/>
        </w:rPr>
        <w:t xml:space="preserve">Жоспар: </w:t>
      </w:r>
    </w:p>
    <w:p w:rsidR="00A30AB0" w:rsidRPr="009A18FC" w:rsidRDefault="00A30AB0" w:rsidP="00A04630">
      <w:pPr>
        <w:pStyle w:val="ListParagraph"/>
        <w:numPr>
          <w:ilvl w:val="0"/>
          <w:numId w:val="8"/>
        </w:numPr>
        <w:jc w:val="both"/>
        <w:rPr>
          <w:rFonts w:ascii="Times New Roman" w:hAnsi="Times New Roman"/>
          <w:sz w:val="28"/>
          <w:szCs w:val="28"/>
          <w:lang w:val="kk-KZ"/>
        </w:rPr>
      </w:pPr>
      <w:r w:rsidRPr="009A18FC">
        <w:rPr>
          <w:rFonts w:ascii="Times New Roman" w:hAnsi="Times New Roman"/>
          <w:sz w:val="28"/>
          <w:szCs w:val="28"/>
          <w:lang w:val="kk-KZ"/>
        </w:rPr>
        <w:t xml:space="preserve">Қазақ </w:t>
      </w:r>
      <w:r>
        <w:rPr>
          <w:rFonts w:ascii="Times New Roman" w:hAnsi="Times New Roman"/>
          <w:sz w:val="28"/>
          <w:szCs w:val="28"/>
          <w:lang w:val="kk-KZ"/>
        </w:rPr>
        <w:t>этнопедагогикасының мазмұны, құралдары мен әдістері.</w:t>
      </w:r>
    </w:p>
    <w:p w:rsidR="00A30AB0" w:rsidRDefault="00A30AB0" w:rsidP="00A04630">
      <w:pPr>
        <w:pStyle w:val="ListParagraph"/>
        <w:numPr>
          <w:ilvl w:val="0"/>
          <w:numId w:val="8"/>
        </w:numPr>
        <w:jc w:val="both"/>
        <w:rPr>
          <w:rFonts w:ascii="Times New Roman" w:hAnsi="Times New Roman"/>
          <w:sz w:val="28"/>
          <w:szCs w:val="28"/>
          <w:lang w:val="kk-KZ"/>
        </w:rPr>
      </w:pPr>
      <w:r>
        <w:rPr>
          <w:rFonts w:ascii="Times New Roman" w:hAnsi="Times New Roman"/>
          <w:sz w:val="28"/>
          <w:szCs w:val="28"/>
          <w:lang w:val="kk-KZ"/>
        </w:rPr>
        <w:t>Қазақ даласындағы педагогикалық ой</w:t>
      </w:r>
      <w:r w:rsidRPr="00BF1E56">
        <w:rPr>
          <w:rFonts w:ascii="Times New Roman" w:hAnsi="Times New Roman"/>
          <w:sz w:val="28"/>
          <w:szCs w:val="28"/>
          <w:lang w:val="kk-KZ"/>
        </w:rPr>
        <w:t>-</w:t>
      </w:r>
      <w:r>
        <w:rPr>
          <w:rFonts w:ascii="Times New Roman" w:hAnsi="Times New Roman"/>
          <w:sz w:val="28"/>
          <w:szCs w:val="28"/>
          <w:lang w:val="kk-KZ"/>
        </w:rPr>
        <w:t>пікірлерідің қалыптасуы мен білім беру мәселелері.</w:t>
      </w:r>
    </w:p>
    <w:p w:rsidR="00A30AB0" w:rsidRDefault="00A30AB0" w:rsidP="00A04630">
      <w:pPr>
        <w:pStyle w:val="ListParagraph"/>
        <w:numPr>
          <w:ilvl w:val="0"/>
          <w:numId w:val="8"/>
        </w:numPr>
        <w:jc w:val="both"/>
        <w:rPr>
          <w:rFonts w:ascii="Times New Roman" w:hAnsi="Times New Roman"/>
          <w:sz w:val="28"/>
          <w:szCs w:val="28"/>
          <w:lang w:val="kk-KZ"/>
        </w:rPr>
      </w:pPr>
      <w:r w:rsidRPr="00FF78E3">
        <w:rPr>
          <w:rFonts w:ascii="Times New Roman" w:hAnsi="Times New Roman"/>
          <w:sz w:val="28"/>
          <w:szCs w:val="28"/>
          <w:lang w:val="kk-KZ"/>
        </w:rPr>
        <w:t>Қазақ хандығының тұсындағы педагогикалық ой пікірлердің дамуы.</w:t>
      </w:r>
    </w:p>
    <w:p w:rsidR="00A30AB0" w:rsidRDefault="00A30AB0" w:rsidP="00A04630">
      <w:pPr>
        <w:jc w:val="both"/>
        <w:rPr>
          <w:rFonts w:ascii="Times New Roman" w:hAnsi="Times New Roman"/>
          <w:b/>
          <w:sz w:val="28"/>
          <w:szCs w:val="28"/>
          <w:lang w:val="kk-KZ"/>
        </w:rPr>
      </w:pPr>
      <w:r w:rsidRPr="003A3626">
        <w:rPr>
          <w:rFonts w:ascii="Times New Roman" w:hAnsi="Times New Roman"/>
          <w:b/>
          <w:sz w:val="28"/>
          <w:szCs w:val="28"/>
          <w:lang w:val="kk-KZ"/>
        </w:rPr>
        <w:t>Әдебиеттер:</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Қ.Бержанов, С.Мусин. Педагогика тарихы: оқулық, Алматы: Мектеп,1984-256 б.</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Латышина Д.И. История педагогики: Учебное пособие. М.: Издательский дом «Форум», 1998. С 3-242.</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Волков Г.Н. Этнопедагогика: Учебное пособие, М.: Академия, 1999, 168 с.</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Қ.Б.Жарықбаев, С.Қ.Қалиев Қазақ тәлім-тәрбиесі. Алматы: Санат,1995. 3-161 б.</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 xml:space="preserve">Қазақтың тәлімдік ой-пікір антологиясы: Бірінші том. ғ.ғ. құраст. Қ.Жарықбаев, С.Қалиев – Алматы: Рауан, 1994, 320 б. </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Измайлов А.Э. Народная педагогика. Педагогические воззрения народов средней Азии и Казахстана М., 1991, 198 с.</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Қалиев С.Қ. XV-XIX ғ.ғ. Ақын-жыраулар поэзиясындағы педагогикалық ойлар. Алматы: Рауан,1990, 117 б.</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Жарықбаев Қ., Қалиев С. Қазақтың халық педагогикасының тарихынан. Алматы: Кітап.1992, 107 б.</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Әлсатов Т.М. Орта ғасырлық қазақ ойшылдарының педагогикалық ой-пікірлері (XV-XVIII ғ.ғ.) Алматы: Қазақ университеті.1998, 76 б.</w:t>
      </w:r>
    </w:p>
    <w:p w:rsidR="00A30AB0" w:rsidRPr="00A04630" w:rsidRDefault="00A30AB0" w:rsidP="00A04630">
      <w:pPr>
        <w:pStyle w:val="ListParagraph"/>
        <w:numPr>
          <w:ilvl w:val="0"/>
          <w:numId w:val="9"/>
        </w:numPr>
        <w:spacing w:line="240" w:lineRule="auto"/>
        <w:jc w:val="both"/>
        <w:rPr>
          <w:rFonts w:ascii="Times New Roman" w:hAnsi="Times New Roman"/>
          <w:b/>
          <w:sz w:val="24"/>
          <w:szCs w:val="24"/>
          <w:lang w:val="kk-KZ"/>
        </w:rPr>
      </w:pPr>
      <w:r w:rsidRPr="00A04630">
        <w:rPr>
          <w:rFonts w:ascii="Times New Roman" w:hAnsi="Times New Roman"/>
          <w:sz w:val="24"/>
          <w:szCs w:val="24"/>
          <w:lang w:val="kk-KZ"/>
        </w:rPr>
        <w:t xml:space="preserve">Қалыбекова А.А., Әлсатов Т.М. Ертедегі жазба ескерткіштердегі тәрбиелік ойлар. Проблемы древней и средневековой истории Казахстана. Алматы:  Даик-пресс. </w:t>
      </w:r>
      <w:r w:rsidRPr="00A04630">
        <w:rPr>
          <w:rFonts w:ascii="Times New Roman" w:hAnsi="Times New Roman"/>
          <w:sz w:val="24"/>
          <w:szCs w:val="24"/>
        </w:rPr>
        <w:t>1999, 237-241 б.</w:t>
      </w:r>
    </w:p>
    <w:p w:rsidR="00A30AB0" w:rsidRDefault="00A30AB0" w:rsidP="009738D6">
      <w:pPr>
        <w:spacing w:after="0" w:line="240" w:lineRule="auto"/>
        <w:ind w:firstLine="360"/>
        <w:jc w:val="both"/>
        <w:rPr>
          <w:rFonts w:ascii="Times New Roman" w:hAnsi="Times New Roman"/>
          <w:sz w:val="28"/>
          <w:szCs w:val="28"/>
          <w:lang w:val="kk-KZ"/>
        </w:rPr>
      </w:pPr>
      <w:r w:rsidRPr="00FF78E3">
        <w:rPr>
          <w:rFonts w:ascii="Times New Roman" w:hAnsi="Times New Roman"/>
          <w:sz w:val="28"/>
          <w:szCs w:val="28"/>
          <w:lang w:val="kk-KZ"/>
        </w:rPr>
        <w:t xml:space="preserve">Этнопедагогика белгілі бір халық өзіне тән ерекшелігі бар дүниетанымдық, тәрбиелік, мәдени  мұрасы. </w:t>
      </w:r>
      <w:r>
        <w:rPr>
          <w:rFonts w:ascii="Times New Roman" w:hAnsi="Times New Roman"/>
          <w:sz w:val="28"/>
          <w:szCs w:val="28"/>
          <w:lang w:val="kk-KZ"/>
        </w:rPr>
        <w:t xml:space="preserve"> Қазақтың халық педагогикасы ол ғасырла бойы тірнектеп жиалған мәдени р</w:t>
      </w:r>
      <w:r w:rsidRPr="00FF78E3">
        <w:rPr>
          <w:rFonts w:ascii="Times New Roman" w:hAnsi="Times New Roman"/>
          <w:sz w:val="28"/>
          <w:szCs w:val="28"/>
          <w:lang w:val="kk-KZ"/>
        </w:rPr>
        <w:t>уани мұраларының негізінде нобаиланып жас ұрпақ тәрбиесіне бағыштаған әртүрлі тәлмдік тағлымдық іс әрекет. Тә</w:t>
      </w:r>
      <w:r>
        <w:rPr>
          <w:rFonts w:ascii="Times New Roman" w:hAnsi="Times New Roman"/>
          <w:sz w:val="28"/>
          <w:szCs w:val="28"/>
          <w:lang w:val="kk-KZ"/>
        </w:rPr>
        <w:t>л</w:t>
      </w:r>
      <w:r w:rsidRPr="00FF78E3">
        <w:rPr>
          <w:rFonts w:ascii="Times New Roman" w:hAnsi="Times New Roman"/>
          <w:sz w:val="28"/>
          <w:szCs w:val="28"/>
          <w:lang w:val="kk-KZ"/>
        </w:rPr>
        <w:t>ім</w:t>
      </w:r>
      <w:r>
        <w:rPr>
          <w:rFonts w:ascii="Times New Roman" w:hAnsi="Times New Roman"/>
          <w:sz w:val="28"/>
          <w:szCs w:val="28"/>
          <w:lang w:val="kk-KZ"/>
        </w:rPr>
        <w:t xml:space="preserve">тәрбиелік құралдарына немесе салт дәстүрі  мен  әдет ғұрыптары ғасылар бойы  өзіндік  түр  танып  қалыптасты  да ұлттық   мәдени  мұраға айналды.  Қазақ  халқының  ертедегі  орта ғасырлардағы жазба ескерткіштеріндегі (Орхон Енесей) педагогикалық ой пікірлері ауыз әдебиеті мен салт дәстүрлері ұлттық педагогикалық яғни этнопедагогикалық ғылымның түзілуіне негіз болды. </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Этнопедагогикалық немесе халықтың педагогика туралы педагогикалық энциклопедиялық сөздікте: «Халық педагогикасы дегеніміз ұлттар мен ұлыстардың әлденеше ғасырға созылған ұрпақ тәрбиесіндегі ұлттық әдет ғұрыптары мен дәстүрлерінің, мәдени ойлау процесінің эмпирикалық негізіндегі үлгілердің жиынтығы. Халық педагогикасының негізгі түйіні еңбек тәрбиесі және өндірістік білім, дағды, шеберліктерді қалыптастыру, оларды жас ұрпақтың бойына дарытып, адамгершілік, имандылық рухында тәрбиелеу».</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Халықтық педагогиканың негізін қалаушы белгілі орыс педагогтары Ушинский К.Д., Волков Т.Н., Ханбиков Я., Филонов Т.Н., т.б. Ғалымдар бұларды ерекше атап кетуіміздің себебі, этнопедагогика ғылымының нақты көрініс тауып ғылыми тұрғыдан дамуына көп үлес қосқандығына байланысты, әрі бұлардың ой пікірлері біздің ұлттық педагогикамыздың нақтылай дамуына көп ықпалының тиетіндігін жасырмауымыз қажет. Қазақ этнопедагогикасының құрылымы немесе мазмұны осы ғалымдардың жүйелі тұрғыда көрсеткен мазмұндық түзілуіне негізделген. Қазақ этнопедагогикасының негізін құраған педагог ғалымдар М.Жұмабаев, Ж.Аймауытов, А.Аймауытов, А.Байтұрсынов, Х.Досмуханбетов, Ә.Тәжібаев, Қ.Жарықбаев, С.Қалиев, С.Ұзақбаева, Қ.Қожахметова, Ә. Табылдиев, Қ.Болеев т.б.</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Этнопедагогика ғылымының құрамында халық педагогикасының қалыптасуы және даму кезеңдері қарасытырылады – ол тарихи жеке пән ретінде де ал кейбір сәттерде этнопедагогика пәнінің қалыптасу немесе даму кезеңдері ретінде пайдаланылады. Этнопедагогика пәнінің мазмұнын қарастыруда осы бір жағдайды ескерте кету дұрыс болады. Этнопедагогика  пәнінің мазмұны төмендегідей құрылымнан тұрады.</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Ендігі жерде қазақ даласындағы мектептер мен медреселер болғандығы жөніне келсек. </w:t>
      </w:r>
      <w:r w:rsidRPr="00B321FA">
        <w:rPr>
          <w:rFonts w:ascii="Times New Roman" w:hAnsi="Times New Roman"/>
          <w:sz w:val="28"/>
          <w:szCs w:val="28"/>
          <w:lang w:val="kk-KZ"/>
        </w:rPr>
        <w:t>VI-VII</w:t>
      </w:r>
      <w:r>
        <w:rPr>
          <w:rFonts w:ascii="Times New Roman" w:hAnsi="Times New Roman"/>
          <w:sz w:val="28"/>
          <w:szCs w:val="28"/>
          <w:lang w:val="kk-KZ"/>
        </w:rPr>
        <w:t>І  ғасырлардағы түркі халқының рухани – мәдениетіне қатысты ғылыми еңбектер мен декерті құжаттарға сүйенсек орта ғасырдағы түркі қағанатында сол кездері дүние жүзіне әйгілі болған Орхон–Енисей, Соғды–Хорезм немесе руникалық жазу альфавитінің болғандығы түркі елінде білім мен ілімнің дамыған яғни жас өскінді оқытып тәрбиелейтін мектеп немесе оқытып үйрететін орындар болғаны мәлім. Белгілі түрколог ғалым Л.Н.Гумилевтің  «Ертедегі түркілер» дейтін еңбегінде түркі қалаларында жас балаларды оқытатын оқу орындары ал оларға сабақ беретін адамдарды марым (қазақша мұғалім) деп атағаны айтылады.</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Ал академик В.Бартольдтың еңбектерінде (Еуропа мен Азия) қолөнершілер, термешілер, ағаш шеберлері, құмырашылар, кітап өңдеушілер т.б. өздерінің шеберханаларында руникалық жазу негізінде өз шәкірттеріне дайындағандары сөз болды. Ертедегі түркілер өздерінің балаларын және қыздарын қолға түскен оқымыстыларды немесе үйлеріне белгілі ұстаздарды шақырып балаларын оқытқан. Жыл сайын түркі қағаны мен бектері мектептегі балалардың талаптарын қаражат беріп арнайы керуен арқылы адамдар жіберіп оларды Италияға, Қытайға, Үндістанға оқуға жіберген. Сол шет елдерден бірнеше жыл білім алып келгендерін елбасындағы сарайдағы кәриялар алқасының сынынан өткізіп одан әртүрлі қызметтерге бөлген. Ал ел ішіндегі мектептерде марым (мұғалім) болғандарына ерекше құрмет көрсетіліп оларға үй салып, мал беріп және қызметшілер бөліп берген.</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Ал, енді ІХ–Х ғ. кезіндегі оқу ошақтарына келсек қазақ даласындағы </w:t>
      </w:r>
      <w:r w:rsidRPr="00C62F63">
        <w:rPr>
          <w:rFonts w:ascii="Times New Roman" w:hAnsi="Times New Roman"/>
          <w:sz w:val="28"/>
          <w:szCs w:val="28"/>
          <w:lang w:val="kk-KZ"/>
        </w:rPr>
        <w:t>500-</w:t>
      </w:r>
      <w:r>
        <w:rPr>
          <w:rFonts w:ascii="Times New Roman" w:hAnsi="Times New Roman"/>
          <w:sz w:val="28"/>
          <w:szCs w:val="28"/>
          <w:lang w:val="kk-KZ"/>
        </w:rPr>
        <w:t>ден астам қалалар болып онда шәкірттерді оқытатын мұсылман мектептері, яғни медреселер болған. Сонымен қатар кітап басып өңдейтін шеберханалар Отырар, Түркістан, Испиджаб т.б. қалаларда болғандығы мәлім. Әсіресе  дүние жүзіндегі үлкен кітапханалардың бірі болған Отырар кітапханасының өзі қазақ жерінде білім ошағының көп болғандығын дәлелдейді. Көптеген қалаларда мектептер мен медреселер, ашылып, оқу араб–парсы және түрік тілдерінде жүргізілді, ғылымның түрлі салалары (дін ілімі, математика, логика, философия) бойынша білім беріліп, шәкірттерп Еуропа және шығыс ойшылдарының туындыларымен танысты.</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Қазақ топырағында дүние көрген Әбу Насыр Әл–Фараби (</w:t>
      </w:r>
      <w:r w:rsidRPr="00C62F63">
        <w:rPr>
          <w:rFonts w:ascii="Times New Roman" w:hAnsi="Times New Roman"/>
          <w:sz w:val="28"/>
          <w:szCs w:val="28"/>
          <w:lang w:val="kk-KZ"/>
        </w:rPr>
        <w:t>870-950</w:t>
      </w:r>
      <w:r>
        <w:rPr>
          <w:rFonts w:ascii="Times New Roman" w:hAnsi="Times New Roman"/>
          <w:sz w:val="28"/>
          <w:szCs w:val="28"/>
          <w:lang w:val="kk-KZ"/>
        </w:rPr>
        <w:t xml:space="preserve">) ғылыми трактаттарында «Мемлекет қайраткерлерінің нақыл сөздері», «Бақытқа жету жолында», «Риторика» (шешендік өнер негіздері), «Қайырлы қала тұрғындарының көзқарастары туралы трактат», т.б. оның педагогикалық, психологиялық, дидактикалық және әдістемелік пікірлері баяндалған. Бұларда оқыту әдісінің ұғынықты, дәйекті, жүйелі, көрнекті болуы, сондай–ақ дағды, әдет, қабілет, икем, мінез, бақыт т.б. тәлім–тәрбиелік ұғымдарға түсінік береді, көз жеткізу, иландыру, мойынсұндыру тәрізді әдіс–тәсілдерге талдау жасайды. Мәселен, Фараби ұғымында «үйрету дегеніміз халықтар мен қалаларға теориялық ізгіліктерді дарыту деген сөз, тәрбиелеу дегеніміз – халықтардың бойына білімге негізделген этикалық ізгіліктер мен өнерлерді дарыту деген сөз. Үйрету тек сөзбен іске асырылады, ал тәрбиелеу кезінде халықтар мен қала тұрғындарына іс–әрекет жасау дағдысы сіңіріледі». «Математикалық трактаттар» Фараби жүзден аса геометирялық есептердің әдістерін, олардың құрылымын және шығару жолдарын түсіндіреді, оларды шәкірттерге игертудің амалдарын көрсетіп өтеді. </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Яссауи еңбектерін қазақ тіліне түпнұсқаға жақын етіп аудару, ғылыми тұрғыда терең зерттеу обьектісіне айналдыру, сөйтіп оның гуманистік – философиялық ой –өрнектеріне үңіле қарап, әділ баға беру келешектің ісі. </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ХІ–ХІІ ғасырларда қазақ жерінде түркі тілінде жазылған этикалық–педагогикалық трактаттар кеңінен тарады. Мәселен, Жүсіп Баласағұнидің «Құдатғу білік» («Құтты білік») атты кітабы сол кездегі түркі тілдес халықтардың дүнияуи тақырыпта алғаш жазылған ескерткіші еді. Мұнда адамға білімнің қажеттігі, оның тірліктегі мәні, бақыт туралы, адам іс–әрекетінің оңы мен терісі, тілден келетін пайда мен зиян, ел билеуші әкімдерге қажетті асыл қасиеттер, әртекті жұртшылық өкілдерінің тілін таба білу, т.б. халқындағы ой–толғамдар, сондай–ақ отбасы сен неке, ұл мен қыздың өнегелі тәрбиелі, бала мен ата–ананың қарым–қатынасына байланысты мәселелер жан–жақты сөз болған. </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Ілкі орта ғасырдан бізге жеткен екінші бір жазба ескерткіш</w:t>
      </w:r>
      <w:r w:rsidRPr="004242A6">
        <w:rPr>
          <w:rFonts w:ascii="Times New Roman" w:hAnsi="Times New Roman"/>
          <w:sz w:val="28"/>
          <w:szCs w:val="28"/>
          <w:lang w:val="kk-KZ"/>
        </w:rPr>
        <w:t>-</w:t>
      </w:r>
      <w:r>
        <w:rPr>
          <w:rFonts w:ascii="Times New Roman" w:hAnsi="Times New Roman"/>
          <w:sz w:val="28"/>
          <w:szCs w:val="28"/>
          <w:lang w:val="kk-KZ"/>
        </w:rPr>
        <w:t>түркі тілдерінің сөздігі, халықтың сөз қолданыс үлгілерінің топтамасы іспетті – «Диуани лұғат</w:t>
      </w:r>
      <w:r w:rsidRPr="004242A6">
        <w:rPr>
          <w:rFonts w:ascii="Times New Roman" w:hAnsi="Times New Roman"/>
          <w:sz w:val="28"/>
          <w:szCs w:val="28"/>
          <w:lang w:val="kk-KZ"/>
        </w:rPr>
        <w:t>-</w:t>
      </w:r>
      <w:r>
        <w:rPr>
          <w:rFonts w:ascii="Times New Roman" w:hAnsi="Times New Roman"/>
          <w:sz w:val="28"/>
          <w:szCs w:val="28"/>
          <w:lang w:val="kk-KZ"/>
        </w:rPr>
        <w:t>ат</w:t>
      </w:r>
      <w:r w:rsidRPr="004242A6">
        <w:rPr>
          <w:rFonts w:ascii="Times New Roman" w:hAnsi="Times New Roman"/>
          <w:sz w:val="28"/>
          <w:szCs w:val="28"/>
          <w:lang w:val="kk-KZ"/>
        </w:rPr>
        <w:t>-</w:t>
      </w:r>
      <w:r>
        <w:rPr>
          <w:rFonts w:ascii="Times New Roman" w:hAnsi="Times New Roman"/>
          <w:sz w:val="28"/>
          <w:szCs w:val="28"/>
          <w:lang w:val="kk-KZ"/>
        </w:rPr>
        <w:t>түрік», қазақ даласының перзенті ғұлама ғалым Махмұд ибн</w:t>
      </w:r>
      <w:r w:rsidRPr="004242A6">
        <w:rPr>
          <w:rFonts w:ascii="Times New Roman" w:hAnsi="Times New Roman"/>
          <w:sz w:val="28"/>
          <w:szCs w:val="28"/>
          <w:lang w:val="kk-KZ"/>
        </w:rPr>
        <w:t>-</w:t>
      </w:r>
      <w:r>
        <w:rPr>
          <w:rFonts w:ascii="Times New Roman" w:hAnsi="Times New Roman"/>
          <w:sz w:val="28"/>
          <w:szCs w:val="28"/>
          <w:lang w:val="kk-KZ"/>
        </w:rPr>
        <w:t>Мұхаммед (Махмұд Қашқари) қаламынан туған осы сөздікте этнопедагогикалық және моральдық психологиялық мазмұнындағы қызықты топшылауға аз емес.</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Осы өңірден шыққан екінші бір ойшыл – Ахмет Жүйнекидің (ХІІғ.) Хитабул хақайқ («Ақиқат сыйы») атты шығармасында ілім</w:t>
      </w:r>
      <w:r w:rsidRPr="004242A6">
        <w:rPr>
          <w:rFonts w:ascii="Times New Roman" w:hAnsi="Times New Roman"/>
          <w:sz w:val="28"/>
          <w:szCs w:val="28"/>
          <w:lang w:val="kk-KZ"/>
        </w:rPr>
        <w:t>-</w:t>
      </w:r>
      <w:r>
        <w:rPr>
          <w:rFonts w:ascii="Times New Roman" w:hAnsi="Times New Roman"/>
          <w:sz w:val="28"/>
          <w:szCs w:val="28"/>
          <w:lang w:val="kk-KZ"/>
        </w:rPr>
        <w:t>білімді игеру ісінің ең алдымен жарлы</w:t>
      </w:r>
      <w:r w:rsidRPr="004242A6">
        <w:rPr>
          <w:rFonts w:ascii="Times New Roman" w:hAnsi="Times New Roman"/>
          <w:sz w:val="28"/>
          <w:szCs w:val="28"/>
          <w:lang w:val="kk-KZ"/>
        </w:rPr>
        <w:t>-</w:t>
      </w:r>
      <w:r>
        <w:rPr>
          <w:rFonts w:ascii="Times New Roman" w:hAnsi="Times New Roman"/>
          <w:sz w:val="28"/>
          <w:szCs w:val="28"/>
          <w:lang w:val="kk-KZ"/>
        </w:rPr>
        <w:t>жақыбайлар үшін маңызы зор екені баса айтылған. Ахметтің дүниеге көзқарасының бұқарашылық сипаты мына тұжырымдардан жақсы байқалады: «әкімдердің иі жұмсақ, ақ көңіл екен деп сеніп қалуға болмайды, олардан әрдайым сақтанып жүру керек, өйткені олардың қолында шексіз күшті билік бар: кейде тіпті қалжыңқойдың зілсіз, бейкүнә қалжыңының аулақ бол». Жүйнекидің этикалық</w:t>
      </w:r>
      <w:r w:rsidRPr="004242A6">
        <w:rPr>
          <w:rFonts w:ascii="Times New Roman" w:hAnsi="Times New Roman"/>
          <w:sz w:val="28"/>
          <w:szCs w:val="28"/>
          <w:lang w:val="kk-KZ"/>
        </w:rPr>
        <w:t>-</w:t>
      </w:r>
      <w:r>
        <w:rPr>
          <w:rFonts w:ascii="Times New Roman" w:hAnsi="Times New Roman"/>
          <w:sz w:val="28"/>
          <w:szCs w:val="28"/>
          <w:lang w:val="kk-KZ"/>
        </w:rPr>
        <w:t>педагогикалық ой</w:t>
      </w:r>
      <w:r w:rsidRPr="004242A6">
        <w:rPr>
          <w:rFonts w:ascii="Times New Roman" w:hAnsi="Times New Roman"/>
          <w:sz w:val="28"/>
          <w:szCs w:val="28"/>
          <w:lang w:val="kk-KZ"/>
        </w:rPr>
        <w:t>-</w:t>
      </w:r>
      <w:r>
        <w:rPr>
          <w:rFonts w:ascii="Times New Roman" w:hAnsi="Times New Roman"/>
          <w:sz w:val="28"/>
          <w:szCs w:val="28"/>
          <w:lang w:val="kk-KZ"/>
        </w:rPr>
        <w:t>толғамдары кейде нақты әлеуметтік жағдайлардан тыс пайымдалғанмен, бұларда адамгершілік ізгі мұраттардың, жалпы адамзаттық мінез</w:t>
      </w:r>
      <w:r w:rsidRPr="004242A6">
        <w:rPr>
          <w:rFonts w:ascii="Times New Roman" w:hAnsi="Times New Roman"/>
          <w:sz w:val="28"/>
          <w:szCs w:val="28"/>
          <w:lang w:val="kk-KZ"/>
        </w:rPr>
        <w:t>-</w:t>
      </w:r>
      <w:r>
        <w:rPr>
          <w:rFonts w:ascii="Times New Roman" w:hAnsi="Times New Roman"/>
          <w:sz w:val="28"/>
          <w:szCs w:val="28"/>
          <w:lang w:val="kk-KZ"/>
        </w:rPr>
        <w:t>құлық нормалары мен қағидалардың гуманистік көріністері айқын аңғарылады.</w:t>
      </w:r>
    </w:p>
    <w:p w:rsidR="00A30AB0" w:rsidRDefault="00A30AB0" w:rsidP="009738D6">
      <w:pPr>
        <w:spacing w:after="0" w:line="240" w:lineRule="auto"/>
        <w:jc w:val="both"/>
        <w:rPr>
          <w:rFonts w:ascii="Times New Roman" w:hAnsi="Times New Roman"/>
          <w:sz w:val="28"/>
          <w:szCs w:val="28"/>
          <w:lang w:val="kk-KZ"/>
        </w:rPr>
      </w:pPr>
      <w:r w:rsidRPr="00FB106A">
        <w:rPr>
          <w:rFonts w:ascii="Times New Roman" w:hAnsi="Times New Roman"/>
          <w:sz w:val="28"/>
          <w:szCs w:val="28"/>
          <w:lang w:val="kk-KZ"/>
        </w:rPr>
        <w:t>X</w:t>
      </w:r>
      <w:r>
        <w:rPr>
          <w:rFonts w:ascii="Times New Roman" w:hAnsi="Times New Roman"/>
          <w:sz w:val="28"/>
          <w:szCs w:val="28"/>
          <w:lang w:val="kk-KZ"/>
        </w:rPr>
        <w:t>V-XVII ғ.ғ. жыраулар шоғырынан өздерінің тәлімдік идеяларымен Асан қайғы, Шалкиіз, Жиембет жырау секілді дала философтары ерекше көзге түскен еді. Халқының қамын жеп, оның береке</w:t>
      </w:r>
      <w:r w:rsidRPr="004242A6">
        <w:rPr>
          <w:rFonts w:ascii="Times New Roman" w:hAnsi="Times New Roman"/>
          <w:sz w:val="28"/>
          <w:szCs w:val="28"/>
          <w:lang w:val="kk-KZ"/>
        </w:rPr>
        <w:t>-</w:t>
      </w:r>
      <w:r>
        <w:rPr>
          <w:rFonts w:ascii="Times New Roman" w:hAnsi="Times New Roman"/>
          <w:sz w:val="28"/>
          <w:szCs w:val="28"/>
          <w:lang w:val="kk-KZ"/>
        </w:rPr>
        <w:t>бірлігін, келешекте бақытын, көгерер күнін іздеген Асан қайғы (</w:t>
      </w:r>
      <w:r w:rsidRPr="00FB106A">
        <w:rPr>
          <w:rFonts w:ascii="Times New Roman" w:hAnsi="Times New Roman"/>
          <w:sz w:val="28"/>
          <w:szCs w:val="28"/>
          <w:lang w:val="kk-KZ"/>
        </w:rPr>
        <w:t>X</w:t>
      </w:r>
      <w:r>
        <w:rPr>
          <w:rFonts w:ascii="Times New Roman" w:hAnsi="Times New Roman"/>
          <w:sz w:val="28"/>
          <w:szCs w:val="28"/>
          <w:lang w:val="kk-KZ"/>
        </w:rPr>
        <w:t>Vғ.) өз отандастарының алдағы тағдыры не болмақ деген толғаныспен күн кешті. Содан да болар, ел аузында оның есімі «қайғы» деген ат қосақталып, аңызға айналды. Оның уайым</w:t>
      </w:r>
      <w:r w:rsidRPr="004242A6">
        <w:rPr>
          <w:rFonts w:ascii="Times New Roman" w:hAnsi="Times New Roman"/>
          <w:sz w:val="28"/>
          <w:szCs w:val="28"/>
          <w:lang w:val="kk-KZ"/>
        </w:rPr>
        <w:t>-</w:t>
      </w:r>
      <w:r>
        <w:rPr>
          <w:rFonts w:ascii="Times New Roman" w:hAnsi="Times New Roman"/>
          <w:sz w:val="28"/>
          <w:szCs w:val="28"/>
          <w:lang w:val="kk-KZ"/>
        </w:rPr>
        <w:t>қайғысы «бұл фәнидің жалғандығын» ойлап пұшайман болу, жарық дүниенің ақыры бір сөнетіндігінен қорқып торыққан үмітсіздіктің белгісі емес, халқымның қолын қайтсем бақытқа жеткіземін, ол үшін болашақ заманды болжап білсек деген адамның жан азабы еді. Осылайша толғанған жырау жұмыр жердің бетінде «Жиделі байсын» («Жер ұйық») атты жан рақатына айналған мекен бар, ал жердің адамы езгі мен қысымды білмей, жұт пен аштықты көрмей, «қой үстінде бозторғай жұмыртқалаған» заманда күн кешеді деген сәуегейлік айтады. Бұл «көріпкелдіктің» мақсаты – адамдарды жалпыға ортақ игіліктерге, өзара татулық пен қалтқыз қарым</w:t>
      </w:r>
      <w:r w:rsidRPr="004242A6">
        <w:rPr>
          <w:rFonts w:ascii="Times New Roman" w:hAnsi="Times New Roman"/>
          <w:sz w:val="28"/>
          <w:szCs w:val="28"/>
          <w:lang w:val="kk-KZ"/>
        </w:rPr>
        <w:t>-</w:t>
      </w:r>
      <w:r>
        <w:rPr>
          <w:rFonts w:ascii="Times New Roman" w:hAnsi="Times New Roman"/>
          <w:sz w:val="28"/>
          <w:szCs w:val="28"/>
          <w:lang w:val="kk-KZ"/>
        </w:rPr>
        <w:t>қатынастарға үндеу болды. Мұндай жерді мекендеу үшін әр адам өз бойындағы мінін көре біліп, өзін</w:t>
      </w:r>
      <w:r w:rsidRPr="004242A6">
        <w:rPr>
          <w:rFonts w:ascii="Times New Roman" w:hAnsi="Times New Roman"/>
          <w:sz w:val="28"/>
          <w:szCs w:val="28"/>
          <w:lang w:val="kk-KZ"/>
        </w:rPr>
        <w:t>-</w:t>
      </w:r>
      <w:r>
        <w:rPr>
          <w:rFonts w:ascii="Times New Roman" w:hAnsi="Times New Roman"/>
          <w:sz w:val="28"/>
          <w:szCs w:val="28"/>
          <w:lang w:val="kk-KZ"/>
        </w:rPr>
        <w:t>өзі тәрбиелеп, жетілдіру қажет, пәленің басы астамшылық пен ашкөздікте, адамның ізгі қасиеттері – кішіпейілділік, шыншылдық, қанағатшылдық, сабарлылық деп түйіндеді. Асан қайғы  құдіретті сөздің қу атымен осы текті қасиеттерді жұрт біткеннің бойына дарытпақ болды. Әрине, сөздің де сөзі бар екендігі белгілі, оның бәрі бірдей адамға әсер етіп, саналы іс</w:t>
      </w:r>
      <w:r w:rsidRPr="004242A6">
        <w:rPr>
          <w:rFonts w:ascii="Times New Roman" w:hAnsi="Times New Roman"/>
          <w:sz w:val="28"/>
          <w:szCs w:val="28"/>
          <w:lang w:val="kk-KZ"/>
        </w:rPr>
        <w:t>-</w:t>
      </w:r>
      <w:r>
        <w:rPr>
          <w:rFonts w:ascii="Times New Roman" w:hAnsi="Times New Roman"/>
          <w:sz w:val="28"/>
          <w:szCs w:val="28"/>
          <w:lang w:val="kk-KZ"/>
        </w:rPr>
        <w:t>әрекетке жетелей бермейді. Жырау: «Таза мінсіз асыл сөз ой түбінде жатады... ой рауларжетуде тосқауыл аз кездеспейді (ала</w:t>
      </w:r>
      <w:r w:rsidRPr="004242A6">
        <w:rPr>
          <w:rFonts w:ascii="Times New Roman" w:hAnsi="Times New Roman"/>
          <w:sz w:val="28"/>
          <w:szCs w:val="28"/>
          <w:lang w:val="kk-KZ"/>
        </w:rPr>
        <w:t>-</w:t>
      </w:r>
      <w:r>
        <w:rPr>
          <w:rFonts w:ascii="Times New Roman" w:hAnsi="Times New Roman"/>
          <w:sz w:val="28"/>
          <w:szCs w:val="28"/>
          <w:lang w:val="kk-KZ"/>
        </w:rPr>
        <w:t>ауыздық, бірін</w:t>
      </w:r>
      <w:r w:rsidRPr="004242A6">
        <w:rPr>
          <w:rFonts w:ascii="Times New Roman" w:hAnsi="Times New Roman"/>
          <w:sz w:val="28"/>
          <w:szCs w:val="28"/>
          <w:lang w:val="kk-KZ"/>
        </w:rPr>
        <w:t>-</w:t>
      </w:r>
      <w:r>
        <w:rPr>
          <w:rFonts w:ascii="Times New Roman" w:hAnsi="Times New Roman"/>
          <w:sz w:val="28"/>
          <w:szCs w:val="28"/>
          <w:lang w:val="kk-KZ"/>
        </w:rPr>
        <w:t>бірі түсіне алмау, орынсыз асып</w:t>
      </w:r>
      <w:r w:rsidRPr="004242A6">
        <w:rPr>
          <w:rFonts w:ascii="Times New Roman" w:hAnsi="Times New Roman"/>
          <w:sz w:val="28"/>
          <w:szCs w:val="28"/>
          <w:lang w:val="kk-KZ"/>
        </w:rPr>
        <w:t>-</w:t>
      </w:r>
      <w:r>
        <w:rPr>
          <w:rFonts w:ascii="Times New Roman" w:hAnsi="Times New Roman"/>
          <w:sz w:val="28"/>
          <w:szCs w:val="28"/>
          <w:lang w:val="kk-KZ"/>
        </w:rPr>
        <w:t>тасу, т.б.). оның  «арғымаққа міндім деп, артқы таптан адаспа... Жеңемін деп біреуді, өтірік сөзбен қостама... Бұрынғыны қуыспа, ерегісіп ұрыспа, өлетұғын тай үшін, көшетұғын сай үшін, желке терін құрысып, әркімменен ұрыспа» дегендей ақыл сөздері күні бүгінге дейін өзінің тәрбиелік мәнін жоймай келеді.</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Жоңғар шапқыншылығы кезіндегі педагогикалық ой пікірдің көріністерін біз Ақтамберді жырау, Бұхар жырау, Шал ақын шығармаларынан жақсы аңғарамыз. Ақын</w:t>
      </w:r>
      <w:r w:rsidRPr="004242A6">
        <w:rPr>
          <w:rFonts w:ascii="Times New Roman" w:hAnsi="Times New Roman"/>
          <w:sz w:val="28"/>
          <w:szCs w:val="28"/>
          <w:lang w:val="kk-KZ"/>
        </w:rPr>
        <w:t>-</w:t>
      </w:r>
      <w:r>
        <w:rPr>
          <w:rFonts w:ascii="Times New Roman" w:hAnsi="Times New Roman"/>
          <w:sz w:val="28"/>
          <w:szCs w:val="28"/>
          <w:lang w:val="kk-KZ"/>
        </w:rPr>
        <w:t>жыраулар ат жалын тартып мінуге жарайтын қазақ баласының қасиетті борышы – өз Отанын сырттан келген басқыншы жаудан қорғау екендігін айырықша атап көрсетеді. Азамат, ет жігіт болу үшін әркім өз мінін өзі көріп, соны түзете білуі қажет: білім – баға жетпес қазына, дүниедегі жақсылықтың бәрі білім арқылы келеді: білім</w:t>
      </w:r>
      <w:r w:rsidRPr="004242A6">
        <w:rPr>
          <w:rFonts w:ascii="Times New Roman" w:hAnsi="Times New Roman"/>
          <w:sz w:val="28"/>
          <w:szCs w:val="28"/>
          <w:lang w:val="kk-KZ"/>
        </w:rPr>
        <w:t>-</w:t>
      </w:r>
      <w:r>
        <w:rPr>
          <w:rFonts w:ascii="Times New Roman" w:hAnsi="Times New Roman"/>
          <w:sz w:val="28"/>
          <w:szCs w:val="28"/>
          <w:lang w:val="kk-KZ"/>
        </w:rPr>
        <w:t>баға жетпес қазына, дүниедегі жақсылықтың бәрі білім арқылы келеді; биік адамгершілік отбасының берекесі, денсаулық, міне, осылардың бәрі кісінің басты байлығы. Бұхар жырау кәрілікті құлазыған шөлге, құз жартасқа, түпсіз тұңғиыққа теңейді. Өмірдің шырғалаңы көп ұзақ жолынан өтіп, өскен ортасы мен ағайын</w:t>
      </w:r>
      <w:r w:rsidRPr="004242A6">
        <w:rPr>
          <w:rFonts w:ascii="Times New Roman" w:hAnsi="Times New Roman"/>
          <w:sz w:val="28"/>
          <w:szCs w:val="28"/>
          <w:lang w:val="kk-KZ"/>
        </w:rPr>
        <w:t>-</w:t>
      </w:r>
      <w:r>
        <w:rPr>
          <w:rFonts w:ascii="Times New Roman" w:hAnsi="Times New Roman"/>
          <w:sz w:val="28"/>
          <w:szCs w:val="28"/>
          <w:lang w:val="kk-KZ"/>
        </w:rPr>
        <w:t>әулетіне бар шама</w:t>
      </w:r>
      <w:r w:rsidRPr="004242A6">
        <w:rPr>
          <w:rFonts w:ascii="Times New Roman" w:hAnsi="Times New Roman"/>
          <w:sz w:val="28"/>
          <w:szCs w:val="28"/>
          <w:lang w:val="kk-KZ"/>
        </w:rPr>
        <w:t>-</w:t>
      </w:r>
      <w:r>
        <w:rPr>
          <w:rFonts w:ascii="Times New Roman" w:hAnsi="Times New Roman"/>
          <w:sz w:val="28"/>
          <w:szCs w:val="28"/>
          <w:lang w:val="kk-KZ"/>
        </w:rPr>
        <w:t>шарқынша еңбек еткен қария ең алдымен өзі шеккен бейнетінің зейнетін көруі қажет, ол әсіресе жастардан қадір</w:t>
      </w:r>
      <w:r w:rsidRPr="004242A6">
        <w:rPr>
          <w:rFonts w:ascii="Times New Roman" w:hAnsi="Times New Roman"/>
          <w:sz w:val="28"/>
          <w:szCs w:val="28"/>
          <w:lang w:val="kk-KZ"/>
        </w:rPr>
        <w:t>-</w:t>
      </w:r>
      <w:r>
        <w:rPr>
          <w:rFonts w:ascii="Times New Roman" w:hAnsi="Times New Roman"/>
          <w:sz w:val="28"/>
          <w:szCs w:val="28"/>
          <w:lang w:val="kk-KZ"/>
        </w:rPr>
        <w:t>құрмет күтуге хақылы дейді. Ал сақалды, көпті көрген қария елдің ақылшысы болып қоймайды, сонымен бірге ол ел тағдыры үшін мойнына жауапкершілік те арқалайды. Сондықтан, жас буын оның даналық ақыл</w:t>
      </w:r>
      <w:r w:rsidRPr="004242A6">
        <w:rPr>
          <w:rFonts w:ascii="Times New Roman" w:hAnsi="Times New Roman"/>
          <w:sz w:val="28"/>
          <w:szCs w:val="28"/>
          <w:lang w:val="kk-KZ"/>
        </w:rPr>
        <w:t>-</w:t>
      </w:r>
      <w:r>
        <w:rPr>
          <w:rFonts w:ascii="Times New Roman" w:hAnsi="Times New Roman"/>
          <w:sz w:val="28"/>
          <w:szCs w:val="28"/>
          <w:lang w:val="kk-KZ"/>
        </w:rPr>
        <w:t>парасатынан тәлім алуы тиіс... Осы кезеңде өмір сүрген Құлекеұлы Шал ақын адам өмірінің әр алуан кезеңдері жайындағы өзінің ой</w:t>
      </w:r>
      <w:r w:rsidRPr="004242A6">
        <w:rPr>
          <w:rFonts w:ascii="Times New Roman" w:hAnsi="Times New Roman"/>
          <w:sz w:val="28"/>
          <w:szCs w:val="28"/>
          <w:lang w:val="kk-KZ"/>
        </w:rPr>
        <w:t>-</w:t>
      </w:r>
      <w:r>
        <w:rPr>
          <w:rFonts w:ascii="Times New Roman" w:hAnsi="Times New Roman"/>
          <w:sz w:val="28"/>
          <w:szCs w:val="28"/>
          <w:lang w:val="kk-KZ"/>
        </w:rPr>
        <w:t>топшылауының ортаға сала келіп, «жасөспірім бозбаланың үш түрі болады», дейді, олардың әрқайсысына өзінше мінездеме береді. Кейбір бозбала болбыр, тоғышар, жанаяр, көрсоқыр, жалқау келеді. Ол тек ас ішіп, аяқ босатар тірі жан. Мұндайларда айқын мақсат болмайды, болашақ өмірі бұлыңғыр мағынасыз. Жастардың енді бір түрі – керенау, кердең, мешкей, мақтаншақ, өркөкірек, екі жүзді, пайдакүнем келеді. Оның еті тірі, өлермен, мұндай жігітті ақын «ит жанды» деп атайды да, оның мінез</w:t>
      </w:r>
      <w:r w:rsidRPr="004242A6">
        <w:rPr>
          <w:rFonts w:ascii="Times New Roman" w:hAnsi="Times New Roman"/>
          <w:sz w:val="28"/>
          <w:szCs w:val="28"/>
          <w:lang w:val="kk-KZ"/>
        </w:rPr>
        <w:t>-</w:t>
      </w:r>
      <w:r>
        <w:rPr>
          <w:rFonts w:ascii="Times New Roman" w:hAnsi="Times New Roman"/>
          <w:sz w:val="28"/>
          <w:szCs w:val="28"/>
          <w:lang w:val="kk-KZ"/>
        </w:rPr>
        <w:t>құлқының басты ерекшелігі – күншілдік, тайыз ойлық деп түйіндейді. Жас адамның үшінші түрін ақын нағыз жігіт, яғни «жігіт жан» деп атайды. Ол кең пейілді, қиядағыны көзі шалатын, «өнерді үйрен де жирен» қағидасына жетік, өзін қай жерде қалай ұстауды білетін, кемел жігіт. Мұндай адамның ең бағалы қажеті – еңбек сүйгіштік, халқына қызмет етуге, адамға шарапатын тигігуге құштарлық.</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Қазақ жерінде, әсіресе оның отырықшы аудандарында орта ғасырдың өзінде</w:t>
      </w:r>
      <w:r w:rsidRPr="004242A6">
        <w:rPr>
          <w:rFonts w:ascii="Times New Roman" w:hAnsi="Times New Roman"/>
          <w:sz w:val="28"/>
          <w:szCs w:val="28"/>
          <w:lang w:val="kk-KZ"/>
        </w:rPr>
        <w:t>-</w:t>
      </w:r>
      <w:r>
        <w:rPr>
          <w:rFonts w:ascii="Times New Roman" w:hAnsi="Times New Roman"/>
          <w:sz w:val="28"/>
          <w:szCs w:val="28"/>
          <w:lang w:val="kk-KZ"/>
        </w:rPr>
        <w:t>ақ (VІ</w:t>
      </w:r>
      <w:r w:rsidRPr="004242A6">
        <w:rPr>
          <w:rFonts w:ascii="Times New Roman" w:hAnsi="Times New Roman"/>
          <w:sz w:val="28"/>
          <w:szCs w:val="28"/>
          <w:lang w:val="kk-KZ"/>
        </w:rPr>
        <w:t>-</w:t>
      </w:r>
      <w:r>
        <w:rPr>
          <w:rFonts w:ascii="Times New Roman" w:hAnsi="Times New Roman"/>
          <w:sz w:val="28"/>
          <w:szCs w:val="28"/>
          <w:lang w:val="kk-KZ"/>
        </w:rPr>
        <w:t>VІІ ғ.) көптеген діни мектептер мен кейінгі ІХ</w:t>
      </w:r>
      <w:r w:rsidRPr="004242A6">
        <w:rPr>
          <w:rFonts w:ascii="Times New Roman" w:hAnsi="Times New Roman"/>
          <w:sz w:val="28"/>
          <w:szCs w:val="28"/>
          <w:lang w:val="kk-KZ"/>
        </w:rPr>
        <w:t>-</w:t>
      </w:r>
      <w:r>
        <w:rPr>
          <w:rFonts w:ascii="Times New Roman" w:hAnsi="Times New Roman"/>
          <w:sz w:val="28"/>
          <w:szCs w:val="28"/>
          <w:lang w:val="kk-KZ"/>
        </w:rPr>
        <w:t>Х ғасырларда медреселер (діни жоғары оқу орындары) жұмыс істей бастаған еді. Қазақстанда шамамен қанша мектеп пен медресе болғандығы жайында нақты мәліметтер жоқ. Әйтсе де Испиджап, Тараз, Сайрам, Отырар, Түркістан т.б. қалаларда ірі медреселердің болғаны мәлім.</w:t>
      </w:r>
    </w:p>
    <w:p w:rsidR="00A30AB0" w:rsidRDefault="00A30AB0" w:rsidP="009738D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Балаларды оқуға 7–жастан қабылдап бастауышында 4–жыл оқытқан. Жылына 4–не  6 ай оқытқан оқу ақысы заттай төленген.  Жыл аяғында білім тексеру үшін сынақ өткізілген. Оған ата</w:t>
      </w:r>
      <w:r w:rsidRPr="004242A6">
        <w:rPr>
          <w:rFonts w:ascii="Times New Roman" w:hAnsi="Times New Roman"/>
          <w:sz w:val="28"/>
          <w:szCs w:val="28"/>
          <w:lang w:val="kk-KZ"/>
        </w:rPr>
        <w:t>-</w:t>
      </w:r>
      <w:r>
        <w:rPr>
          <w:rFonts w:ascii="Times New Roman" w:hAnsi="Times New Roman"/>
          <w:sz w:val="28"/>
          <w:szCs w:val="28"/>
          <w:lang w:val="kk-KZ"/>
        </w:rPr>
        <w:t>аналарда қатысып отырған. Қазіргідей диплом, аттестат берілмеген оқу бітірген жәйлі куәлік берілген. Медреселерде (көбіне қалаларда болған) ислам дінін уағыздайтын мұсылман мектептерінің молдалары (қазилар) мен сопылар, шариғат заңдарын түсіндіретін жоғары лауазымды дін қызметкерлері даярлаған.</w:t>
      </w:r>
    </w:p>
    <w:p w:rsidR="00A30AB0" w:rsidRDefault="00A30AB0" w:rsidP="009738D6">
      <w:pPr>
        <w:spacing w:after="0" w:line="240" w:lineRule="auto"/>
        <w:jc w:val="both"/>
        <w:rPr>
          <w:rFonts w:ascii="Times New Roman" w:hAnsi="Times New Roman"/>
          <w:sz w:val="28"/>
          <w:szCs w:val="28"/>
          <w:lang w:val="kk-KZ"/>
        </w:rPr>
      </w:pPr>
    </w:p>
    <w:p w:rsidR="00A30AB0" w:rsidRPr="00FB106A" w:rsidRDefault="00A30AB0" w:rsidP="009738D6">
      <w:pPr>
        <w:spacing w:after="0" w:line="240" w:lineRule="auto"/>
        <w:jc w:val="both"/>
        <w:rPr>
          <w:rFonts w:ascii="Times New Roman" w:hAnsi="Times New Roman"/>
          <w:sz w:val="28"/>
          <w:szCs w:val="28"/>
          <w:lang w:val="kk-KZ"/>
        </w:rPr>
      </w:pPr>
    </w:p>
    <w:p w:rsidR="00A30AB0" w:rsidRDefault="00A30AB0" w:rsidP="00BD4F79">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3-дәріс. </w:t>
      </w:r>
      <w:r w:rsidRPr="00725A5C">
        <w:rPr>
          <w:rFonts w:ascii="Times New Roman" w:hAnsi="Times New Roman"/>
          <w:b/>
          <w:sz w:val="28"/>
          <w:szCs w:val="28"/>
          <w:lang w:val="kk-KZ"/>
        </w:rPr>
        <w:t>Әл</w:t>
      </w:r>
      <w:r>
        <w:rPr>
          <w:rFonts w:ascii="Times New Roman" w:hAnsi="Times New Roman"/>
          <w:b/>
          <w:sz w:val="28"/>
          <w:szCs w:val="28"/>
          <w:lang w:val="kk-KZ"/>
        </w:rPr>
        <w:t>-Фарабидің педагогикалық мұрасы</w:t>
      </w:r>
    </w:p>
    <w:p w:rsidR="00A30AB0" w:rsidRPr="00725A5C" w:rsidRDefault="00A30AB0" w:rsidP="00BD4F79">
      <w:pPr>
        <w:spacing w:after="0" w:line="240" w:lineRule="auto"/>
        <w:jc w:val="center"/>
        <w:rPr>
          <w:rFonts w:ascii="Times New Roman" w:hAnsi="Times New Roman"/>
          <w:b/>
          <w:sz w:val="28"/>
          <w:szCs w:val="28"/>
          <w:lang w:val="kk-KZ"/>
        </w:rPr>
      </w:pPr>
    </w:p>
    <w:p w:rsidR="00A30AB0" w:rsidRDefault="00A30AB0" w:rsidP="00BD4F79">
      <w:pPr>
        <w:spacing w:after="0" w:line="240" w:lineRule="auto"/>
        <w:jc w:val="both"/>
        <w:rPr>
          <w:rFonts w:ascii="Times New Roman" w:hAnsi="Times New Roman"/>
          <w:sz w:val="28"/>
          <w:szCs w:val="28"/>
          <w:lang w:val="kk-KZ"/>
        </w:rPr>
      </w:pPr>
      <w:r w:rsidRPr="00725A5C">
        <w:rPr>
          <w:rFonts w:ascii="Times New Roman" w:hAnsi="Times New Roman"/>
          <w:b/>
          <w:sz w:val="28"/>
          <w:szCs w:val="28"/>
          <w:lang w:val="kk-KZ"/>
        </w:rPr>
        <w:t>Мақсаты:</w:t>
      </w:r>
      <w:r>
        <w:rPr>
          <w:rFonts w:ascii="Times New Roman" w:hAnsi="Times New Roman"/>
          <w:sz w:val="28"/>
          <w:szCs w:val="28"/>
          <w:lang w:val="kk-KZ"/>
        </w:rPr>
        <w:t xml:space="preserve">  Әл-Фарабидің педагогикалық идеяларын ашу. </w:t>
      </w:r>
    </w:p>
    <w:p w:rsidR="00A30AB0" w:rsidRPr="00725A5C" w:rsidRDefault="00A30AB0" w:rsidP="00BD4F79">
      <w:pPr>
        <w:spacing w:after="0" w:line="240" w:lineRule="auto"/>
        <w:jc w:val="both"/>
        <w:rPr>
          <w:rFonts w:ascii="Times New Roman" w:hAnsi="Times New Roman"/>
          <w:b/>
          <w:sz w:val="28"/>
          <w:szCs w:val="28"/>
          <w:lang w:val="kk-KZ"/>
        </w:rPr>
      </w:pPr>
      <w:r w:rsidRPr="00725A5C">
        <w:rPr>
          <w:rFonts w:ascii="Times New Roman" w:hAnsi="Times New Roman"/>
          <w:b/>
          <w:sz w:val="28"/>
          <w:szCs w:val="28"/>
          <w:lang w:val="kk-KZ"/>
        </w:rPr>
        <w:t xml:space="preserve">Жоспар: </w:t>
      </w:r>
    </w:p>
    <w:p w:rsidR="00A30AB0" w:rsidRDefault="00A30AB0" w:rsidP="00BD4F79">
      <w:pPr>
        <w:pStyle w:val="ListParagraph"/>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Әл-Фарабидің педагогикалық идеяларының әлеуметтік-тарихи негіздері. </w:t>
      </w:r>
    </w:p>
    <w:p w:rsidR="00A30AB0" w:rsidRDefault="00A30AB0" w:rsidP="00BD4F79">
      <w:pPr>
        <w:pStyle w:val="ListParagraph"/>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Әл-Фараби тәрбие туралы. </w:t>
      </w:r>
    </w:p>
    <w:p w:rsidR="00A30AB0" w:rsidRDefault="00A30AB0" w:rsidP="00BD4F79">
      <w:pPr>
        <w:pStyle w:val="ListParagraph"/>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Әл-Фарабидің дидактикалық идеялары. </w:t>
      </w:r>
    </w:p>
    <w:p w:rsidR="00A30AB0" w:rsidRPr="00D0617F" w:rsidRDefault="00A30AB0" w:rsidP="00BD4F79">
      <w:pPr>
        <w:spacing w:after="0" w:line="240" w:lineRule="auto"/>
        <w:ind w:left="360"/>
        <w:jc w:val="both"/>
        <w:rPr>
          <w:rFonts w:ascii="Times New Roman" w:hAnsi="Times New Roman"/>
          <w:sz w:val="28"/>
          <w:szCs w:val="28"/>
          <w:lang w:val="kk-KZ"/>
        </w:rPr>
      </w:pP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Әбу Насыр Әл-Фарабидің тәлім-тәрбие жайында ой-пікірлері философиялық көзкарастарына негізделеді.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Әбу Насыр Әл-Фараби – шығыстың ұлы ойшылы, әмбебап – ғалым, Оңтүстік Қазақстан облысындағы Отырар қаласында туған. Фараби ілкі ортағасырлық білім-ғылымның барлық салаларының негізін қамтитын орасан мол мұра қалдырды, сол үшін оны көзі тірісінде-ақ «Екінші ұстаз» атады.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 мен білім, педагогика мен психология, этика мен әдістеменің теориялық және практикалық мәселелерін қарастыру Фарабидің ажырамас бөлігі болып табылады. Әлемнің негізгі тұтқасы – адам. Егер оның ақыл-ой парасаты ойдағыдай дамып жетілсе, ол дұрыс өсіп өркендей алады. Қажетті дағдылар мен жақсы мінез-құлық адамды бақытқа кенелтеді. Жаман мінез-құлық – бұл рухани дерт, жақсы мінез-құлық пен ақыл-ой парасаты – адамның басты қадір-қасеиттері қалыпты іс-әрекет үстінде ғана  қалыптасады. Адамның өсіп жетілуінде Фараби дағды мен әдетке елеулі орын береді, бұлар тәлімгердің ғибратты сөзі мен нақты ісі жәрдемімен қалыптасады. Қандай болсын әдіс, тәсіл (мақтау, бетіне басып ұялту, көзін жеткізу, көндіру, тағы басқалары) тәрбиешіден асқан имандылық, ізетті талап етеді, осылай еткенде ғана ол шәкірттерден шыншылдықты, сыпайылылықты, әділеттікті талап ете алады, сондықтан мұндай қасиеттерге ұстаздың өзі де ие болуға тиіс. Ізгі, әділетті қаланың басшысы мен ұстаз екеуі бірдей дәрежеде тәлімгер. Ұстаз балаларды, ал қала басшысы шаһардың бүкіл тұрғындарын тәрбиелейді. Нағыз тәрбиеші, жалпы жұртқа танымал жетекші өзінің бойына он екі тума табиғи қасиетті, алты жүре дарыған қасиетті меңгерген дана адам. Оқыту – тіл ұстарту, білім беру арқылы, үйрету жолымен, ал тәрбиелеу – сарамандық жұмыс пен тәжірибе қуаныш пен бақытқа кенелтеді, дүниені танып біле отырып, адам оның әсемдігі мен бітім-болмысына қанығады. Ғылым-білімді, әр алуан қолөнер кәсіптерінің дағдыларын игеруге, үлгілі адамгершілік қасиеттердің қалыптасуына қажырлы еңбек, оқыту, тәрбие берумен қатар өзін-өзі тәрбиелеу, күшті ерік-жігер арқылы жетуге болады.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Әл-Фарабидің «Сөз ғылымдарының классификациясы туралы» деп аталатын трактаты 5 тараудан тұрады. Олар: «Тіл туралы ғылым», «Логика», «Математика», «Табиғат ғылымдары және тәңірлік ғылымдары», «Азаматтық ғылым, юриспенденция және догматикалық діни ілім» т.б. Тараулардың аттарынан-ақ белгілі болып отырғандай, Әл-Фараби бұл ғылым салаларынан түрлеріне ерекше мән беріп өзінше түсіндіруге тырысады.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 трактаты туралы Әл-Фараби: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кітаптағының бәрі пайдалы, өйткені, егер адам осы ғылымдардың бірін қарастырып, зерттегісі келсе, онда ол неден бастаудың, атап айтқанда, нені зерттеу керек екенін, зерттеу үшін ненің жарамсыз екенін және өзінің оған қай дәрежере қолы жете алатындығын білетін болады. Сөйтіп, оның ғылымға баратын жолы қараңғылық пен надандыққа емес, білім мен парасатқа негізделетін болады», - деп жазды.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Шындығында ойшылдардың бұл трактаты – ғылымның әр түрлі саласымен айналысушы ғалымдар мен мұғалімдердің зерттеу ісіне негіз боларлық құнды туынды.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Логика« деп аталатын бөлімінде Әл-Фараби былайша анықтама береді: «Логика» өнері интеллектінің (ақылдың) кемеліне келуіне туғызатынжәне қатеге ұрыну мумкіндігі бар интеллект обьектілерін танудың барлық жағдайларында адамды дұрыс жолға бағдарлайтын заңдар жиынтығын үйретеді, адамды қателесуден, мүлт кетуден және ұсақ күнәлардан сақтап, қорғайтын заңдарды үйретеді, яғни, логика өнері – адамның ақыл-парасатын жетілдіруге көмектесетін, қате жіберсе, оны мойындап, қайталамауға, басқаның ісіне әділ баға беруге көмектесетін құрал.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 өмірі үшін, әсересе ұстаздарға бұл құралдың қажеттігі түсінікті. Ұстаздың негізі мақсаты өз шәкіртіне тиянақты білім беріп, ізгілікті мінез-құлыққа тәрбиелеу деп білсек, сол тиянақты білім, ізгілік ұстаздың өз бойында болуы шарт. Егерде сол тиянақты білім, осының бірі адам бойында кездеспейтін болса, онда ол «логика саласында надан» деп есептеліп, қайсыбір мәселеде кімдікі жөн екенін, оның қалайша жөн екенін ажырата алмайды. Бұл жағдай ұстаз бойында кездесетін болса, сөзсіз, оның беделін түсіріп, өз шәкірттерінің мінез-құлық, іс-әрекеттеріне дұрыс баға бере алмағандықтан, олардың арасында түсінбеушілік, кейде бір-біріне деген дөрекілік те кездесіп отырады. Түсінбеушілік, дөрекілік жүрген жерде әрине логика, парасаттылық туралы дұрыс болмауы мүмкін емес. Сол себепті шәкірттің ой-талғамын жетілдіру, оның ізгілікті іс-әрекет жасауына көмектесу – ұстаз парызы.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творчествосында көрнекті орын алатын мәселенің бірі – тәрбие мәселесі. Тәрбиеге анықтама бере келіп, ол: «Тәрбиелеу дегеніміз – халықтардың бойына білімге негізделген этикалық ізгіліктер мен өнерлерді дамыту әдісі деген сөз... тәрбиелеу кезінде халықтар мен қала тұрғындарына білімге негізделген қасиеттерден туатын іс-әрекет жасау дағдысы сіңірледі, олар осындай іс-әрекетке жігерлендіріледі, осы әрекетті жасау тілегі қоздырылады, осы қасиеттер және бұлармен байланысты әрекеттер адамдардың және адамдарды осыған жан-тәнімен құштар ететіндей болуы көзделеді» деп жазды. (3)</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Тәрбие мәселесін Әл-Фараби осындай кең мағынада түсіне отырып, тәрбиенің жалпы халықтар мен қала тұрғындарының өмірінде алатын, атқаратын орнын жоғары бағалайды. Дұрыс тәрбие берілмеген халықтар немесе қала тұрғындары деп аталып, ондай қалалардың түрлері, адамдарында кездесетін нашар мінез-құлық, іс-әрекеттер сипатталады.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бұл жерде адам бойына этикалық ізгіліктерді білім, тәрбие арқылы дамыту, сол арқылы адамның игі әрекеттерге талпынуы, ол  әрекеттерді жан-тәнімен ұнатуы туралы айтып отыр.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Этикалық ізгіліктерді адам бойына дарытуда Әл-Фараби тәрбиелеудің екі түрін атап көрсетеді: бірінші – иландырғыш нақыл сөз, сезімге әсер еткіш нақыл сөздер әдісі; бұл әдіс арқылы адамдарды өз еркімен игілікті істер жасауға жігерлендіруге болады; екіншісі – өз еркімен, өз қалауы бойынша жөнге келмейтін және сөзге құлақ аспайтын «бүлікші, көнімсіз», ересек адамдарға қолданатын күштеу әдісі. </w:t>
      </w:r>
    </w:p>
    <w:p w:rsidR="00A30AB0" w:rsidRDefault="00A30AB0" w:rsidP="00BD4F7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 әдістердің ішінде Әл-Фараби иландыру немесе ерікті түрде тәрбиелеу әдісін жоғары бағалайды. Адам сезіміне ерекше әсер ететін, оның жай-күйін баурап алатын этикалық нақыл сөздермен адамды дұрыс бағытқа, игілікті мінез-құлыққа тәрбиелеуге болады. Тәрбиенің нәтижесінде адам бойында пайда болған ізгілікті қасиеттерді, мінез-құлық тұрақты күйге айналдыру үшін дағды қажет. </w:t>
      </w:r>
    </w:p>
    <w:p w:rsidR="00A30AB0" w:rsidRPr="00705B70" w:rsidRDefault="00A30AB0" w:rsidP="00705B70">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Әл-Фараби ақыл парасат пен тәрбиенің рөлі туралы айта келіп, тәрбиесіз дағды, дағдысыз тәрбие болмайтынын ескертеді. Тәрбиесіз дағды болмайды дейтін себебі, мысалы, жас нәрестені алғашқы күннен бастап-ақ ізгілікті істерге бағыттар, тәрбиелесе ғана, оның бойына сол істер дағды ретінде қалыптасады. Сол сияқты дағдысыз тәрбие болмайды дейтіні, тәрбиенің нәтижесінде қол жеткен қайырымды іс-әрекеттерді, мінез-құлықты дағды арқылы тұрақты күйге айналдырып, отырмайынша, адам ізгілікті бола алмайды. Кейбір жастардың міне-құлқы, іс-әрекет заман талабынан шыға бермейді. </w:t>
      </w: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Default="00A30AB0" w:rsidP="00BD4F79">
      <w:pPr>
        <w:rPr>
          <w:rFonts w:ascii="Times New Roman" w:hAnsi="Times New Roman"/>
          <w:b/>
          <w:sz w:val="32"/>
          <w:szCs w:val="32"/>
          <w:lang w:val="kk-KZ"/>
        </w:rPr>
      </w:pPr>
    </w:p>
    <w:p w:rsidR="00A30AB0" w:rsidRPr="006A5AEE" w:rsidRDefault="00A30AB0" w:rsidP="00BD4F79">
      <w:pPr>
        <w:rPr>
          <w:sz w:val="32"/>
          <w:szCs w:val="32"/>
          <w:lang w:val="kk-KZ"/>
        </w:rPr>
      </w:pPr>
      <w:r w:rsidRPr="006A5AEE">
        <w:rPr>
          <w:rFonts w:ascii="Times New Roman" w:hAnsi="Times New Roman"/>
          <w:b/>
          <w:sz w:val="32"/>
          <w:szCs w:val="32"/>
          <w:lang w:val="kk-KZ"/>
        </w:rPr>
        <w:t xml:space="preserve">2 </w:t>
      </w:r>
      <w:r w:rsidRPr="00EE47F0">
        <w:rPr>
          <w:rFonts w:ascii="Times New Roman" w:hAnsi="Times New Roman"/>
          <w:b/>
          <w:sz w:val="32"/>
          <w:szCs w:val="32"/>
          <w:lang w:val="kk-KZ"/>
        </w:rPr>
        <w:t>Модуль</w:t>
      </w:r>
      <w:r w:rsidRPr="006A5AEE">
        <w:rPr>
          <w:rFonts w:ascii="Times New Roman" w:hAnsi="Times New Roman"/>
          <w:b/>
          <w:sz w:val="32"/>
          <w:szCs w:val="32"/>
          <w:lang w:val="kk-KZ"/>
        </w:rPr>
        <w:t>.</w:t>
      </w:r>
      <w:r w:rsidRPr="00EE47F0">
        <w:rPr>
          <w:rFonts w:ascii="Times New Roman" w:hAnsi="Times New Roman"/>
          <w:b/>
          <w:sz w:val="32"/>
          <w:szCs w:val="32"/>
          <w:lang w:val="kk-KZ"/>
        </w:rPr>
        <w:t xml:space="preserve"> </w:t>
      </w:r>
      <w:r w:rsidRPr="006A5AEE">
        <w:rPr>
          <w:rFonts w:ascii="Times New Roman" w:hAnsi="Times New Roman"/>
          <w:b/>
          <w:sz w:val="32"/>
          <w:szCs w:val="32"/>
          <w:lang w:val="kk-KZ"/>
        </w:rPr>
        <w:t>XVIII – XIX  ғ.ғ. Қазақстандағы педагогикалық ой</w:t>
      </w:r>
    </w:p>
    <w:p w:rsidR="00A30AB0" w:rsidRDefault="00A30AB0" w:rsidP="006A5AEE">
      <w:pPr>
        <w:spacing w:after="0" w:line="240" w:lineRule="auto"/>
        <w:rPr>
          <w:rFonts w:ascii="Times New Roman" w:hAnsi="Times New Roman"/>
          <w:b/>
          <w:sz w:val="28"/>
          <w:szCs w:val="28"/>
          <w:lang w:val="kk-KZ"/>
        </w:rPr>
      </w:pPr>
      <w:r w:rsidRPr="004A6554">
        <w:rPr>
          <w:rFonts w:ascii="Times New Roman" w:hAnsi="Times New Roman"/>
          <w:b/>
          <w:sz w:val="28"/>
          <w:szCs w:val="28"/>
          <w:lang w:val="kk-KZ"/>
        </w:rPr>
        <w:t xml:space="preserve">4-дәріс. </w:t>
      </w:r>
      <w:r>
        <w:rPr>
          <w:rFonts w:ascii="Times New Roman" w:hAnsi="Times New Roman"/>
          <w:b/>
          <w:sz w:val="28"/>
          <w:szCs w:val="28"/>
          <w:lang w:val="kk-KZ"/>
        </w:rPr>
        <w:t>Х</w:t>
      </w:r>
      <w:r w:rsidRPr="00C06ED3">
        <w:rPr>
          <w:rFonts w:ascii="Times New Roman" w:hAnsi="Times New Roman"/>
          <w:b/>
          <w:sz w:val="28"/>
          <w:szCs w:val="28"/>
          <w:lang w:val="kk-KZ"/>
        </w:rPr>
        <w:t>V</w:t>
      </w:r>
      <w:r w:rsidRPr="00E20624">
        <w:rPr>
          <w:rFonts w:ascii="Times New Roman" w:hAnsi="Times New Roman"/>
          <w:b/>
          <w:sz w:val="28"/>
          <w:szCs w:val="28"/>
          <w:lang w:val="kk-KZ"/>
        </w:rPr>
        <w:t>ІІІ ғасыр – ХІХ ғасырдың басындағы</w:t>
      </w:r>
      <w:r>
        <w:rPr>
          <w:rFonts w:ascii="Times New Roman" w:hAnsi="Times New Roman"/>
          <w:b/>
          <w:sz w:val="28"/>
          <w:szCs w:val="28"/>
          <w:lang w:val="kk-KZ"/>
        </w:rPr>
        <w:t xml:space="preserve">  </w:t>
      </w:r>
      <w:r w:rsidRPr="00E20624">
        <w:rPr>
          <w:rFonts w:ascii="Times New Roman" w:hAnsi="Times New Roman"/>
          <w:b/>
          <w:sz w:val="28"/>
          <w:szCs w:val="28"/>
          <w:lang w:val="kk-KZ"/>
        </w:rPr>
        <w:t xml:space="preserve">Қазақстандағы мектеп пен педагогикалық </w:t>
      </w:r>
      <w:r>
        <w:rPr>
          <w:rFonts w:ascii="Times New Roman" w:hAnsi="Times New Roman"/>
          <w:b/>
          <w:sz w:val="28"/>
          <w:szCs w:val="28"/>
          <w:lang w:val="kk-KZ"/>
        </w:rPr>
        <w:t xml:space="preserve"> </w:t>
      </w:r>
      <w:r w:rsidRPr="00E20624">
        <w:rPr>
          <w:rFonts w:ascii="Times New Roman" w:hAnsi="Times New Roman"/>
          <w:b/>
          <w:sz w:val="28"/>
          <w:szCs w:val="28"/>
          <w:lang w:val="kk-KZ"/>
        </w:rPr>
        <w:t>ой</w:t>
      </w:r>
    </w:p>
    <w:p w:rsidR="00A30AB0" w:rsidRDefault="00A30AB0" w:rsidP="004A6554">
      <w:pPr>
        <w:spacing w:after="0" w:line="240" w:lineRule="auto"/>
        <w:jc w:val="center"/>
        <w:rPr>
          <w:rFonts w:ascii="Times New Roman" w:hAnsi="Times New Roman"/>
          <w:b/>
          <w:sz w:val="28"/>
          <w:szCs w:val="28"/>
          <w:lang w:val="kk-KZ"/>
        </w:rPr>
      </w:pPr>
    </w:p>
    <w:p w:rsidR="00A30AB0" w:rsidRDefault="00A30AB0" w:rsidP="004A6554">
      <w:pPr>
        <w:spacing w:after="0" w:line="240" w:lineRule="auto"/>
        <w:jc w:val="both"/>
        <w:rPr>
          <w:rFonts w:ascii="Times New Roman" w:hAnsi="Times New Roman"/>
          <w:sz w:val="28"/>
          <w:szCs w:val="28"/>
          <w:lang w:val="kk-KZ"/>
        </w:rPr>
      </w:pPr>
      <w:r w:rsidRPr="00574D51">
        <w:rPr>
          <w:rFonts w:ascii="Times New Roman" w:hAnsi="Times New Roman"/>
          <w:b/>
          <w:sz w:val="28"/>
          <w:szCs w:val="28"/>
          <w:lang w:val="kk-KZ"/>
        </w:rPr>
        <w:t>Мақсат:</w:t>
      </w:r>
      <w:r>
        <w:rPr>
          <w:rFonts w:ascii="Times New Roman" w:hAnsi="Times New Roman"/>
          <w:sz w:val="28"/>
          <w:szCs w:val="28"/>
          <w:lang w:val="kk-KZ"/>
        </w:rPr>
        <w:t xml:space="preserve"> Х</w:t>
      </w:r>
      <w:r w:rsidRPr="00C06ED3">
        <w:rPr>
          <w:rFonts w:ascii="Times New Roman" w:hAnsi="Times New Roman"/>
          <w:sz w:val="28"/>
          <w:szCs w:val="28"/>
          <w:lang w:val="kk-KZ"/>
        </w:rPr>
        <w:t>V</w:t>
      </w:r>
      <w:r>
        <w:rPr>
          <w:rFonts w:ascii="Times New Roman" w:hAnsi="Times New Roman"/>
          <w:sz w:val="28"/>
          <w:szCs w:val="28"/>
          <w:lang w:val="kk-KZ"/>
        </w:rPr>
        <w:t xml:space="preserve">ІІІ ғасыр мен ХІХ ғасырдың бірінші жартысы аралығындағы Қазақстандағы педагогикалық ой-пікірлер туралы түсінік қалыптастыру. </w:t>
      </w:r>
    </w:p>
    <w:p w:rsidR="00A30AB0" w:rsidRDefault="00A30AB0" w:rsidP="004A6554">
      <w:pPr>
        <w:spacing w:after="0" w:line="240" w:lineRule="auto"/>
        <w:jc w:val="both"/>
        <w:rPr>
          <w:rFonts w:ascii="Times New Roman" w:hAnsi="Times New Roman"/>
          <w:b/>
          <w:sz w:val="28"/>
          <w:szCs w:val="28"/>
          <w:lang w:val="kk-KZ"/>
        </w:rPr>
      </w:pPr>
    </w:p>
    <w:p w:rsidR="00A30AB0" w:rsidRPr="00574D51" w:rsidRDefault="00A30AB0" w:rsidP="004A6554">
      <w:pPr>
        <w:spacing w:after="0" w:line="240" w:lineRule="auto"/>
        <w:jc w:val="both"/>
        <w:rPr>
          <w:rFonts w:ascii="Times New Roman" w:hAnsi="Times New Roman"/>
          <w:b/>
          <w:sz w:val="28"/>
          <w:szCs w:val="28"/>
          <w:lang w:val="kk-KZ"/>
        </w:rPr>
      </w:pPr>
      <w:r w:rsidRPr="00574D51">
        <w:rPr>
          <w:rFonts w:ascii="Times New Roman" w:hAnsi="Times New Roman"/>
          <w:b/>
          <w:sz w:val="28"/>
          <w:szCs w:val="28"/>
          <w:lang w:val="kk-KZ"/>
        </w:rPr>
        <w:t xml:space="preserve">Жоспар: </w:t>
      </w:r>
    </w:p>
    <w:p w:rsidR="00A30AB0" w:rsidRDefault="00A30AB0" w:rsidP="004A6554">
      <w:pPr>
        <w:pStyle w:val="ListParagraph"/>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Х</w:t>
      </w:r>
      <w:r w:rsidRPr="00C06ED3">
        <w:rPr>
          <w:rFonts w:ascii="Times New Roman" w:hAnsi="Times New Roman"/>
          <w:sz w:val="28"/>
          <w:szCs w:val="28"/>
          <w:lang w:val="kk-KZ"/>
        </w:rPr>
        <w:t>V</w:t>
      </w:r>
      <w:r>
        <w:rPr>
          <w:rFonts w:ascii="Times New Roman" w:hAnsi="Times New Roman"/>
          <w:sz w:val="28"/>
          <w:szCs w:val="28"/>
          <w:lang w:val="kk-KZ"/>
        </w:rPr>
        <w:t xml:space="preserve">ІІІ-ХІХ ғасырлардағы қазақ жырауларының тәлімгерлері. </w:t>
      </w:r>
    </w:p>
    <w:p w:rsidR="00A30AB0" w:rsidRDefault="00A30AB0" w:rsidP="004A6554">
      <w:pPr>
        <w:pStyle w:val="ListParagraph"/>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Х</w:t>
      </w:r>
      <w:r w:rsidRPr="00C06ED3">
        <w:rPr>
          <w:rFonts w:ascii="Times New Roman" w:hAnsi="Times New Roman"/>
          <w:sz w:val="28"/>
          <w:szCs w:val="28"/>
          <w:lang w:val="kk-KZ"/>
        </w:rPr>
        <w:t>V</w:t>
      </w:r>
      <w:r>
        <w:rPr>
          <w:rFonts w:ascii="Times New Roman" w:hAnsi="Times New Roman"/>
          <w:sz w:val="28"/>
          <w:szCs w:val="28"/>
          <w:lang w:val="kk-KZ"/>
        </w:rPr>
        <w:t xml:space="preserve">ІІІ-ХІХ қазақ жыраулардың тәлім-тәрбиелік ойларының негізгі желілері. </w:t>
      </w:r>
    </w:p>
    <w:p w:rsidR="00A30AB0" w:rsidRDefault="00A30AB0" w:rsidP="004A6554">
      <w:pPr>
        <w:pStyle w:val="ListParagraph"/>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Асан қайғы нақыл сөздеріндегі тәлім-тәрбиелік мәні. </w:t>
      </w:r>
    </w:p>
    <w:p w:rsidR="00A30AB0" w:rsidRDefault="00A30AB0" w:rsidP="004A6554">
      <w:pPr>
        <w:pStyle w:val="ListParagraph"/>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Үмбетей мен Бұқар жырау еңбектеріндегі дидактикалық толғаулар. </w:t>
      </w:r>
    </w:p>
    <w:p w:rsidR="00A30AB0" w:rsidRDefault="00A30AB0" w:rsidP="004A6554">
      <w:pPr>
        <w:pStyle w:val="ListParagraph"/>
        <w:numPr>
          <w:ilvl w:val="0"/>
          <w:numId w:val="1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Шал ақын шығармашылығындағы реалистік ой-толғаныстар. </w:t>
      </w:r>
    </w:p>
    <w:p w:rsidR="00A30AB0" w:rsidRPr="003E7B02" w:rsidRDefault="00A30AB0" w:rsidP="004A6554">
      <w:pPr>
        <w:spacing w:after="0" w:line="240" w:lineRule="auto"/>
        <w:ind w:left="360"/>
        <w:jc w:val="both"/>
        <w:rPr>
          <w:rFonts w:ascii="Times New Roman" w:hAnsi="Times New Roman"/>
          <w:sz w:val="28"/>
          <w:szCs w:val="28"/>
          <w:lang w:val="kk-KZ"/>
        </w:rPr>
      </w:pPr>
    </w:p>
    <w:p w:rsidR="00A30AB0" w:rsidRDefault="00A30AB0" w:rsidP="004A6554">
      <w:pPr>
        <w:spacing w:after="0" w:line="240" w:lineRule="auto"/>
        <w:jc w:val="both"/>
        <w:rPr>
          <w:rFonts w:ascii="Times New Roman" w:hAnsi="Times New Roman"/>
          <w:sz w:val="28"/>
          <w:szCs w:val="28"/>
          <w:lang w:val="kk-KZ"/>
        </w:rPr>
      </w:pPr>
      <w:r w:rsidRPr="00574D51">
        <w:rPr>
          <w:rFonts w:ascii="Times New Roman" w:hAnsi="Times New Roman"/>
          <w:b/>
          <w:sz w:val="28"/>
          <w:szCs w:val="28"/>
          <w:lang w:val="kk-KZ"/>
        </w:rPr>
        <w:t>Негізгі ұғымдар:</w:t>
      </w:r>
      <w:r>
        <w:rPr>
          <w:rFonts w:ascii="Times New Roman" w:hAnsi="Times New Roman"/>
          <w:sz w:val="28"/>
          <w:szCs w:val="28"/>
          <w:lang w:val="kk-KZ"/>
        </w:rPr>
        <w:t xml:space="preserve"> мәдениет, исламдық педагогика, ислам, халықтық педагогика, тәрбие әдістері. </w:t>
      </w:r>
    </w:p>
    <w:p w:rsidR="00A30AB0" w:rsidRDefault="00A30AB0" w:rsidP="004A6554">
      <w:pPr>
        <w:spacing w:after="0" w:line="240" w:lineRule="auto"/>
        <w:jc w:val="both"/>
        <w:rPr>
          <w:rFonts w:ascii="Times New Roman" w:hAnsi="Times New Roman"/>
          <w:sz w:val="28"/>
          <w:szCs w:val="28"/>
          <w:lang w:val="kk-KZ"/>
        </w:rPr>
      </w:pPr>
      <w:r w:rsidRPr="00574D51">
        <w:rPr>
          <w:rFonts w:ascii="Times New Roman" w:hAnsi="Times New Roman"/>
          <w:b/>
          <w:sz w:val="28"/>
          <w:szCs w:val="28"/>
          <w:lang w:val="kk-KZ"/>
        </w:rPr>
        <w:t>Пәнаралық байланыстар:</w:t>
      </w:r>
      <w:r>
        <w:rPr>
          <w:rFonts w:ascii="Times New Roman" w:hAnsi="Times New Roman"/>
          <w:sz w:val="28"/>
          <w:szCs w:val="28"/>
          <w:lang w:val="kk-KZ"/>
        </w:rPr>
        <w:t>әдебиет, философия, тарих, мәдениеттану, қоғамтану.</w:t>
      </w:r>
    </w:p>
    <w:p w:rsidR="00A30AB0" w:rsidRPr="00705B70" w:rsidRDefault="00A30AB0" w:rsidP="004A6554">
      <w:pPr>
        <w:spacing w:after="0" w:line="240" w:lineRule="auto"/>
        <w:jc w:val="both"/>
        <w:rPr>
          <w:rFonts w:ascii="Times New Roman" w:hAnsi="Times New Roman"/>
          <w:b/>
          <w:sz w:val="24"/>
          <w:szCs w:val="24"/>
          <w:lang w:val="kk-KZ"/>
        </w:rPr>
      </w:pPr>
      <w:r w:rsidRPr="00705B70">
        <w:rPr>
          <w:rFonts w:ascii="Times New Roman" w:hAnsi="Times New Roman"/>
          <w:b/>
          <w:sz w:val="24"/>
          <w:szCs w:val="24"/>
          <w:lang w:val="kk-KZ"/>
        </w:rPr>
        <w:t xml:space="preserve">Әдебиет: </w:t>
      </w:r>
    </w:p>
    <w:p w:rsidR="00A30AB0" w:rsidRPr="00705B70" w:rsidRDefault="00A30AB0" w:rsidP="004A6554">
      <w:pPr>
        <w:pStyle w:val="ListParagraph"/>
        <w:numPr>
          <w:ilvl w:val="0"/>
          <w:numId w:val="12"/>
        </w:numPr>
        <w:spacing w:after="0" w:line="240" w:lineRule="auto"/>
        <w:jc w:val="both"/>
        <w:rPr>
          <w:rFonts w:ascii="Times New Roman" w:hAnsi="Times New Roman"/>
          <w:sz w:val="24"/>
          <w:szCs w:val="24"/>
          <w:lang w:val="kk-KZ"/>
        </w:rPr>
      </w:pPr>
      <w:r w:rsidRPr="00705B70">
        <w:rPr>
          <w:rFonts w:ascii="Times New Roman" w:hAnsi="Times New Roman"/>
          <w:sz w:val="24"/>
          <w:szCs w:val="24"/>
          <w:lang w:val="kk-KZ"/>
        </w:rPr>
        <w:t>Қалиев С.Қ. ХV-ХІХ ғасырлар ақын-жырауларының поэзиясындағы педагогикалық ой-пікірлер. –Алматы: Рауан, 1990.</w:t>
      </w:r>
    </w:p>
    <w:p w:rsidR="00A30AB0" w:rsidRPr="00705B70" w:rsidRDefault="00A30AB0" w:rsidP="004A6554">
      <w:pPr>
        <w:pStyle w:val="ListParagraph"/>
        <w:numPr>
          <w:ilvl w:val="0"/>
          <w:numId w:val="12"/>
        </w:numPr>
        <w:spacing w:after="0" w:line="240" w:lineRule="auto"/>
        <w:jc w:val="both"/>
        <w:rPr>
          <w:rFonts w:ascii="Times New Roman" w:hAnsi="Times New Roman"/>
          <w:sz w:val="24"/>
          <w:szCs w:val="24"/>
          <w:lang w:val="kk-KZ"/>
        </w:rPr>
      </w:pPr>
      <w:r w:rsidRPr="00705B70">
        <w:rPr>
          <w:rFonts w:ascii="Times New Roman" w:hAnsi="Times New Roman"/>
          <w:sz w:val="24"/>
          <w:szCs w:val="24"/>
          <w:lang w:val="kk-KZ"/>
        </w:rPr>
        <w:t>Қазақ педагогикасы антологиясы. –Алматы, 1996.</w:t>
      </w:r>
    </w:p>
    <w:p w:rsidR="00A30AB0" w:rsidRDefault="00A30AB0" w:rsidP="004A6554">
      <w:pPr>
        <w:pStyle w:val="ListParagraph"/>
        <w:numPr>
          <w:ilvl w:val="0"/>
          <w:numId w:val="12"/>
        </w:numPr>
        <w:spacing w:after="0" w:line="240" w:lineRule="auto"/>
        <w:jc w:val="both"/>
        <w:rPr>
          <w:rFonts w:ascii="Times New Roman" w:hAnsi="Times New Roman"/>
          <w:sz w:val="24"/>
          <w:szCs w:val="24"/>
          <w:lang w:val="kk-KZ"/>
        </w:rPr>
      </w:pPr>
      <w:r w:rsidRPr="00705B70">
        <w:rPr>
          <w:rFonts w:ascii="Times New Roman" w:hAnsi="Times New Roman"/>
          <w:sz w:val="24"/>
          <w:szCs w:val="24"/>
          <w:lang w:val="kk-KZ"/>
        </w:rPr>
        <w:t>Бес ғасыр жырлайды. Альманах. –Алматы, 1992.</w:t>
      </w:r>
    </w:p>
    <w:p w:rsidR="00A30AB0" w:rsidRDefault="00A30AB0" w:rsidP="00705B70">
      <w:pPr>
        <w:spacing w:after="0" w:line="240" w:lineRule="auto"/>
        <w:jc w:val="both"/>
        <w:rPr>
          <w:rFonts w:ascii="Times New Roman" w:hAnsi="Times New Roman"/>
          <w:sz w:val="24"/>
          <w:szCs w:val="24"/>
          <w:lang w:val="kk-KZ"/>
        </w:rPr>
      </w:pPr>
    </w:p>
    <w:p w:rsidR="00A30AB0" w:rsidRPr="00705B70" w:rsidRDefault="00A30AB0" w:rsidP="00705B70">
      <w:pPr>
        <w:spacing w:after="0" w:line="240" w:lineRule="auto"/>
        <w:jc w:val="both"/>
        <w:rPr>
          <w:rFonts w:ascii="Times New Roman" w:hAnsi="Times New Roman"/>
          <w:sz w:val="24"/>
          <w:szCs w:val="24"/>
          <w:lang w:val="kk-KZ"/>
        </w:rPr>
      </w:pP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Жырау толғауларында табиғат аясындағы сәбидей пәк көшпелі халықтың тыны-тіршілігі, болмыс бітімі, өзіндік психологиясы, өзін қоршаған орта туралы түсінігі бейнеленеді, ұлттық бояуға қанық афоризмдер мен көркем тіркестерге бай, кақыл қанатты сөздерден құралған философиялық толғаулар басым болды. Жыраулар мораль, этика, болмыс, тіршілік, табиғат жайлы терең мәнді тұжырымдарды ортаға салды, ылғи халқымен кеңесіп отырады. Жыраулар поэзиясын Доспамбет пен Шалкиіз, Жиембет пен Үмбетей, Ақтамберді мен Бұқарлар әрмен қарай жалғастырып, ұрпақтан-ұрпаққа жеткізіп келді.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 елінің сыртқы жауларымен айқастарында да олар, жалаулы найза қолға алып, жарақты жауды жайратқан. «Ерегескен дұшпанның басын кеспей тынбайтын» Махамбет, «жауға шапқан ту байлап, шепті бұзған айқайлаған» Жиембет, «бас кессе де басылмай, ақ ісін жаудан жасырмай» жолбарысша жауға атылған Жолымбеттер сөзіне аса сай, еркіндікті аңсаған шетінен намысқой, бірбеткей, ержүрек қолбасшысы болғандары белгілі.</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Ақын-жырауларға тән бейнелі сөз айшықтары кейіннен  билер сөздеріне арқау болған.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Зерттеу мақсаты – төменде Х</w:t>
      </w:r>
      <w:r w:rsidRPr="00425EF2">
        <w:rPr>
          <w:rFonts w:ascii="Times New Roman" w:hAnsi="Times New Roman"/>
          <w:sz w:val="28"/>
          <w:szCs w:val="28"/>
          <w:lang w:val="kk-KZ"/>
        </w:rPr>
        <w:t>V</w:t>
      </w:r>
      <w:r>
        <w:rPr>
          <w:rFonts w:ascii="Times New Roman" w:hAnsi="Times New Roman"/>
          <w:sz w:val="28"/>
          <w:szCs w:val="28"/>
          <w:lang w:val="kk-KZ"/>
        </w:rPr>
        <w:t xml:space="preserve">ғ. аралығында өмір сүрген ақын-жыраулар шығармаларындағы тәлімгерлік ой-пікірлерге түгелдей тоқталып жатуы мүмкін болмағандықтан Асан қайғы, Қазтуған, Доспамбет, Шалкиіз, Жиембет, Ақтамберді, Үмбетей, Бұқар, Шал, Дулат, Махамбет сияқты ірі тұлғалардың тәлім-тәрбиелік толғаныстарын қысқа түрде сөз етсем жөн болар.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Тарихты білмей тұрып қазіргінің қадіріне жету, болашақты болжау қиын дейтін ғылымның өз қағидасы бар.  Өміріміздің даму барысын түсініп, ғылымның бүгіні мен ертеңін танып, бағдарлап отыруда ғылым тарихы маңызды орын алады. Расында адамзаттың жинақталған материалдық байлықтары қандай ұшан теңіз болса, оның рухани қорының байлығы да сондай көп. Бұлардың бәрі баршаға бірдей ортақ қазына. Сол мәдени мұраны талдап іріктей білу, оны қастерлеп бағалай білу, халыққа жеткізу – кейінгі ұрпақтың абыройлы міндеті. </w:t>
      </w:r>
    </w:p>
    <w:p w:rsidR="00A30AB0" w:rsidRDefault="00A30AB0" w:rsidP="004A6554">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Х</w:t>
      </w:r>
      <w:r w:rsidRPr="00425EF2">
        <w:rPr>
          <w:rFonts w:ascii="Times New Roman" w:hAnsi="Times New Roman"/>
          <w:b/>
          <w:sz w:val="28"/>
          <w:szCs w:val="28"/>
          <w:lang w:val="kk-KZ"/>
        </w:rPr>
        <w:t>V</w:t>
      </w:r>
      <w:r w:rsidRPr="00960C0E">
        <w:rPr>
          <w:rFonts w:ascii="Times New Roman" w:hAnsi="Times New Roman"/>
          <w:b/>
          <w:sz w:val="28"/>
          <w:szCs w:val="28"/>
          <w:lang w:val="kk-KZ"/>
        </w:rPr>
        <w:t xml:space="preserve">ІІІ-ХІХ қазақ жыраулардың тәлім-тәрбиелік ойларының негізгі желілері.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Асан қайғы, Қазтуған айтыпты-мыс дейтін өсиет оөлеңдер әлденеше ғасыр өтсе де көнермей, жоғалмай, халық жадында мәңгі сақталып біздің дәуірімізге жеткен. Әсіресе қазақ халқының әрбір төбесі мен өзен-көлін қастерлеп өткен, ол жайында ой топшылап келелі пікірлер айтқан Асан қайғы атымен байланысты аңыз-әңгімелер мен өлең-жыр толғаулары орасан көп.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Кейінгі ұрпаққа әулие танып, аты аңызға айналған, Шоқан Уәлиханов «көшпелілер философы» атаған Асан қайғы Х ғасырда өмір сүрген, өз заманының үлкен ойшылы болған. Заманымыздың көрнекті ойшыл ғалымы, әдебиет тарихын терең зерттеп, тексерген академигіміз М.Әуезов айтқандай, Асан қайғы, «өзінің қалған қысқа сын болжаулары өсиеті арқылы өзінің жайынан да, заман аңғарынан да бірталай көрініс елес, білік-дерек береді...»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Елі үшін еңіреген ерлердің бірі – Ақтамберді жырау жөнінде Қазақ энциклопедичсының 1 томында «Қазақ тарихындағы аласапыран кезеңде өмір сүрген... Дәулетті шаруаның отбасында туған Ақтамберді 17 жасынан бастап – Орта Азия хандықтарымен, қалмақ шапқыншыларымен соғыста қолбасшылық қабылетімен көзге түскен, Ақтабан шұбырынды оқиғаларының куәгері болған. Ол елін жаудан қорғап қана қоймай, отырықшылыққа баулып, арық қаздырып, елді егіншілік кәсібіне бейімдеген», деп оның қоғамдағы рөліне халқы үшін сіңірген еңбегіне жоғары баға берілген. Жау қолынан азат етілген қазақ жеріне жұртты отырықшыландыру жолында қарт жырау қажымай-талмай қызмет етеді. Ол қол астындағы елге жер жыртқызып, егін салдырады. Әдебиет зерттеушісі М.Мағауиннің айтуынша, ол Шыңғыс, Аякөз, Қаракөл өңірінде тоған қаздырған. Жыраудың  «Нашарлар қайтіп күн көрер, егін салар құлқы жоқ», «Талпынып салдың егінді» т.б. өлеңдерінен осы жайт анық байқалады.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Қазіргі ғалымдардың зерттеулеріне үңіле қарасақ, онда «Бұқар жырау ғибраттары» атты мақалада Баршагүл Исабек тарих ғылымдарының кандидаты, Қ.А.Яссауи атындағы ХҚТУ-нің оқытушысы ұлағатты жырауды зерттеген. «Бұқар жырау ел бірлігін оның болашағымен байланысты қарайды. Елдің мықты болуы хан мен қарашасының, яғни халқының ынтымағына байланысты. Бұқар жырау халық батырларын дәрептейді, олардың ерлік, патриоттық іс амалдарын тарихи шындық тұрғысынан көрсетеді».</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Құбағұл Жарықбаевтың зерттеулерінде,  еңбектерінде де жыраулардың тәлім-тәрбиелік  мәндерін жзған, ашып көрсеткен. Мысалға алсақ, «Аталар сөзі – ақылдың көзі» (Х ғасырдың бірінші жартысындағы ақын-жыраулардың тәлім-тәрбиелік пікірлері)  «Қазақ тәлім-тәрбиесі», онда Шал ақын туралы «Шалдың дүниеге көзқарасында діншілдік сарын сезіліп отырады. Бірақ оның әрбір сөзін Құдай, Пайғамбар атымен байланыстыра бермейді, өйткені оның негізгі өзекті ойы адам игілігіне, олардың қарым-қатынасына, адамгершілік мораль мәселесі сөз болғандықтан не жақсы, не жаман деген дидактикалық ой-пікір көбірек айтылып, өзі өмір сүріп отырған қоғамның мүшелеріне ақыл-нақыл, үлгі-өнеге насихат айтуды басты мақсат еткен» деп Шал ақын туралы осылай жазған.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Бұқар жырау шығармашылығы туралы «Қазақ әдебиеті тарихының» (Алматы, 1961, 30-бет) екінші томында: «...оның өлеңдері өз кезіндегі әлеуметтік мәселелерге арналған. Сонымен қатар, тыңдаушы оқушыларына ой түсірерлік сөздерінің дидактикалық жағы да сол кездің әдебиетін зерттеушілер үшін аса қажет, - деп, әділ баға берілген. Заманның аумалы-төкпелі болып келуін Бұқар заңды құбылыс деп санаған. Сондықтан Абылайды осы арманды жүзеге асырушы деп есептеп, хандық үкіметтің берік болуы жолында бар ақыл-кеңесін аямайды. Сондай-ақ қазақ тәлім-тәрбиесінің тарихын зерттеп жүрген профессорлар Қ.Жарықбаевтың, Қ.Қалиев т.б. орта ғасырлық ақын-жыраулардың тәлім-тәрбиелік ой-пікірлеріне талдау жасап зерделеді. Бірақ та әлі де болса осы тақырыптар қомақты болмай келеді, монографиялық еңбектер мен диссертациялар жазылған жоқ деуге болады. Бұл жерде айтатын бір жайт, жоғарыда аталған ғалымдар қазақ тәлім-тәрбиесі тарихының даму жолын жалпылама қарастырып, жол-жөнекей ғана көрсетіп өткен. Ал мен ол зерттеуімде осы кезеңдегі өзіндік тәлім-тәрбиенің қалыптасу процестеріне арнайы тоқталып, қазіргі жаңа көзқарас тұрғысынан пікір білдірмекпін. Бір кезде ұлы неміс ақыны Гете «Әр дәуірдің өз міндеттері бар» деген еді.</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Мектеп пен педагогикалық ойдың тарихы ТМД елдерінің қай-қайсысында да көтпен бері зерттеліп келеді. Мәселен, орыс педагогикалық ой-пікірінің тарихын зерттеуде С.Т.Королев, А.В. Петровский, В.М.Теплов, А.А.Смирнов, Е.И.Медынский, В.И.Захаров т.б. елеулі үлес қосқаны белгілі. Кейінгі уақытта таяу шел ел ғалымдарының Орта Азия мен Қазақстанның орта ғасырлардағы тәлім-тәрбиесіне байланысты шыққан зерттеулері  жұрт назарын айрықша аударуда. Соңғы кездері ТМД елдерінің, соның ішінде түбі бір түркі тектес халықтардың тәлім-тәрбиелік пікірлерінің әрідегі тарихына байланысты біраз диссертациялар жазылып, монографиялар жарық көрді.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Жалпы қазақ елінің тәлім-тәрбиелік ой-пікірлерін зерттеуде, одан тиісті қорытындылар жасап, ұсыныстар енгізуден тек қана жазба мұраларды пайдаланбай, қазақ ғұламаларының ұрпақтан-ұрпаққа ауызекі тілде тәлім-тәрбиелік ой-пікірлерін де негізге ала отырып талдаулар жүргізген жөн. Бұл жерде  әңгіме әсіресе, Асан қайғы, Шалкиіз, Бұқар жырау мен Шал ақын, сонымен қатар Махамбет Өтемісұлының, Үмбетейдің шығармашылығы болып отыр. Олардың ішінен Бұқар жыраудың тағылымдық ұлағаттарын айрықша зерделеу қажет. </w:t>
      </w:r>
    </w:p>
    <w:p w:rsidR="00A30AB0" w:rsidRDefault="00A30AB0" w:rsidP="004A6554">
      <w:pPr>
        <w:spacing w:after="0" w:line="240" w:lineRule="auto"/>
        <w:jc w:val="center"/>
        <w:rPr>
          <w:rFonts w:ascii="Times New Roman" w:hAnsi="Times New Roman"/>
          <w:b/>
          <w:sz w:val="28"/>
          <w:szCs w:val="28"/>
          <w:lang w:val="kk-KZ"/>
        </w:rPr>
      </w:pPr>
      <w:r w:rsidRPr="000B7846">
        <w:rPr>
          <w:rFonts w:ascii="Times New Roman" w:hAnsi="Times New Roman"/>
          <w:b/>
          <w:sz w:val="28"/>
          <w:szCs w:val="28"/>
          <w:lang w:val="kk-KZ"/>
        </w:rPr>
        <w:t>Асан қайғы нақыл сөздеріндегі тәлім-тәрбиелік мәні</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Х</w:t>
      </w:r>
      <w:r w:rsidRPr="00425EF2">
        <w:rPr>
          <w:rFonts w:ascii="Times New Roman" w:hAnsi="Times New Roman"/>
          <w:sz w:val="28"/>
          <w:szCs w:val="28"/>
          <w:lang w:val="kk-KZ"/>
        </w:rPr>
        <w:t>V</w:t>
      </w:r>
      <w:r>
        <w:rPr>
          <w:rFonts w:ascii="Times New Roman" w:hAnsi="Times New Roman"/>
          <w:sz w:val="28"/>
          <w:szCs w:val="28"/>
          <w:lang w:val="kk-KZ"/>
        </w:rPr>
        <w:t xml:space="preserve"> ғасыдағы қазақ ақын-жырауларының көрнекті көш басшылары Асан қайғы мен Қазтуған.  Олардың өлеңдері мен өсиет сөздерінен халық қамын жеген ақылгөй, қамқоршы бола білгені байқалады. Туған жерге, қолпаштап өсірген елге  деген ыстық ықылас ел қамы, ар, намыс үшін күрес, әділдікті, туралықты құдырет тұту олардың шығармаларынан өзекті орын алған. Сондықтан да Асан қайғы, Қазтуған айтыпты-мыс дейтін өсиет өлеңдер әлденеше ғасыр өтсе де көнермей, жоғалмай халық жадында мәңгі сақталып біздің дәуірімізге жеткен.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Асан қайғы Алтын орданың ханы Ұлұғ-Мұхамедтің ықпалды билерінің бірі болған. Асан қайғының «Қырынды киік жайлаған»  атты толғауының мазмұнын атқара қарап, сөз астарына ой жіберсек, өзара хандыққа таласып, қырқысып, елдің мазасын кетірген Алтын Орда хандарының әрекетіне наразылығын білдіріп: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Ойыл көздің жасы еді</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Ойылда кеңес қылмадың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Осылдан елді көшірдің.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Ерлер жортып күн көрген,</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Еділ деген қиянға</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Еңкейіп келдің тар жерге</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Мұнда кеңес қылмадың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Кеңестің түбі нараду, - дейді.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өлең Алтын Орда хандарының қырықпышақ болып, өзара хандыққа таласып, ыдырау дәуірінде айтылған өлеңге ұқсайды.  Қазақ ордасы құрылған кезде Асан жаңа мемлекеттің  ұраншысына айналады.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Малға жайлы едге ырыс «Жерұйықты» іздеп шыққан Асан қайғы төңіректің төрт бұрышын шарлайды. Жолында кездескен тау-тас, шұрайлы жерлерді көріп, әр жердің ерекше қасиетін өзінше бағалап, өсиетті сөдздерін айтады. Ақыры Асан қайғы «Қой үстінде бозторғай жұмыртқалап тұрған» ел аласы,  ру таласы жоқ, қойны құт, суы сүт, «жерұйықты» таба алмай өксіп келіп, Сарыарқаның бел ортасы. Ұлытаудың басына жеткенде дүниеден қақтады.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 қамын көп ойлап, толғанған қарт жырау өзінің толғау-жырларында не жақсы не жаман, не ғарып деген мәселелер салады.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Ео қорғаушы азаматтың бойында қандай адамгершілік қасиеттің болуын қалаған Асан қайғы: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Ещкімменен ұрыспа                       Алдыңа келіп қалған соң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Жолдасыңа жау тисе                      Қол қусырып барған соң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Жаныңды аяп тұрыспа                  Аса кеш те, қоя бер,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Ердің құны болса да                      Бұрынғыны қуыспа, -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деп көпшіл бол, кешірімді бол, достықты бағалай біл деген үгіт насихат айтады. Бұл пікір халық педагогикасының түйіні мақал-мәтелдерде айтылатын: «Жауға жаныңды берсең де, жолдасыңды берме», «Алдыңа келсе атаңның құнын кеш», «Досың көп болса, дұшпаның жоқ болады», - деген қағидалармен қабысып жатыр. Жатса-тұрса халық қөамын жеген, халықты берекелі бірлікке, достыққа шақырып, сөз маржанын тізбектеп, терең ойды топшылап өткен Асан қайғы жырау: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Таза мәнсіз асыл сөз,</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Ой түбінде жатады.</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Ой түбінде жатқан сөз,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Шер толқытса шығады, -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«Ашуға ақылды жеңгіз, көпшіл бол» деген өнегелі өсиеттің бүгінгі күнге жастар үшін мән-мағынасы жойылмағандидактикалық қасиеті күшті кеңес екені даусыз.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Халық қамын жеуді, әзәзілдің сөзіне ермеуді, құлқының құлы болмауды адамгершіліктің үлкен парызы деп ұққан жырау:</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...Адам әзіз айтар деп,</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Көңіліңді салмағын.</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Нәпсі алдаушы дұшпанның,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Насихатын алмағын, - деп, «Атаның баласы болма, адамның баласы бол» деген ұлағатты өсиетті насихаттайды.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Асан қайғы сол дәуірдегі қазақ қоғамының томаға-тұтыққа тірелу себебін және сол тұйықтан құтылудың жолдары мен келешегін көре алмады. Мұндай қорытындыға келуге сол кезде саяси-әлеуметтік мүмкіндік те жоқ еді.</w:t>
      </w:r>
    </w:p>
    <w:p w:rsidR="00A30AB0" w:rsidRPr="00C90918" w:rsidRDefault="00A30AB0" w:rsidP="004A6554">
      <w:pPr>
        <w:spacing w:after="0" w:line="240" w:lineRule="auto"/>
        <w:jc w:val="center"/>
        <w:rPr>
          <w:rFonts w:ascii="Times New Roman" w:hAnsi="Times New Roman"/>
          <w:b/>
          <w:sz w:val="28"/>
          <w:szCs w:val="28"/>
          <w:lang w:val="kk-KZ"/>
        </w:rPr>
      </w:pPr>
      <w:r w:rsidRPr="00C90918">
        <w:rPr>
          <w:rFonts w:ascii="Times New Roman" w:hAnsi="Times New Roman"/>
          <w:b/>
          <w:sz w:val="28"/>
          <w:szCs w:val="28"/>
          <w:lang w:val="kk-KZ"/>
        </w:rPr>
        <w:t>Үмбетей мен Бұқар жырау еңбектеріндегі дидактикалық толғаулар</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w:t>
      </w:r>
      <w:r w:rsidRPr="00C90918">
        <w:rPr>
          <w:rFonts w:ascii="Times New Roman" w:hAnsi="Times New Roman"/>
          <w:sz w:val="28"/>
          <w:szCs w:val="28"/>
          <w:lang w:val="kk-KZ"/>
        </w:rPr>
        <w:t>V</w:t>
      </w:r>
      <w:r>
        <w:rPr>
          <w:rFonts w:ascii="Times New Roman" w:hAnsi="Times New Roman"/>
          <w:sz w:val="28"/>
          <w:szCs w:val="28"/>
          <w:lang w:val="kk-KZ"/>
        </w:rPr>
        <w:t>ІІІ ғасырдың бірінші жартысында өмір сүрген, пәл-сапалық-дидактикалық толғаулармен ерекше көзге түсетін Үмбетей (1706-1778) мен Бұқар жырау (1688-1781).</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Бөгембай батырдың сенімді серігі, жалынды жыршысы ретінде көзге түскен ақын – Үмбетей жырау.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Үмбетей адам мінезіндегі кейбір кесірлі қылықтарды өткір сынап, адамгершілік мәселелерін де сөз етеді. Мысалы, «Жауға-шарға» деген өлеңінде: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Бұрала біткен емендей</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Қисық туған адамсың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мінез, бұл қылықпен</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Қайдан абырой табасың, - деп мінеп-сынаса, қолына ұры ұстап, маңайындағы елдің малын ұрлап, азаматын сойылға жығып, маза  бермеген Бәке биге: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Тоқымы кетпей танытып,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Жылқыларын сойылдап</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 тонауға аттанып,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Көрші жұртты шулатып,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Жылқышысын дойырлап,</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Жаудай шапкан не сұмдық! – деп, елдің жылқышысын сойылға жығып, басын дауға, малын сауғаға салған әрекетін әшкерелеп, оның жауыздығын бетіне басады.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Реалист ақынның шындықты бетке айтып, бұзықты түземек болуы, жастарды ұрлық зорлық, кисық-қыңырлық сияқты жаман әдет, жат мінездерден аулақ болуға үндеуі прогрессивтік көзқарас.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 тарихында даналық сөздерімен өшпес із қалдырған ұлағатты жыраудың бірі – Бұқар Қалқаманұлы. Оның есімі атақты  Абылай хан есімімен қатар аталады. Ол арабша өте сауатты адам болған.</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Жыраудың өлеңдерінде ел берекесі, халық мүддесі көп сөз болады. Мәселен, «Тілек» атты өлеңінде шапқыншылаққа ұшырап, қыздың күң, ұлдың құл болуынан, алған жардың жесір болуынан құдай сақтасын дегенді білдіреді. Оның ел бірлігін баса  сөз етуінің де трихи мәне бар. Себебі, 1741-1744 жылдар арасында қазақ даласы қалмақ шапқыншыларынан қуғын-сүргінді көп көрді. Басы дауда, малы жауда қалған қалың елдің келер күні не болар екен деп көпті көрген қария жыраудың уайым жеуі, елдің келешегі «бір жеңнен қол, бір жағадан бас» шығарып, ағайынның араздығын тастап, ел бірлігін сақтап, ортақ жаудан елді қорғау дегенді баса айтуы сондықтан. Үнемі ел бірлігін насихаттап өткен жырау: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Айнала алмай ат өлсін,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Жат бойынан түңілсін.</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Айыра алмай жат өлсін,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Бәріңіз бір енеден туғандай болыңыз, - деп берекелі бірлікке, шынайы достыққа шақырады. Бұқардың халықты берекелі бірлікке шақыруы, бауырмал, ынтымақшыл ел болсақ, дұшпан баса-көктеп кіре алмайды деуі қай заман үшін де мәңгі мәнін жоймайтын қағида.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Бұқар ел қорғаушы батырдың, сөз бастап, дау шешуші бидің үнемі әділдікті жақтауын қалайды. Елдің берекелі болуы ел басшысына байланысты деп: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 иесі құт болса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Қолыңа алған найзасы.</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Халқы ала болмайды.</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Би жігітке жарасар,</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Ер жігітке жарасар,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Халқыңа тиген пайдасы, - деп, халық қамын ойлау азаматтық парыз,  нағыз ел қамын ойлайтын адал ұл халқына пайдасын тигізуі, әділет үшін күресуі керек дегенді уағыздайды.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Бұқардың көптеген жыолары отбасылық қарым-қатынас, адамгершілік мәселелеріне арналған. Ол адам өмірінің әр кезеңін суреттей келе, ақылмен қажыр тасыған жастық шаққа ерекше тоқталады.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Қарт жырау сонымен қатар өзіне тән психологиялық көзқарастармен ерекшеленді, ол мысалға адам өмірінің ең қызықты кезеңі мен кәрілік шақты жан-жақты көрсете білді. Ол ақыл-қайрат пен талаптық тасыған тағы бір жиырма бесті іздесең де таппайсың, жас өміріңді дұрыс пайдалана біл деп ақыл айта отырып оған қарама-қарсы кәрілік «ел қонбайтын шөл, екі жағы ор, түпсіз терең көл, алдың белгісіз қараңғы тұман» деп қорытынды шығарды.</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Жақсы мен жаманды көп көрген дана қарт жастарға төмендегідей тәлім айтады: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Айтқан сөзге түсінбес,</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Кісі ақысын көп жеген,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Жаман емей немене.</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Арам емей немене.</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Сұрағанды бермеген,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Сыртыңдағы қулығың,</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Сараң емей немене.</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Амал емей немене... – деп сараң мен сақиды, адалдық пен арамдықты салыстыра сипаттап, ізгі адамгершілік қасиетті дәріптеп отыр. Сондай-ақ жырау шынайы достық пен қастықты салыстыра келіп: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Екі жақсы қас болмас,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Екі жақсы дос болмас</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Екі жаман жос болмас</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Дос болса түбі бос болмас,</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Дос болғанмен хош болмас, - деген философиялық ой толғанысын жасайды.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Бұқардың терең ойды топшылап айтқан аталы ақыл-нақыл, афоризм сөздері тыңдаушыға терең ой туғызатын бүгін де тәрбиелік мәнін жоймаған үгіт насихаттың тамаша үлгісі. </w:t>
      </w:r>
    </w:p>
    <w:p w:rsidR="00A30AB0" w:rsidRPr="00770C1E" w:rsidRDefault="00A30AB0" w:rsidP="004A6554">
      <w:pPr>
        <w:spacing w:after="0" w:line="240" w:lineRule="auto"/>
        <w:jc w:val="center"/>
        <w:rPr>
          <w:rFonts w:ascii="Times New Roman" w:hAnsi="Times New Roman"/>
          <w:b/>
          <w:sz w:val="28"/>
          <w:szCs w:val="28"/>
          <w:lang w:val="kk-KZ"/>
        </w:rPr>
      </w:pPr>
      <w:r w:rsidRPr="00770C1E">
        <w:rPr>
          <w:rFonts w:ascii="Times New Roman" w:hAnsi="Times New Roman"/>
          <w:b/>
          <w:sz w:val="28"/>
          <w:szCs w:val="28"/>
          <w:lang w:val="kk-KZ"/>
        </w:rPr>
        <w:t>Шал ақын шығармаларындағы реалистік ой-толғаныстар</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Шал ақын (1748-1819) он сегізінші ғасырдың екінші жартысында Бұқардың ізін баса қоғамның аренаға шыққан суырып салма, ақылгөй ақын-жырауларының бірі. Шал туралы алғашұы пікір айтқан адам  - Ш.Уәлиханов. ол Атығай руының Бейімбет тармағынан Шал деген көрнекті ақын шыққанын ескертк келіп, оны өз елінің тарихи шындығын көтерген, эпик жыраулардың бірі болғанын айтады.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Тілеукенің жастайынан үлкендерше сөйлеп, төрде отырып төрелік айтқан мінезіне қарай жұрт оны Шал атап кеткен. Шал жырларының халық арасына кең тарауы, оның есімінің жұрт аузында суйіспеншілікпен аталуы жыраудың ардагер ақын, қоғамдық мәселелерді келелі сөз еткен азамат болғанын байқатады.  Шал шығармаларынан қоғамдағы әлеуметтік теңсіздік, заманның өзгерісі, әйел теңдігі, адамгершілік мәселелері, табиғат, тіршілік тынысы жан-жақты сөз болады.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Ақын шығармаларында жігіттің «құр жан», «тірі жан», «жігіт жан» деген үш түрлі типтерін сөз етеді. Ақын сипаттаған «құр жан» дейтін жігіт – ішкенге мәз, жегенге тоқ, ар, намыс жоқ, тек кеудесінде жаны барлар, ал «тірі жан» дейтін жігіттер «бар тапқанын киім мен асқа сатар» опасыз, сатқын, ішін түземей сыртын түзейтін сәнқойсымақ, қара басының қамын ғана ойлайтын жандар. Ал «жігіт жан» дейтін жігіт сегіз қырлы, бір сырлы жігіт болуы керек.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Отбасы бақытын алған жар мен өсірген балаға байланысты деген ой ақын өлеңінен үнемі өзекті орын алып отырады:</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Жақсы әйел дәулетіңі жөн келтірер,</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Әйелің долы болса күнде өлтірер.</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Жақсыдан жаман туған бала болса</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Атаға үйде жатқан сөз келтірер, - деп ой топшылайды.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Шал толғауларын нәресте, бөбек, сәби, бозбала психологиясның қалыптасу, даму ерекшеліктері хақында да салиқалы ой түйіндері кездеседі. Оның пікірінше адамдық қасиеттерге кісі бірден жетіліп, іштен тумайды, балалық сана-сезім, тәлім-тәрбиенің, ойынның, ортаның арқасында осіп, дамып қалыптасады. Ақын баланың өсіп-жетілуіндегі, ойынның рөлін баса суреттейді. («Үш-төртте талап еттім асық жинап, жүгілдім жалаың аяқ жанды қинап»).</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Бір жаста, екі жаста бесіктемін,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Бес жаста тәңірі берген несіптемін.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Алты жаста қайыңның тозыңдаймын,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Жеті жаста ойпаң жердің бозыңдаймын.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Он жасымда сүт емген қозыдаймын,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Он бесте жарға ойнаған лақтаймын, -  деген өлең жолдарынан бала сана-сезімінің даму жолы, бой мен ойдың қоса дамуындағы әр жастың өзіне тән ерекшеліктері, әр түрлі ішкі-сыртқы ой мен іс-әрекет баланың жан дүниесін біртіндер нәрлендіріп, жаңа мазмұнға ие болып отыратындығы байқалады. Ақынның осындай жалпалама тұжырымдары қазіргі психология ғылымының қағидаларынан онша алыс кетпейді.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Ақынның әр түрлі жас өкілдеріне айшықты теңдеулер арқылы психологиялық анықтамалар береді. Мәселен, ол «Елу – ердің жасы, алпыс – бір сұмдықтың басы, жетпіс-сексен оттың қасы, тоқсан – тұралатқан тор», деген сияқты афоризмге айналған, психологиялық сипаттама шындыққа сай келеді.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Жігіттің мінезді болуы, ақыл-парасатқа байланысты деп ой топшылаған ақын: «Ашу – дұшпан, ақыл – дос, ақылыңа ақыл қос» дейтін дейтін халықтың мақал-мәтелін: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Ашу – дұшпан болғанда нәпсі – жауың,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Ақыл – тұрған алдыңда асқар тауың.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Жүрекке ашу келіп толған шақта,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Дененің біле алмассың ауру-сауын, - деген өлең жолымен бейнелеп беріп, адамның ашу қысқан шақтағы психологиялық көңіл-күйін қолмен қойғандай суреттеп отыр. Адам психологиясын дөп басып бейнелеп беруде ақынның шеберлігі жиі байқалады. Мысалы, халық педагогикасында айтылатын «басқа пәле тілден» деген ойды ақын: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Ойласаң мың бір пәле тілден туған,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Шешендер топ ішінде тілді буған.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Бір адам қателікпен сөз сөйлесе,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Жабылып мың бір пәле соны қуған, - дейді. Ал бұл пікір халық насихаттайтын «аңдамай сөйлеген ауырып өледі» деген оймен ұштасып жатыр. Қарт жырау:</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Жаман сол жақсы сөзді ұға алмаса,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Ғалым болмас ұстаздан дұға алмаса,</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Молда есімін алғандар толып жатыр, </w:t>
      </w:r>
    </w:p>
    <w:p w:rsidR="00A30AB0" w:rsidRDefault="00A30AB0" w:rsidP="004A655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Не керек ғылым бойға жұға алмаса, - деп жастарға ғылым жолын қууды нұсқайды. Жас кезде шама келгенше оқу мен өнерге молынан сусындау қажет, өткені жастыққа не болса да бойға оңай және тез енеді деген идеяны паш етеді. Жастардық бойында болуға тиісті басты қасиеттер: өнерлілік, зиялылық, парасаттылық. Шал ақын кейбір жаңа түскен келіндердің психологиясының нашар жақтарын бадырайта көрсеткен еді. Ол қазақ әйелдерінің рөлін өз шама-шарқынша осылайша реалдық тұрғыдан түсінгенімен олардың қоғамдағы орнын, әлеуметтік сипатын сөз етпеген, оны тіпті мақсат тұтпаған. Оның әйел туралы ой-пікірлері от басы, ошақ қасының төңірегінен онша алысқа кете алмады. Әрине, осынысы үшін ақынды кінәлауға болмайды. Өйткені ол сол замандағы көзқарастан ұзай алмаған. Жалпы, Шал ақынның шығармашылығына баға бергенде, қазақ ауылының қоғамдық тіршілігін шешендік, көрегендікпен реалистік тұрғыда сипаттай білген ақын деп қараймыз.</w:t>
      </w:r>
    </w:p>
    <w:p w:rsidR="00A30AB0" w:rsidRPr="001A32FD" w:rsidRDefault="00A30AB0" w:rsidP="004A6554">
      <w:pPr>
        <w:rPr>
          <w:lang w:val="kk-KZ"/>
        </w:rPr>
      </w:pPr>
    </w:p>
    <w:p w:rsidR="00A30AB0" w:rsidRDefault="00A30AB0" w:rsidP="007D2CA6">
      <w:pPr>
        <w:spacing w:after="0" w:line="240" w:lineRule="auto"/>
        <w:jc w:val="center"/>
        <w:rPr>
          <w:rFonts w:ascii="Times New Roman" w:hAnsi="Times New Roman"/>
          <w:b/>
          <w:sz w:val="28"/>
          <w:szCs w:val="28"/>
          <w:lang w:val="kk-KZ"/>
        </w:rPr>
      </w:pPr>
    </w:p>
    <w:p w:rsidR="00A30AB0" w:rsidRPr="003E7B02" w:rsidRDefault="00A30AB0" w:rsidP="007D2CA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5-дәріс.</w:t>
      </w:r>
      <w:r w:rsidRPr="003E7B02">
        <w:rPr>
          <w:rFonts w:ascii="Times New Roman" w:hAnsi="Times New Roman"/>
          <w:b/>
          <w:sz w:val="28"/>
          <w:szCs w:val="28"/>
          <w:lang w:val="kk-KZ"/>
        </w:rPr>
        <w:t xml:space="preserve"> Ыбырай Алтынсариннің педа</w:t>
      </w:r>
      <w:r>
        <w:rPr>
          <w:rFonts w:ascii="Times New Roman" w:hAnsi="Times New Roman"/>
          <w:b/>
          <w:sz w:val="28"/>
          <w:szCs w:val="28"/>
          <w:lang w:val="kk-KZ"/>
        </w:rPr>
        <w:t>гогикалық қызметі және идеялары</w:t>
      </w:r>
    </w:p>
    <w:p w:rsidR="00A30AB0" w:rsidRDefault="00A30AB0" w:rsidP="007D2CA6">
      <w:pPr>
        <w:spacing w:after="0" w:line="240" w:lineRule="auto"/>
        <w:jc w:val="both"/>
        <w:rPr>
          <w:rFonts w:ascii="Times New Roman" w:hAnsi="Times New Roman"/>
          <w:sz w:val="28"/>
          <w:szCs w:val="28"/>
          <w:lang w:val="kk-KZ"/>
        </w:rPr>
      </w:pPr>
    </w:p>
    <w:p w:rsidR="00A30AB0" w:rsidRDefault="00A30AB0" w:rsidP="007D2CA6">
      <w:pPr>
        <w:spacing w:after="0" w:line="240" w:lineRule="auto"/>
        <w:jc w:val="both"/>
        <w:rPr>
          <w:rFonts w:ascii="Times New Roman" w:hAnsi="Times New Roman"/>
          <w:sz w:val="28"/>
          <w:szCs w:val="28"/>
          <w:lang w:val="kk-KZ"/>
        </w:rPr>
      </w:pPr>
      <w:r w:rsidRPr="00D50232">
        <w:rPr>
          <w:rFonts w:ascii="Times New Roman" w:hAnsi="Times New Roman"/>
          <w:b/>
          <w:sz w:val="28"/>
          <w:szCs w:val="28"/>
          <w:lang w:val="kk-KZ"/>
        </w:rPr>
        <w:t>Мақсат:</w:t>
      </w:r>
      <w:r>
        <w:rPr>
          <w:rFonts w:ascii="Times New Roman" w:hAnsi="Times New Roman"/>
          <w:sz w:val="28"/>
          <w:szCs w:val="28"/>
          <w:lang w:val="kk-KZ"/>
        </w:rPr>
        <w:t xml:space="preserve"> Ыбырай Алтынсариннің педагогикалық қызметін және идеяларын, отандық педагогика ғылымының негізін қалауға қосқан үлесін ашып көрсету. </w:t>
      </w:r>
    </w:p>
    <w:p w:rsidR="00A30AB0" w:rsidRPr="00D50232" w:rsidRDefault="00A30AB0" w:rsidP="007D2CA6">
      <w:pPr>
        <w:spacing w:after="0" w:line="240" w:lineRule="auto"/>
        <w:jc w:val="both"/>
        <w:rPr>
          <w:rFonts w:ascii="Times New Roman" w:hAnsi="Times New Roman"/>
          <w:b/>
          <w:sz w:val="28"/>
          <w:szCs w:val="28"/>
          <w:lang w:val="kk-KZ"/>
        </w:rPr>
      </w:pPr>
      <w:r w:rsidRPr="00D50232">
        <w:rPr>
          <w:rFonts w:ascii="Times New Roman" w:hAnsi="Times New Roman"/>
          <w:b/>
          <w:sz w:val="28"/>
          <w:szCs w:val="28"/>
          <w:lang w:val="kk-KZ"/>
        </w:rPr>
        <w:t>Жоспар</w:t>
      </w:r>
      <w:r>
        <w:rPr>
          <w:rFonts w:ascii="Times New Roman" w:hAnsi="Times New Roman"/>
          <w:b/>
          <w:sz w:val="28"/>
          <w:szCs w:val="28"/>
          <w:lang w:val="kk-KZ"/>
        </w:rPr>
        <w:t>ы</w:t>
      </w:r>
      <w:r w:rsidRPr="00D50232">
        <w:rPr>
          <w:rFonts w:ascii="Times New Roman" w:hAnsi="Times New Roman"/>
          <w:b/>
          <w:sz w:val="28"/>
          <w:szCs w:val="28"/>
          <w:lang w:val="kk-KZ"/>
        </w:rPr>
        <w:t>:</w:t>
      </w:r>
    </w:p>
    <w:p w:rsidR="00A30AB0" w:rsidRDefault="00A30AB0" w:rsidP="007D2CA6">
      <w:pPr>
        <w:pStyle w:val="ListParagraph"/>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Ыбырай Алтынсариннің Отандық білім беру тарихындағы рөлі және педаогогикалық қызметі. </w:t>
      </w:r>
    </w:p>
    <w:p w:rsidR="00A30AB0" w:rsidRDefault="00A30AB0" w:rsidP="007D2CA6">
      <w:pPr>
        <w:pStyle w:val="ListParagraph"/>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Ыбырай Алтынсариннің мектеп және тәрбие туралы ойлары.</w:t>
      </w:r>
    </w:p>
    <w:p w:rsidR="00A30AB0" w:rsidRDefault="00A30AB0" w:rsidP="007D2CA6">
      <w:pPr>
        <w:pStyle w:val="ListParagraph"/>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Ыбырай Алтынсариннің оқыту процесіне деген көзқарасы. </w:t>
      </w:r>
    </w:p>
    <w:p w:rsidR="00A30AB0" w:rsidRDefault="00A30AB0" w:rsidP="007D2CA6">
      <w:pPr>
        <w:spacing w:after="0" w:line="240" w:lineRule="auto"/>
        <w:jc w:val="both"/>
        <w:rPr>
          <w:rFonts w:ascii="Times New Roman" w:hAnsi="Times New Roman"/>
          <w:b/>
          <w:sz w:val="28"/>
          <w:szCs w:val="28"/>
          <w:lang w:val="kk-KZ"/>
        </w:rPr>
      </w:pPr>
    </w:p>
    <w:p w:rsidR="00A30AB0" w:rsidRPr="00D50232" w:rsidRDefault="00A30AB0" w:rsidP="007D2CA6">
      <w:pPr>
        <w:spacing w:after="0" w:line="240" w:lineRule="auto"/>
        <w:jc w:val="both"/>
        <w:rPr>
          <w:rFonts w:ascii="Times New Roman" w:hAnsi="Times New Roman"/>
          <w:b/>
          <w:sz w:val="28"/>
          <w:szCs w:val="28"/>
          <w:lang w:val="kk-KZ"/>
        </w:rPr>
      </w:pPr>
      <w:r w:rsidRPr="00D50232">
        <w:rPr>
          <w:rFonts w:ascii="Times New Roman" w:hAnsi="Times New Roman"/>
          <w:b/>
          <w:sz w:val="28"/>
          <w:szCs w:val="28"/>
          <w:lang w:val="kk-KZ"/>
        </w:rPr>
        <w:t xml:space="preserve">Әдебиет: </w:t>
      </w:r>
    </w:p>
    <w:p w:rsidR="00A30AB0" w:rsidRPr="009738D6" w:rsidRDefault="00A30AB0" w:rsidP="007D2CA6">
      <w:pPr>
        <w:pStyle w:val="ListParagraph"/>
        <w:numPr>
          <w:ilvl w:val="0"/>
          <w:numId w:val="14"/>
        </w:numPr>
        <w:spacing w:after="0" w:line="240" w:lineRule="auto"/>
        <w:jc w:val="both"/>
        <w:rPr>
          <w:rFonts w:ascii="Times New Roman" w:hAnsi="Times New Roman"/>
          <w:sz w:val="24"/>
          <w:szCs w:val="24"/>
          <w:lang w:val="kk-KZ"/>
        </w:rPr>
      </w:pPr>
      <w:r w:rsidRPr="009738D6">
        <w:rPr>
          <w:rFonts w:ascii="Times New Roman" w:hAnsi="Times New Roman"/>
          <w:sz w:val="24"/>
          <w:szCs w:val="24"/>
          <w:lang w:val="kk-KZ"/>
        </w:rPr>
        <w:t>Ыбырай Алтынсарин тағлымы. –Алматы, 1992.</w:t>
      </w:r>
    </w:p>
    <w:p w:rsidR="00A30AB0" w:rsidRPr="009738D6" w:rsidRDefault="00A30AB0" w:rsidP="007D2CA6">
      <w:pPr>
        <w:pStyle w:val="ListParagraph"/>
        <w:numPr>
          <w:ilvl w:val="0"/>
          <w:numId w:val="14"/>
        </w:numPr>
        <w:spacing w:after="0" w:line="240" w:lineRule="auto"/>
        <w:jc w:val="both"/>
        <w:rPr>
          <w:rFonts w:ascii="Times New Roman" w:hAnsi="Times New Roman"/>
          <w:sz w:val="24"/>
          <w:szCs w:val="24"/>
          <w:lang w:val="kk-KZ"/>
        </w:rPr>
      </w:pPr>
      <w:r w:rsidRPr="009738D6">
        <w:rPr>
          <w:rFonts w:ascii="Times New Roman" w:hAnsi="Times New Roman"/>
          <w:sz w:val="24"/>
          <w:szCs w:val="24"/>
          <w:lang w:val="kk-KZ"/>
        </w:rPr>
        <w:t>Кунантаева К.К. Ибрай Алтынсарин – казахский педагог. //Педагогика, 1992, №7.</w:t>
      </w:r>
    </w:p>
    <w:p w:rsidR="00A30AB0" w:rsidRPr="009738D6" w:rsidRDefault="00A30AB0" w:rsidP="007D2CA6">
      <w:pPr>
        <w:pStyle w:val="ListParagraph"/>
        <w:numPr>
          <w:ilvl w:val="0"/>
          <w:numId w:val="14"/>
        </w:numPr>
        <w:spacing w:after="0" w:line="240" w:lineRule="auto"/>
        <w:jc w:val="both"/>
        <w:rPr>
          <w:rFonts w:ascii="Times New Roman" w:hAnsi="Times New Roman"/>
          <w:sz w:val="24"/>
          <w:szCs w:val="24"/>
          <w:lang w:val="kk-KZ"/>
        </w:rPr>
      </w:pPr>
      <w:r w:rsidRPr="009738D6">
        <w:rPr>
          <w:rFonts w:ascii="Times New Roman" w:hAnsi="Times New Roman"/>
          <w:sz w:val="24"/>
          <w:szCs w:val="24"/>
          <w:lang w:val="kk-KZ"/>
        </w:rPr>
        <w:t>Алтынсарин Ы. Таңдамалы шығармалар. –Алматы: Жазушы, 1991. 3т.</w:t>
      </w:r>
    </w:p>
    <w:p w:rsidR="00A30AB0" w:rsidRPr="009738D6" w:rsidRDefault="00A30AB0" w:rsidP="007D2CA6">
      <w:pPr>
        <w:pStyle w:val="ListParagraph"/>
        <w:numPr>
          <w:ilvl w:val="0"/>
          <w:numId w:val="14"/>
        </w:numPr>
        <w:spacing w:after="0" w:line="240" w:lineRule="auto"/>
        <w:jc w:val="both"/>
        <w:rPr>
          <w:rFonts w:ascii="Times New Roman" w:hAnsi="Times New Roman"/>
          <w:sz w:val="24"/>
          <w:szCs w:val="24"/>
          <w:lang w:val="kk-KZ"/>
        </w:rPr>
      </w:pPr>
      <w:r w:rsidRPr="009738D6">
        <w:rPr>
          <w:rFonts w:ascii="Times New Roman" w:hAnsi="Times New Roman"/>
          <w:sz w:val="24"/>
          <w:szCs w:val="24"/>
          <w:lang w:val="kk-KZ"/>
        </w:rPr>
        <w:t>Сыздықов А. Просветительская деятельность и педагогические идеи Ибрая Алтынсарина. –Алма-Ата, 1969.</w:t>
      </w:r>
    </w:p>
    <w:p w:rsidR="00A30AB0" w:rsidRPr="009738D6" w:rsidRDefault="00A30AB0" w:rsidP="007D2CA6">
      <w:pPr>
        <w:pStyle w:val="ListParagraph"/>
        <w:numPr>
          <w:ilvl w:val="0"/>
          <w:numId w:val="14"/>
        </w:numPr>
        <w:spacing w:after="0" w:line="240" w:lineRule="auto"/>
        <w:jc w:val="both"/>
        <w:rPr>
          <w:rFonts w:ascii="Times New Roman" w:hAnsi="Times New Roman"/>
          <w:sz w:val="24"/>
          <w:szCs w:val="24"/>
          <w:lang w:val="kk-KZ"/>
        </w:rPr>
      </w:pPr>
      <w:r w:rsidRPr="009738D6">
        <w:rPr>
          <w:rFonts w:ascii="Times New Roman" w:hAnsi="Times New Roman"/>
          <w:sz w:val="24"/>
          <w:szCs w:val="24"/>
          <w:lang w:val="kk-KZ"/>
        </w:rPr>
        <w:t>Қазақ тәлім тәрбиесі / Құраст. Қ.Б.Жарықбаев, С.Қ.Қалиев. –Алматы, Рауан, 1994.</w:t>
      </w:r>
    </w:p>
    <w:p w:rsidR="00A30AB0" w:rsidRDefault="00A30AB0" w:rsidP="007D2CA6">
      <w:pPr>
        <w:spacing w:after="0" w:line="240" w:lineRule="auto"/>
        <w:jc w:val="both"/>
        <w:rPr>
          <w:rFonts w:ascii="Times New Roman" w:hAnsi="Times New Roman"/>
          <w:sz w:val="28"/>
          <w:szCs w:val="28"/>
          <w:lang w:val="kk-KZ"/>
        </w:rPr>
      </w:pP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Қазақтың аса көрнекті ағартушы педагогы  Ыбырай Алтынсарин Қостанай өңірінде белгілі атақты Балқожа бидің отбасында тәрбиеленді, 9 жасында Орынбор қаласындағы қазақ балаларына арналған жеті жылдық мектепке оқуга түсіп, сондағы шекара комиссиясында қызмет істеген белгілі Шығыс зерттеушісі В.Григорьевтен сабақ алды. Оның үйінде жиі болып, кітапханасынан әдебиет, тарих, пәлсапа т.б. ғылыми салаларынан кітаптар оқиды. Кейіннен дүние жүзі әдебиет классиктері В.Шекспир, И.Гете, Д.Байрон, А.Пушкин, Н.Гоголь, М.Лермонтов, Ә.Фирдауси, Г.Низами, Ә.Науаи т.б. шығармаларын өздігінен оқып білім алады. Бұл жайт Алтынсариннің ой-өрісін кеңейтеді, өркениетті елдердің ғылымы мен мәдениетіне деген құштарлығын арттырады.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Мектепті үздік бітірген ол, 1857-59 жылдары арасында өз атасы Балқожа бидің песері болады да, 1860ж. Орынбор облыстық басқармасына кіші тілмашқа ауысады. Кейіннен өз қалауы бойынша Торғай қаласындағы бастауыш мектепте мұғалім болып келеді. Осы кезден бастап Алтынсариннің ағартушылық-педагогикалық қызметі басталады. Ол кездері шалғай түкпірде мектеп ашу өте қиын еді: қаражат, мектеп үйі, оқу құралдары жетіспейтін. Оның үстіне осындай ізгілікті іске облыстық басқармадағылар да, жергілікті әкімшілік те салқын қарайтын. Бірақ соның бәрі оның талабын қайтара алмады, ағартушылық идеямен қанағаттанған қайраткер көздеген мақсатын орындауға құлшына кірісті. Ол мектеп ашуға ел-елді аралап қаражат жинауға кіріседі.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1864 жылы қаңтардың 8 жұлдызында жұрттың көптен күткен мектебі ашылады. Өзінің досы Қазан университетінің профессоры Н.И.Ильминскийге 1861ж. қаңтардың 19-да жазған хатында: «Осы жылы қаңтардың  күні менің көптен күткен ісім орныма келіп, мектеп ашылды. Оған 14 қазақ баласы кірді, бәрі де жақсы есті балалар... мен балаларды оқытуға, қойға шапқан аш қасқырдай өте қызу кірістім. Кейін парақор болып шықпаулары үшін оларға адамгершілік жағынан әсер етуге бар күшімді салып отырмын», - деп, өзінің сүйікті ісіне белсене кіріскенін зор қуанышпен хабарлайды.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 балаларға сабақты қызықты, тартымды, әрі түсінікті етіп беруші еді. Мәселен, діни мектептерде молдалардан сабақ алған балалар бір жыл ішінде әзер хат таныса, Ыбырайдың алдынан оқыған шәкірттер небәрі үш айдың ішінде хат танитын болды. Француздың ұлы ағартушысы Ж.Ж.Руссо: «Бала тәрбиесінің көзі еңбекте, тәрбиені отбасындағы еңбекке үйретуден бастау керек» десе, орыстың ұлы педагогы орыстың ұлы педагогы К.Д.Ушинский: «Тәрбиенің негізін халықтың жақсы жаман дәстүрінен іздестіру керек... ол тілі және әдет-ғұрпы арқылы көрініс табады» деді, ал орыстың ұлы жазушысы әрі педагогы Л.Н.Толстой: «Халыққа білім беру туралы» атты мақаласында Германия, Франция, Англия, ертедегі Индия, Египет, Гре ция елдеріндегі оқу-ағарту ісінің даму тарихына шолу жасай келе: «білуге құмарлық әр адамның бойына іштен туа біткен қасиет. Халықтың білімге құштарлығын адамның ауаға құштарлығындай қажеттіліктен туындайды... халыққа білім беруді өрістеткіміз келсе бұл істі жеке шенеуніктердің қолынан алып бүкіл қоғамға беруіміз керек» деген екен» деген еді.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Ы.Алтынсариннің педагогикалық көзқарастарында бүкіл әлемдік тәлім-тәрбиенің алтын діңгегі гуманистік көзқарас, яғни шәкіртке жылы жүректі болу, мұғалім мен оқушы арасындағы ынтымақтастық принциптерінің көрініс тапқанын байқаймыз. Мысалы, өзінің екі класстық мектептердің мектептердің меңгерушілеріне жазған нұсқауы хатында ол: «Егер балалар бірдемені түсінбейтін болса, онда оқытушы оларды кіналауға тиісті емес, оларға түсіндіре алмаған өздерін кіналауға тиіс. Ол балалармен сөйлескенде ащуланбай, жұмсақ сөйлесуі, шыдамдылық етуі керек, орынсыз терминдерді қолданбау керек, мұндай сөздер оқушыларға түсініксіз болады да, жалықтырып жібереді. Оқытушыларды бағалағанда олардың іске мәнді қатынасы жоқ сөздеріне қарап емес, олардың біліміне қарап бағалау керек»  деп жазған еді, ал Н.И.Ильминскийге жазған бір хатында: «...мен балаларды жазалауды сүйетін қатал адам емеспін. Бірақ тентек етіп өсірсең балалардың адамгершілік қасиетін бұзып аласың», - десе, «Жеміс ағаштары» атты әңгімесінде «Тәрбиеде үлкен мән бар. Ақыл-кеңесті алмасаң анау тұрған қисық ағашқа ұқсап өсесің» деп, әке баласына берген ақыл ғибратын келтіру арқылы тәрбие жөніндегі көзқарасн білдіреді. Алтынсариннің мектепте татарша діни жаттамалы оқудың орнына балаларды ана тілінде оқытуға ерекше мән береді, оларды халықтық дәстүр, аңыз әңгіме, мақал-мәтел негізінде оқытып тәрбиелеуге ерекше назар аударып, өз хрестоматиясына халық ауыз әдебиетінің материалдарын атап айтқанда жастарды ерлікке, өнерге, жақсы адамгершілік қасиеттерге баулитын асыл үлгілерін көптеп енгізді.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Ы.Алтынсариннің демократиялық-ағартушылық бағыты оның падагогикалық көзқарасының үш бірдей саласынан көрініс тапты. Біріншіден, бүкіл өмір жолын мектеп ашуға, қазақ балаларын оқуға тартуға, дүние ғалымдарын үйретуге және соған оқу құралдарынжазып шығаруға арнаса, екіншіден, өнегелі ұстаз тәлімгер даярлауға, оларға күнделікті ғылыми әдістемелік басшылық жасауға көңіл бөлді. Үшіншіден, шығармаларында қазақ халқының 19 ғасырдағы қоғамдық өмірінде болған саяси әлеуметтік мәселелерді жан-жақты қамтып жазуға жұмсады. Ол кез келген шығармаларында шәкірттерді адал, шыншыл, еңбек сүйгіш, өнегелі, өнерлі, азамат болуға, зиянды іс-әрекетпен, ұрлық-зорлық, жатып ішер жалқаулық сияқты жаман әдет, жат мінезден бойын аулақ ұстауға шақырды. Қазақ халқының келешегі тек өнер-білімде деп  түсінген  Алтынсарин өз ойын іске асыруда түрлі тосқауыл кедергілерге кездесті, бірақ оларды табандылықпен жеңе отырып, өз мақсатын іске асыра білді. Ол қазақ даласында татар молдары таратқан діни оқуға, сондай-ақ патша өкіметінің отарлау саясатына негізделген христиан дінін таратуға қарсы болды.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 қазақ тілінде кітаптар жазып, оларды халық арасында тарату арқылы ғана дін ықпалын бірте-бірте бәсеңдету мүмкіндік туады деп түсінді «Мәселен мәнді жері деп жазды ол, - қазақтарға татар фанатизмнің ықпалын тигізбеу – қазақтардың білім алуына оның кесірін тигізбеу ғой. Ондай ықпалдан құтқару үшін мазмұны балалардың білімін көтеретін, тақырыбы оларды қызықтыратын кітаптарды асықпай, бірақ алған бағыттан қайтпай, қазақтың өз тілінде, олардың таныс әріппен шығара білу керек. Сойтсек ол кітаптарды жұрт бірден алып оқиды, бұл кітаптар татар кітаптарымен қатар зор күші болар еді». Ұлан байтақ қазақ даласында дунияуи мектептер ашу, балаларды өз ана тілінде оқыту – оның ең асыл арманы болатын. Осыған орай ол: «Орыс-қазақ мектептері – қазақтарға білім берудің басты құралы... біздің барлық үмітіміз, қазақ халқының келешегі осы мектептерде. Сондықтан, сектептерде жақсы білім беретін болсын... ғылыммен қаруланған, әр нәрсеге дұрыс көзқарасы бар адамдар қазақ арасында көбейіп, бүкіл халыққа әсер ете алады. Сонда ғана татар фанатизмінің де күлі көкке ұшады» деп, дана халқына ағартушылық идеяның  нұрын себе бастады.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Ұзақ жылдар бойы бізде «Ыбырай орыс алфавитінің қазақ тілінде негізін салушы» деген жаңсақ пікір уағыздалып келді.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Батыс Сібір генерал-губернаторының 1876 жылы Ішкі істер министріне жолдаған жолдамасында: «...Торғай облысының халық мектебінің инспекторы Алтынсарин өзі орыс алфавитін қолданып жазып, қазақтардың халық өлеңінің тексін маған әкеп тапсырды... біз орыс алфавитімен қазақ грамматикасын жасауымыз керек... Бұл жұмыс Ильминскийге тапсырылды» деп хабарлауынан қазақтар үшін орыс алфавитін алғаш рет жасаушы Ильминский болғаны, ал оны тәжірибеде тұңғыш рет қолданушы Ыбырай екені аңғарылады.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Ы.Алтынсариннің ағартушылық саласындағы мақсат-мүдделерінің іске асуына оның 1879 жылы Торғай облыстық мектептер инспекторы болып тағайындалуы және бұл қызметте өмірінің соңғы минутына дейін үздіксз он жыл табандылықпен еңбек етуі үлкен пайдасын тигізеді. Инспекторлық қызметке кіріскеннен кейін де ол мектептерді ашуды мықтап қолға алды. Ол Елек, Николаевск (Қостанай), Торғай, Ырғыз уездерінде бір-бірден екі кластық қазақ-орыс мектептерін ашты, олардың жанынан тектеп кітапханасын ұйымдастырды. Бұдан кейін Алтынсарин болыстық бастауыш мектептер ашу ісін қолға алып, генерал-губернатордың атына «болыстық қазақ мектептері туралы записка» жазды. Мұнда осындай мектептің тек қазақ даласына ғана емес, Ресейдің барлық жазды көшіп, қыста отыратын аймақтарына қолайлы екендігін айтып, мектептің жаңа түрін ашу жөнінде ұсыныс жасайды. Ол оқытушы кадрларын даярлау мәселесін де қолға алды. Оның ұсынысы бойынша 1888 жылы көкек айында Ор қаласында тұңғыш мұғалімдер мектебі ащылды. Бұл жөнінде 1882 жылы шілдеде Н.И.Ильминскийге жазған хатында: «Халық мектептері  үшін ең керектісі – оқытушы. Тамаша жақсы педагогика құралы да, ең жақсы өкімет бұйрықтары да, әбден мұқият жүргізілетін инспектор бақылаулары да оқытушыға тең келе алмайды», - деп жазды. Мұғалім өз шәкірттерін жан-тәнімен жақсы көрсе, оқу тәрбие ісіне шексіз берілуі ғана емес, бүкіл ата-аналар, жұртшылық алдында жоғары болатынын ескертіп былай деді: «...Мектеп бітіруші баланың болашағын болжай білу қабылеті, адагершілік қасиеті ұстазға байланысты».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Алтынсарин мұғалім даярлау ісімен бірге оларға керекті оқу әдістемелік құралдарын жазу мәселесімен де шұғылданады. Оның ұсынуымен орыс-қазақ училищелерінде К.Д.Ушинскийдің «Балалар дүниесі», Л.Н.Толстойдың «Әліппе және оқу кітабы», Б.Ф.Бунаковтың «Әліппесі мен оқу құралы», Тихмировтың «Грамматикалық элементарлық курсы» оқу құралы ретінде пайдаланылды. Орыс педагогтарының үлгісімен орыс-қаақ мектептеріне арнап Ы.Алтынсариннің өзі екі оқу құралын «Қазақ хрестоматиясын» (1889) жазып, бұларды қазақ оырс мектептеріне төлтума оқулық ретінде ұсынды. Мыселен, «Хрестоматияға» ол қазақ халқының ауыз әдебиетінің асыл үлгілерін, балаларға арналған нақыл сөздер мен өлеңдерді, орыс жазушылары Крылов, Толстой, Паульсон т.б. әңгімелері мен мысал өлеңдерін аударып енгізді. Ы.Алтынсарин өз хрестоматиясының екінші бөлімінде жаратылыстану, жағрапия, тарих, химия, физика сондай-ақ техника саласынан тұүсінік бергісі келетінін, сөйтіп білімді алып топтап беруді көздейтінін айтқан еді. Бірақ ол кітабы осы уақытқа дейін табылмай келеді.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 оқыту әдісі мәселелеріне де  ерекше мән берді. Өзінің А.А.Мазохин, Ф.Д.Соколов, Ғ.Балғымбаев т.б. мұғалімдерге жазған хаттарында балаларға тиянақты білім беру, оқуды өмірмен байланыстыру, оқыту әдістерін жетілдіру жайында көптеген ақыл-кеңестер берді.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Ы.Алтынсариннің оқу-ағарту ісіндегі тағы бір ерен еңбегі қазақ жастарына кәсіптік мамандық беру мәселесін қолға алуында еді. Ол осы мәселеге ерекше мән беріп, қолөнер, ауылшаруашылық училищелерін ашуға көп күш жұмсады. Көп ұзамай Торғайда қолөнер училищесі ұйымдастырылды, өзі қайтыс боларының алдында Қостанайда ашылғалы отырған ауыл шаруашылығы училищесіне өзінің қора жайын беретіні туралы өсиет қалдырды. Қазақ қыздарын өсіріп тәрбиелеу ісіне де жол ашқан Алтынсарин еді. Ол Ырғызда қазақ қыздарына арнап жанында интернаты бар мектеп аштырды.  Мұның өзі қазақ халқының өмірінде орасан зор маңызы бар тарихи оқиға болды. Ол патша әкімшілігінен Торғай облысының барлық уездерінде қыздар училищелерін ашуды өтінді. Оның бұл ұсынысы өзі қайтыс болғаннан кейін екі жыл өткенде жүзеге асты. Мұндай мектептер Торғайда, Қостанайда, Қарабұтақта, Ақтөбеде ашылды.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 өз халқын жан-тәнімен сүйген, халқының мәдени көркейіп өсуі үшін бойындағы бар күш жігерін аянбай жұмсаған нағыз патриот еді. Ол Н.И.Ильминскийге жазған бір хатында: «Қазақ даласын үш жыл аралығында қазақтар тапқыр, ақылды, қабылетті, бірақ білімсіз халық екен дегеніңіз әбден дұрыс. Қазақтарды оқуты бастықтардың ойына да кіріп шықпайды, бекіністерде училищелер салудан гөрі үйінің онсыз да қып-қызыл шатырын сылауды, онсыз да аппақ қабырғаларын ағартуды артық санайды», - деп жазды. </w:t>
      </w:r>
    </w:p>
    <w:p w:rsidR="00A30AB0" w:rsidRDefault="00A30AB0" w:rsidP="007D2CA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Ы.Алтынсарин өз заманының ақыл-ойшылы, ірі қоғам қайраткері. Оның жарқын бейнесі мен іс-әрекетінен қазақ халқының мәдени-экономикалық дамуын, қазақтың ұлт болып бірігуін, жаппай сауатты, мәдениетті, оқыған ел болуын көксегенін біртуар асыл азаматты көреміз. Ыбырайдың бұл арманы Қазақ, кейіннен қазақ топырағында толық іске асып, салтанат құру. </w:t>
      </w:r>
    </w:p>
    <w:p w:rsidR="00A30AB0" w:rsidRDefault="00A30AB0" w:rsidP="007D2CA6">
      <w:pPr>
        <w:spacing w:after="0" w:line="240" w:lineRule="auto"/>
        <w:jc w:val="both"/>
        <w:rPr>
          <w:rFonts w:ascii="Times New Roman" w:hAnsi="Times New Roman"/>
          <w:sz w:val="28"/>
          <w:szCs w:val="28"/>
          <w:lang w:val="kk-KZ"/>
        </w:rPr>
      </w:pPr>
    </w:p>
    <w:p w:rsidR="00A30AB0" w:rsidRDefault="00A30AB0" w:rsidP="009772BB">
      <w:pPr>
        <w:pStyle w:val="2"/>
        <w:shd w:val="clear" w:color="auto" w:fill="auto"/>
        <w:spacing w:after="0" w:line="260" w:lineRule="exact"/>
        <w:jc w:val="both"/>
        <w:rPr>
          <w:sz w:val="28"/>
          <w:szCs w:val="28"/>
          <w:lang w:val="kk-KZ"/>
        </w:rPr>
      </w:pPr>
    </w:p>
    <w:p w:rsidR="00A30AB0" w:rsidRPr="004D0322" w:rsidRDefault="00A30AB0" w:rsidP="009772BB">
      <w:pPr>
        <w:pStyle w:val="2"/>
        <w:shd w:val="clear" w:color="auto" w:fill="auto"/>
        <w:spacing w:after="0" w:line="260" w:lineRule="exact"/>
        <w:jc w:val="both"/>
        <w:rPr>
          <w:b/>
          <w:sz w:val="28"/>
          <w:szCs w:val="28"/>
          <w:lang w:val="kk-KZ"/>
        </w:rPr>
      </w:pPr>
      <w:r>
        <w:rPr>
          <w:b/>
          <w:sz w:val="28"/>
          <w:szCs w:val="28"/>
          <w:lang w:val="kk-KZ"/>
        </w:rPr>
        <w:t xml:space="preserve">6-дәріс. </w:t>
      </w:r>
      <w:r w:rsidRPr="004D0322">
        <w:rPr>
          <w:b/>
          <w:sz w:val="28"/>
          <w:szCs w:val="28"/>
          <w:lang w:val="kk-KZ"/>
        </w:rPr>
        <w:t>Абай Құнанбаевтың педагогикалық идеялары</w:t>
      </w:r>
    </w:p>
    <w:p w:rsidR="00A30AB0" w:rsidRDefault="00A30AB0" w:rsidP="009772BB">
      <w:pPr>
        <w:pStyle w:val="2"/>
        <w:shd w:val="clear" w:color="auto" w:fill="auto"/>
        <w:spacing w:after="0" w:line="260" w:lineRule="exact"/>
        <w:jc w:val="both"/>
        <w:rPr>
          <w:b/>
          <w:sz w:val="28"/>
          <w:szCs w:val="28"/>
          <w:lang w:val="kk-KZ"/>
        </w:rPr>
      </w:pPr>
    </w:p>
    <w:p w:rsidR="00A30AB0" w:rsidRDefault="00A30AB0" w:rsidP="009772BB">
      <w:pPr>
        <w:pStyle w:val="2"/>
        <w:shd w:val="clear" w:color="auto" w:fill="auto"/>
        <w:spacing w:after="0" w:line="260" w:lineRule="exact"/>
        <w:jc w:val="both"/>
        <w:rPr>
          <w:sz w:val="28"/>
          <w:szCs w:val="28"/>
          <w:lang w:val="kk-KZ"/>
        </w:rPr>
      </w:pPr>
      <w:r>
        <w:rPr>
          <w:b/>
          <w:sz w:val="28"/>
          <w:szCs w:val="28"/>
          <w:lang w:val="kk-KZ"/>
        </w:rPr>
        <w:t xml:space="preserve">Мақсаты: </w:t>
      </w:r>
      <w:r w:rsidRPr="004C1377">
        <w:rPr>
          <w:sz w:val="28"/>
          <w:szCs w:val="28"/>
          <w:lang w:val="kk-KZ"/>
        </w:rPr>
        <w:t xml:space="preserve">Абай Құнанбаевтың </w:t>
      </w:r>
      <w:r>
        <w:rPr>
          <w:sz w:val="28"/>
          <w:szCs w:val="28"/>
          <w:lang w:val="kk-KZ"/>
        </w:rPr>
        <w:t xml:space="preserve">ағартушылық қызметі мен </w:t>
      </w:r>
      <w:r w:rsidRPr="004C1377">
        <w:rPr>
          <w:sz w:val="28"/>
          <w:szCs w:val="28"/>
          <w:lang w:val="kk-KZ"/>
        </w:rPr>
        <w:t>педагогикалық</w:t>
      </w:r>
      <w:r>
        <w:rPr>
          <w:sz w:val="28"/>
          <w:szCs w:val="28"/>
          <w:lang w:val="kk-KZ"/>
        </w:rPr>
        <w:t xml:space="preserve"> идеялары туралы білімдерді қалыптастыру.</w:t>
      </w:r>
    </w:p>
    <w:p w:rsidR="00A30AB0" w:rsidRPr="004D0322" w:rsidRDefault="00A30AB0" w:rsidP="009772BB">
      <w:pPr>
        <w:pStyle w:val="2"/>
        <w:shd w:val="clear" w:color="auto" w:fill="auto"/>
        <w:spacing w:after="0" w:line="260" w:lineRule="exact"/>
        <w:jc w:val="both"/>
        <w:rPr>
          <w:b/>
          <w:sz w:val="28"/>
          <w:szCs w:val="28"/>
          <w:lang w:val="kk-KZ"/>
        </w:rPr>
      </w:pPr>
    </w:p>
    <w:p w:rsidR="00A30AB0" w:rsidRDefault="00A30AB0" w:rsidP="009772BB">
      <w:pPr>
        <w:pStyle w:val="2"/>
        <w:shd w:val="clear" w:color="auto" w:fill="auto"/>
        <w:spacing w:after="0" w:line="260" w:lineRule="exact"/>
        <w:jc w:val="both"/>
        <w:rPr>
          <w:b/>
          <w:sz w:val="28"/>
          <w:szCs w:val="28"/>
          <w:lang w:val="kk-KZ"/>
        </w:rPr>
      </w:pPr>
      <w:r w:rsidRPr="004C1377">
        <w:rPr>
          <w:b/>
          <w:sz w:val="28"/>
          <w:szCs w:val="28"/>
          <w:lang w:val="kk-KZ"/>
        </w:rPr>
        <w:t xml:space="preserve">        Жоспар:</w:t>
      </w:r>
    </w:p>
    <w:p w:rsidR="00A30AB0" w:rsidRPr="004C1377" w:rsidRDefault="00A30AB0" w:rsidP="009772BB">
      <w:pPr>
        <w:pStyle w:val="2"/>
        <w:shd w:val="clear" w:color="auto" w:fill="auto"/>
        <w:spacing w:after="0" w:line="260" w:lineRule="exact"/>
        <w:jc w:val="both"/>
        <w:rPr>
          <w:b/>
          <w:sz w:val="28"/>
          <w:szCs w:val="28"/>
          <w:lang w:val="kk-KZ"/>
        </w:rPr>
      </w:pPr>
    </w:p>
    <w:p w:rsidR="00A30AB0" w:rsidRPr="0061723E" w:rsidRDefault="00A30AB0" w:rsidP="0061723E">
      <w:pPr>
        <w:pStyle w:val="2"/>
        <w:numPr>
          <w:ilvl w:val="0"/>
          <w:numId w:val="15"/>
        </w:numPr>
        <w:shd w:val="clear" w:color="auto" w:fill="auto"/>
        <w:tabs>
          <w:tab w:val="left" w:pos="682"/>
        </w:tabs>
        <w:spacing w:after="0" w:line="240" w:lineRule="auto"/>
        <w:jc w:val="both"/>
        <w:rPr>
          <w:sz w:val="28"/>
          <w:szCs w:val="28"/>
          <w:lang w:val="kk-KZ"/>
        </w:rPr>
      </w:pPr>
      <w:r w:rsidRPr="00C80CA4">
        <w:rPr>
          <w:sz w:val="28"/>
          <w:szCs w:val="28"/>
          <w:lang w:val="kk-KZ"/>
        </w:rPr>
        <w:t>А.К</w:t>
      </w:r>
      <w:r>
        <w:rPr>
          <w:sz w:val="28"/>
          <w:szCs w:val="28"/>
          <w:lang w:val="kk-KZ"/>
        </w:rPr>
        <w:t>ұ</w:t>
      </w:r>
      <w:r w:rsidRPr="00C80CA4">
        <w:rPr>
          <w:sz w:val="28"/>
          <w:szCs w:val="28"/>
          <w:lang w:val="kk-KZ"/>
        </w:rPr>
        <w:t>нанбаевт</w:t>
      </w:r>
      <w:r>
        <w:rPr>
          <w:sz w:val="28"/>
          <w:szCs w:val="28"/>
          <w:lang w:val="kk-KZ"/>
        </w:rPr>
        <w:t>ың</w:t>
      </w:r>
      <w:r w:rsidRPr="00C80CA4">
        <w:rPr>
          <w:sz w:val="28"/>
          <w:szCs w:val="28"/>
          <w:lang w:val="kk-KZ"/>
        </w:rPr>
        <w:t xml:space="preserve"> а</w:t>
      </w:r>
      <w:r>
        <w:rPr>
          <w:sz w:val="28"/>
          <w:szCs w:val="28"/>
          <w:lang w:val="kk-KZ"/>
        </w:rPr>
        <w:t>ғ</w:t>
      </w:r>
      <w:r w:rsidRPr="00C80CA4">
        <w:rPr>
          <w:sz w:val="28"/>
          <w:szCs w:val="28"/>
          <w:lang w:val="kk-KZ"/>
        </w:rPr>
        <w:t>артушылык кызмет</w:t>
      </w:r>
      <w:r>
        <w:rPr>
          <w:sz w:val="28"/>
          <w:szCs w:val="28"/>
          <w:lang w:val="kk-KZ"/>
        </w:rPr>
        <w:t>і</w:t>
      </w:r>
      <w:r w:rsidRPr="00C80CA4">
        <w:rPr>
          <w:sz w:val="28"/>
          <w:szCs w:val="28"/>
          <w:lang w:val="kk-KZ"/>
        </w:rPr>
        <w:t xml:space="preserve"> ж</w:t>
      </w:r>
      <w:r>
        <w:rPr>
          <w:sz w:val="28"/>
          <w:szCs w:val="28"/>
          <w:lang w:val="kk-KZ"/>
        </w:rPr>
        <w:t>ә</w:t>
      </w:r>
      <w:r w:rsidRPr="00C80CA4">
        <w:rPr>
          <w:sz w:val="28"/>
          <w:szCs w:val="28"/>
          <w:lang w:val="kk-KZ"/>
        </w:rPr>
        <w:t>не идеялары</w:t>
      </w:r>
      <w:r>
        <w:rPr>
          <w:sz w:val="28"/>
          <w:szCs w:val="28"/>
          <w:lang w:val="kk-KZ"/>
        </w:rPr>
        <w:t>.</w:t>
      </w:r>
    </w:p>
    <w:p w:rsidR="00A30AB0" w:rsidRDefault="00A30AB0" w:rsidP="0061723E">
      <w:pPr>
        <w:pStyle w:val="2"/>
        <w:numPr>
          <w:ilvl w:val="0"/>
          <w:numId w:val="15"/>
        </w:numPr>
        <w:shd w:val="clear" w:color="auto" w:fill="auto"/>
        <w:tabs>
          <w:tab w:val="left" w:pos="706"/>
        </w:tabs>
        <w:spacing w:after="0" w:line="240" w:lineRule="auto"/>
        <w:jc w:val="both"/>
        <w:rPr>
          <w:sz w:val="28"/>
          <w:szCs w:val="28"/>
          <w:lang w:val="kk-KZ"/>
        </w:rPr>
      </w:pPr>
      <w:r w:rsidRPr="00C80CA4">
        <w:rPr>
          <w:sz w:val="28"/>
          <w:szCs w:val="28"/>
          <w:lang w:val="kk-KZ"/>
        </w:rPr>
        <w:t>Абайды</w:t>
      </w:r>
      <w:r>
        <w:rPr>
          <w:sz w:val="28"/>
          <w:szCs w:val="28"/>
          <w:lang w:val="kk-KZ"/>
        </w:rPr>
        <w:t>ң</w:t>
      </w:r>
      <w:r w:rsidRPr="00C80CA4">
        <w:rPr>
          <w:sz w:val="28"/>
          <w:szCs w:val="28"/>
          <w:lang w:val="kk-KZ"/>
        </w:rPr>
        <w:t xml:space="preserve"> «Қара с</w:t>
      </w:r>
      <w:r>
        <w:rPr>
          <w:sz w:val="28"/>
          <w:szCs w:val="28"/>
          <w:lang w:val="kk-KZ"/>
        </w:rPr>
        <w:t>ө</w:t>
      </w:r>
      <w:r w:rsidRPr="00C80CA4">
        <w:rPr>
          <w:sz w:val="28"/>
          <w:szCs w:val="28"/>
          <w:lang w:val="kk-KZ"/>
        </w:rPr>
        <w:t>здер</w:t>
      </w:r>
      <w:r>
        <w:rPr>
          <w:sz w:val="28"/>
          <w:szCs w:val="28"/>
          <w:lang w:val="kk-KZ"/>
        </w:rPr>
        <w:t>і»</w:t>
      </w:r>
      <w:r w:rsidRPr="00C80CA4">
        <w:rPr>
          <w:sz w:val="28"/>
          <w:szCs w:val="28"/>
          <w:lang w:val="kk-KZ"/>
        </w:rPr>
        <w:t xml:space="preserve">. Абай </w:t>
      </w:r>
      <w:r>
        <w:rPr>
          <w:sz w:val="28"/>
          <w:szCs w:val="28"/>
          <w:lang w:val="kk-KZ"/>
        </w:rPr>
        <w:t>ө</w:t>
      </w:r>
      <w:r w:rsidRPr="00C80CA4">
        <w:rPr>
          <w:sz w:val="28"/>
          <w:szCs w:val="28"/>
          <w:lang w:val="kk-KZ"/>
        </w:rPr>
        <w:t>ле</w:t>
      </w:r>
      <w:r>
        <w:rPr>
          <w:sz w:val="28"/>
          <w:szCs w:val="28"/>
          <w:lang w:val="kk-KZ"/>
        </w:rPr>
        <w:t>ң</w:t>
      </w:r>
      <w:r w:rsidRPr="00C80CA4">
        <w:rPr>
          <w:sz w:val="28"/>
          <w:szCs w:val="28"/>
          <w:lang w:val="kk-KZ"/>
        </w:rPr>
        <w:t>дер</w:t>
      </w:r>
      <w:r>
        <w:rPr>
          <w:sz w:val="28"/>
          <w:szCs w:val="28"/>
          <w:lang w:val="kk-KZ"/>
        </w:rPr>
        <w:t>ін</w:t>
      </w:r>
      <w:r w:rsidRPr="00C80CA4">
        <w:rPr>
          <w:sz w:val="28"/>
          <w:szCs w:val="28"/>
          <w:lang w:val="kk-KZ"/>
        </w:rPr>
        <w:t>де</w:t>
      </w:r>
      <w:r>
        <w:rPr>
          <w:sz w:val="28"/>
          <w:szCs w:val="28"/>
          <w:lang w:val="kk-KZ"/>
        </w:rPr>
        <w:t xml:space="preserve">гі </w:t>
      </w:r>
      <w:r w:rsidRPr="00C80CA4">
        <w:rPr>
          <w:sz w:val="28"/>
          <w:szCs w:val="28"/>
          <w:lang w:val="kk-KZ"/>
        </w:rPr>
        <w:t xml:space="preserve"> т</w:t>
      </w:r>
      <w:r>
        <w:rPr>
          <w:sz w:val="28"/>
          <w:szCs w:val="28"/>
          <w:lang w:val="kk-KZ"/>
        </w:rPr>
        <w:t>ә</w:t>
      </w:r>
      <w:r w:rsidRPr="00C80CA4">
        <w:rPr>
          <w:sz w:val="28"/>
          <w:szCs w:val="28"/>
          <w:lang w:val="kk-KZ"/>
        </w:rPr>
        <w:t>рбиел</w:t>
      </w:r>
      <w:r>
        <w:rPr>
          <w:sz w:val="28"/>
          <w:szCs w:val="28"/>
          <w:lang w:val="kk-KZ"/>
        </w:rPr>
        <w:t>ік</w:t>
      </w:r>
      <w:r w:rsidRPr="00C80CA4">
        <w:rPr>
          <w:sz w:val="28"/>
          <w:szCs w:val="28"/>
          <w:lang w:val="kk-KZ"/>
        </w:rPr>
        <w:t xml:space="preserve"> идеялар</w:t>
      </w:r>
      <w:r>
        <w:rPr>
          <w:sz w:val="28"/>
          <w:szCs w:val="28"/>
          <w:lang w:val="kk-KZ"/>
        </w:rPr>
        <w:t>.</w:t>
      </w:r>
    </w:p>
    <w:p w:rsidR="00A30AB0" w:rsidRPr="00C80CA4" w:rsidRDefault="00A30AB0" w:rsidP="009772BB">
      <w:pPr>
        <w:pStyle w:val="2"/>
        <w:shd w:val="clear" w:color="auto" w:fill="auto"/>
        <w:tabs>
          <w:tab w:val="left" w:pos="706"/>
        </w:tabs>
        <w:spacing w:after="0" w:line="260" w:lineRule="exact"/>
        <w:ind w:left="360"/>
        <w:jc w:val="both"/>
        <w:rPr>
          <w:sz w:val="28"/>
          <w:szCs w:val="28"/>
          <w:lang w:val="kk-KZ"/>
        </w:rPr>
      </w:pPr>
    </w:p>
    <w:p w:rsidR="00A30AB0" w:rsidRPr="009772BB" w:rsidRDefault="00A30AB0" w:rsidP="0061723E">
      <w:pPr>
        <w:spacing w:after="0" w:line="250" w:lineRule="exact"/>
        <w:rPr>
          <w:rFonts w:ascii="Times New Roman" w:hAnsi="Times New Roman"/>
          <w:b/>
          <w:sz w:val="24"/>
          <w:szCs w:val="24"/>
        </w:rPr>
      </w:pPr>
      <w:r w:rsidRPr="009772BB">
        <w:rPr>
          <w:rFonts w:ascii="Times New Roman" w:hAnsi="Times New Roman"/>
          <w:b/>
          <w:sz w:val="24"/>
          <w:szCs w:val="24"/>
          <w:lang w:val="kk-KZ"/>
        </w:rPr>
        <w:t>Ә</w:t>
      </w:r>
      <w:r w:rsidRPr="009772BB">
        <w:rPr>
          <w:rFonts w:ascii="Times New Roman" w:hAnsi="Times New Roman"/>
          <w:b/>
          <w:sz w:val="24"/>
          <w:szCs w:val="24"/>
        </w:rPr>
        <w:t>дебиеттер:</w:t>
      </w:r>
    </w:p>
    <w:p w:rsidR="00A30AB0" w:rsidRPr="009772BB" w:rsidRDefault="00A30AB0" w:rsidP="0061723E">
      <w:pPr>
        <w:widowControl w:val="0"/>
        <w:numPr>
          <w:ilvl w:val="0"/>
          <w:numId w:val="17"/>
        </w:numPr>
        <w:tabs>
          <w:tab w:val="left" w:pos="337"/>
        </w:tabs>
        <w:spacing w:after="0" w:line="317" w:lineRule="exact"/>
        <w:ind w:hanging="340"/>
        <w:jc w:val="both"/>
        <w:rPr>
          <w:rFonts w:ascii="Times New Roman" w:hAnsi="Times New Roman"/>
          <w:sz w:val="24"/>
          <w:szCs w:val="24"/>
        </w:rPr>
      </w:pPr>
      <w:r w:rsidRPr="009772BB">
        <w:rPr>
          <w:rFonts w:ascii="Times New Roman" w:hAnsi="Times New Roman"/>
          <w:sz w:val="24"/>
          <w:szCs w:val="24"/>
          <w:lang w:val="kk-KZ"/>
        </w:rPr>
        <w:t>Ә</w:t>
      </w:r>
      <w:r w:rsidRPr="009772BB">
        <w:rPr>
          <w:rFonts w:ascii="Times New Roman" w:hAnsi="Times New Roman"/>
          <w:sz w:val="24"/>
          <w:szCs w:val="24"/>
        </w:rPr>
        <w:t>биев Ж. Педагогика тарихы. Алматы: Дарын, 2006</w:t>
      </w:r>
      <w:r w:rsidRPr="009772BB">
        <w:rPr>
          <w:rFonts w:ascii="Times New Roman" w:hAnsi="Times New Roman"/>
          <w:sz w:val="24"/>
          <w:szCs w:val="24"/>
          <w:lang w:val="kk-KZ"/>
        </w:rPr>
        <w:t>.</w:t>
      </w:r>
    </w:p>
    <w:p w:rsidR="00A30AB0" w:rsidRPr="009772BB" w:rsidRDefault="00A30AB0" w:rsidP="0061723E">
      <w:pPr>
        <w:widowControl w:val="0"/>
        <w:numPr>
          <w:ilvl w:val="0"/>
          <w:numId w:val="17"/>
        </w:numPr>
        <w:tabs>
          <w:tab w:val="left" w:pos="366"/>
        </w:tabs>
        <w:spacing w:after="0" w:line="317" w:lineRule="exact"/>
        <w:ind w:hanging="340"/>
        <w:jc w:val="both"/>
        <w:rPr>
          <w:rFonts w:ascii="Times New Roman" w:hAnsi="Times New Roman"/>
          <w:sz w:val="24"/>
          <w:szCs w:val="24"/>
        </w:rPr>
      </w:pPr>
      <w:r w:rsidRPr="009772BB">
        <w:rPr>
          <w:rFonts w:ascii="Times New Roman" w:hAnsi="Times New Roman"/>
          <w:sz w:val="24"/>
          <w:szCs w:val="24"/>
          <w:lang w:val="kk-KZ"/>
        </w:rPr>
        <w:t>Қ</w:t>
      </w:r>
      <w:r w:rsidRPr="009772BB">
        <w:rPr>
          <w:rFonts w:ascii="Times New Roman" w:hAnsi="Times New Roman"/>
          <w:sz w:val="24"/>
          <w:szCs w:val="24"/>
        </w:rPr>
        <w:t>аза</w:t>
      </w:r>
      <w:r w:rsidRPr="009772BB">
        <w:rPr>
          <w:rFonts w:ascii="Times New Roman" w:hAnsi="Times New Roman"/>
          <w:sz w:val="24"/>
          <w:szCs w:val="24"/>
          <w:lang w:val="kk-KZ"/>
        </w:rPr>
        <w:t>қ</w:t>
      </w:r>
      <w:r w:rsidRPr="009772BB">
        <w:rPr>
          <w:rFonts w:ascii="Times New Roman" w:hAnsi="Times New Roman"/>
          <w:sz w:val="24"/>
          <w:szCs w:val="24"/>
        </w:rPr>
        <w:t xml:space="preserve"> халкыны</w:t>
      </w:r>
      <w:r w:rsidRPr="009772BB">
        <w:rPr>
          <w:rFonts w:ascii="Times New Roman" w:hAnsi="Times New Roman"/>
          <w:sz w:val="24"/>
          <w:szCs w:val="24"/>
          <w:lang w:val="kk-KZ"/>
        </w:rPr>
        <w:t>ң</w:t>
      </w:r>
      <w:r w:rsidRPr="009772BB">
        <w:rPr>
          <w:rFonts w:ascii="Times New Roman" w:hAnsi="Times New Roman"/>
          <w:sz w:val="24"/>
          <w:szCs w:val="24"/>
        </w:rPr>
        <w:t xml:space="preserve"> т</w:t>
      </w:r>
      <w:r w:rsidRPr="009772BB">
        <w:rPr>
          <w:rFonts w:ascii="Times New Roman" w:hAnsi="Times New Roman"/>
          <w:sz w:val="24"/>
          <w:szCs w:val="24"/>
          <w:lang w:val="kk-KZ"/>
        </w:rPr>
        <w:t>ә</w:t>
      </w:r>
      <w:r w:rsidRPr="009772BB">
        <w:rPr>
          <w:rFonts w:ascii="Times New Roman" w:hAnsi="Times New Roman"/>
          <w:sz w:val="24"/>
          <w:szCs w:val="24"/>
        </w:rPr>
        <w:t>л</w:t>
      </w:r>
      <w:r w:rsidRPr="009772BB">
        <w:rPr>
          <w:rFonts w:ascii="Times New Roman" w:hAnsi="Times New Roman"/>
          <w:sz w:val="24"/>
          <w:szCs w:val="24"/>
          <w:lang w:val="kk-KZ"/>
        </w:rPr>
        <w:t>і</w:t>
      </w:r>
      <w:r w:rsidRPr="009772BB">
        <w:rPr>
          <w:rFonts w:ascii="Times New Roman" w:hAnsi="Times New Roman"/>
          <w:sz w:val="24"/>
          <w:szCs w:val="24"/>
        </w:rPr>
        <w:t>м-т</w:t>
      </w:r>
      <w:r w:rsidRPr="009772BB">
        <w:rPr>
          <w:rFonts w:ascii="Times New Roman" w:hAnsi="Times New Roman"/>
          <w:sz w:val="24"/>
          <w:szCs w:val="24"/>
          <w:lang w:val="kk-KZ"/>
        </w:rPr>
        <w:t>ә</w:t>
      </w:r>
      <w:r w:rsidRPr="009772BB">
        <w:rPr>
          <w:rFonts w:ascii="Times New Roman" w:hAnsi="Times New Roman"/>
          <w:sz w:val="24"/>
          <w:szCs w:val="24"/>
        </w:rPr>
        <w:t>рбие тарихынан / бас редактор Калив С. Алматы, 1992</w:t>
      </w:r>
    </w:p>
    <w:p w:rsidR="00A30AB0" w:rsidRPr="009772BB" w:rsidRDefault="00A30AB0" w:rsidP="0061723E">
      <w:pPr>
        <w:widowControl w:val="0"/>
        <w:numPr>
          <w:ilvl w:val="0"/>
          <w:numId w:val="17"/>
        </w:numPr>
        <w:tabs>
          <w:tab w:val="left" w:pos="366"/>
        </w:tabs>
        <w:spacing w:after="0" w:line="317" w:lineRule="exact"/>
        <w:ind w:hanging="340"/>
        <w:jc w:val="both"/>
        <w:rPr>
          <w:rFonts w:ascii="Times New Roman" w:hAnsi="Times New Roman"/>
          <w:sz w:val="24"/>
          <w:szCs w:val="24"/>
        </w:rPr>
      </w:pPr>
      <w:r w:rsidRPr="009772BB">
        <w:rPr>
          <w:rFonts w:ascii="Times New Roman" w:hAnsi="Times New Roman"/>
          <w:sz w:val="24"/>
          <w:szCs w:val="24"/>
        </w:rPr>
        <w:t>Жар</w:t>
      </w:r>
      <w:r w:rsidRPr="009772BB">
        <w:rPr>
          <w:rFonts w:ascii="Times New Roman" w:hAnsi="Times New Roman"/>
          <w:sz w:val="24"/>
          <w:szCs w:val="24"/>
          <w:lang w:val="kk-KZ"/>
        </w:rPr>
        <w:t>ық</w:t>
      </w:r>
      <w:r w:rsidRPr="009772BB">
        <w:rPr>
          <w:rFonts w:ascii="Times New Roman" w:hAnsi="Times New Roman"/>
          <w:sz w:val="24"/>
          <w:szCs w:val="24"/>
        </w:rPr>
        <w:t xml:space="preserve">баев Т.Б., Калиев СД. </w:t>
      </w:r>
      <w:r w:rsidRPr="009772BB">
        <w:rPr>
          <w:rFonts w:ascii="Times New Roman" w:hAnsi="Times New Roman"/>
          <w:sz w:val="24"/>
          <w:szCs w:val="24"/>
          <w:lang w:val="kk-KZ"/>
        </w:rPr>
        <w:t>Қ</w:t>
      </w:r>
      <w:r w:rsidRPr="009772BB">
        <w:rPr>
          <w:rFonts w:ascii="Times New Roman" w:hAnsi="Times New Roman"/>
          <w:sz w:val="24"/>
          <w:szCs w:val="24"/>
        </w:rPr>
        <w:t>аза</w:t>
      </w:r>
      <w:r w:rsidRPr="009772BB">
        <w:rPr>
          <w:rFonts w:ascii="Times New Roman" w:hAnsi="Times New Roman"/>
          <w:sz w:val="24"/>
          <w:szCs w:val="24"/>
          <w:lang w:val="kk-KZ"/>
        </w:rPr>
        <w:t>қ</w:t>
      </w:r>
      <w:r w:rsidRPr="009772BB">
        <w:rPr>
          <w:rFonts w:ascii="Times New Roman" w:hAnsi="Times New Roman"/>
          <w:sz w:val="24"/>
          <w:szCs w:val="24"/>
        </w:rPr>
        <w:t xml:space="preserve"> т</w:t>
      </w:r>
      <w:r w:rsidRPr="009772BB">
        <w:rPr>
          <w:rFonts w:ascii="Times New Roman" w:hAnsi="Times New Roman"/>
          <w:sz w:val="24"/>
          <w:szCs w:val="24"/>
          <w:lang w:val="kk-KZ"/>
        </w:rPr>
        <w:t>ә</w:t>
      </w:r>
      <w:r w:rsidRPr="009772BB">
        <w:rPr>
          <w:rFonts w:ascii="Times New Roman" w:hAnsi="Times New Roman"/>
          <w:sz w:val="24"/>
          <w:szCs w:val="24"/>
        </w:rPr>
        <w:t>л</w:t>
      </w:r>
      <w:r w:rsidRPr="009772BB">
        <w:rPr>
          <w:rFonts w:ascii="Times New Roman" w:hAnsi="Times New Roman"/>
          <w:sz w:val="24"/>
          <w:szCs w:val="24"/>
          <w:lang w:val="kk-KZ"/>
        </w:rPr>
        <w:t>і</w:t>
      </w:r>
      <w:r w:rsidRPr="009772BB">
        <w:rPr>
          <w:rFonts w:ascii="Times New Roman" w:hAnsi="Times New Roman"/>
          <w:sz w:val="24"/>
          <w:szCs w:val="24"/>
        </w:rPr>
        <w:t>м-т</w:t>
      </w:r>
      <w:r w:rsidRPr="009772BB">
        <w:rPr>
          <w:rFonts w:ascii="Times New Roman" w:hAnsi="Times New Roman"/>
          <w:sz w:val="24"/>
          <w:szCs w:val="24"/>
          <w:lang w:val="kk-KZ"/>
        </w:rPr>
        <w:t>ә</w:t>
      </w:r>
      <w:r w:rsidRPr="009772BB">
        <w:rPr>
          <w:rFonts w:ascii="Times New Roman" w:hAnsi="Times New Roman"/>
          <w:sz w:val="24"/>
          <w:szCs w:val="24"/>
        </w:rPr>
        <w:t>рбиес</w:t>
      </w:r>
      <w:r w:rsidRPr="009772BB">
        <w:rPr>
          <w:rFonts w:ascii="Times New Roman" w:hAnsi="Times New Roman"/>
          <w:sz w:val="24"/>
          <w:szCs w:val="24"/>
          <w:lang w:val="kk-KZ"/>
        </w:rPr>
        <w:t>і</w:t>
      </w:r>
      <w:r w:rsidRPr="009772BB">
        <w:rPr>
          <w:rFonts w:ascii="Times New Roman" w:hAnsi="Times New Roman"/>
          <w:sz w:val="24"/>
          <w:szCs w:val="24"/>
        </w:rPr>
        <w:t xml:space="preserve"> Алматы: Санат, 1995</w:t>
      </w:r>
    </w:p>
    <w:p w:rsidR="00A30AB0" w:rsidRPr="009772BB" w:rsidRDefault="00A30AB0" w:rsidP="0061723E">
      <w:pPr>
        <w:widowControl w:val="0"/>
        <w:numPr>
          <w:ilvl w:val="0"/>
          <w:numId w:val="17"/>
        </w:numPr>
        <w:tabs>
          <w:tab w:val="left" w:pos="356"/>
        </w:tabs>
        <w:spacing w:after="0" w:line="317" w:lineRule="exact"/>
        <w:ind w:hanging="340"/>
        <w:jc w:val="both"/>
        <w:rPr>
          <w:rFonts w:ascii="Times New Roman" w:hAnsi="Times New Roman"/>
          <w:sz w:val="24"/>
          <w:szCs w:val="24"/>
        </w:rPr>
      </w:pPr>
      <w:r w:rsidRPr="009772BB">
        <w:rPr>
          <w:rFonts w:ascii="Times New Roman" w:hAnsi="Times New Roman"/>
          <w:sz w:val="24"/>
          <w:szCs w:val="24"/>
        </w:rPr>
        <w:t xml:space="preserve">Калиев С.К. </w:t>
      </w:r>
      <w:r w:rsidRPr="009772BB">
        <w:rPr>
          <w:rFonts w:ascii="Times New Roman" w:hAnsi="Times New Roman"/>
          <w:sz w:val="24"/>
          <w:szCs w:val="24"/>
          <w:lang w:val="kk-KZ"/>
        </w:rPr>
        <w:t>Қ</w:t>
      </w:r>
      <w:r w:rsidRPr="009772BB">
        <w:rPr>
          <w:rFonts w:ascii="Times New Roman" w:hAnsi="Times New Roman"/>
          <w:sz w:val="24"/>
          <w:szCs w:val="24"/>
        </w:rPr>
        <w:t>аза</w:t>
      </w:r>
      <w:r w:rsidRPr="009772BB">
        <w:rPr>
          <w:rFonts w:ascii="Times New Roman" w:hAnsi="Times New Roman"/>
          <w:sz w:val="24"/>
          <w:szCs w:val="24"/>
          <w:lang w:val="kk-KZ"/>
        </w:rPr>
        <w:t>қ</w:t>
      </w:r>
      <w:r w:rsidRPr="009772BB">
        <w:rPr>
          <w:rFonts w:ascii="Times New Roman" w:hAnsi="Times New Roman"/>
          <w:sz w:val="24"/>
          <w:szCs w:val="24"/>
        </w:rPr>
        <w:t xml:space="preserve"> этнопедагогикасын</w:t>
      </w:r>
      <w:r w:rsidRPr="009772BB">
        <w:rPr>
          <w:rFonts w:ascii="Times New Roman" w:hAnsi="Times New Roman"/>
          <w:sz w:val="24"/>
          <w:szCs w:val="24"/>
          <w:lang w:val="kk-KZ"/>
        </w:rPr>
        <w:t>ың</w:t>
      </w:r>
      <w:r w:rsidRPr="009772BB">
        <w:rPr>
          <w:rFonts w:ascii="Times New Roman" w:hAnsi="Times New Roman"/>
          <w:sz w:val="24"/>
          <w:szCs w:val="24"/>
        </w:rPr>
        <w:t xml:space="preserve"> теориялы</w:t>
      </w:r>
      <w:r w:rsidRPr="009772BB">
        <w:rPr>
          <w:rFonts w:ascii="Times New Roman" w:hAnsi="Times New Roman"/>
          <w:sz w:val="24"/>
          <w:szCs w:val="24"/>
          <w:lang w:val="kk-KZ"/>
        </w:rPr>
        <w:t>қ</w:t>
      </w:r>
      <w:r w:rsidRPr="009772BB">
        <w:rPr>
          <w:rFonts w:ascii="Times New Roman" w:hAnsi="Times New Roman"/>
          <w:sz w:val="24"/>
          <w:szCs w:val="24"/>
        </w:rPr>
        <w:t xml:space="preserve"> не</w:t>
      </w:r>
      <w:r w:rsidRPr="009772BB">
        <w:rPr>
          <w:rFonts w:ascii="Times New Roman" w:hAnsi="Times New Roman"/>
          <w:sz w:val="24"/>
          <w:szCs w:val="24"/>
          <w:lang w:val="kk-KZ"/>
        </w:rPr>
        <w:t>гі</w:t>
      </w:r>
      <w:r w:rsidRPr="009772BB">
        <w:rPr>
          <w:rFonts w:ascii="Times New Roman" w:hAnsi="Times New Roman"/>
          <w:sz w:val="24"/>
          <w:szCs w:val="24"/>
        </w:rPr>
        <w:t>здер</w:t>
      </w:r>
      <w:r w:rsidRPr="009772BB">
        <w:rPr>
          <w:rFonts w:ascii="Times New Roman" w:hAnsi="Times New Roman"/>
          <w:sz w:val="24"/>
          <w:szCs w:val="24"/>
          <w:lang w:val="kk-KZ"/>
        </w:rPr>
        <w:t>і</w:t>
      </w:r>
      <w:r w:rsidRPr="009772BB">
        <w:rPr>
          <w:rFonts w:ascii="Times New Roman" w:hAnsi="Times New Roman"/>
          <w:sz w:val="24"/>
          <w:szCs w:val="24"/>
        </w:rPr>
        <w:t xml:space="preserve"> мен тарихы. Алматы, 1998</w:t>
      </w:r>
    </w:p>
    <w:p w:rsidR="00A30AB0" w:rsidRDefault="00A30AB0" w:rsidP="0061723E">
      <w:pPr>
        <w:pStyle w:val="2"/>
        <w:shd w:val="clear" w:color="auto" w:fill="auto"/>
        <w:spacing w:after="0" w:line="317" w:lineRule="exact"/>
        <w:ind w:right="20"/>
        <w:jc w:val="both"/>
        <w:rPr>
          <w:sz w:val="28"/>
          <w:szCs w:val="28"/>
          <w:lang w:val="kk-KZ"/>
        </w:rPr>
      </w:pP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 xml:space="preserve">Абай ақын - ұлы тұлға, маңдай алды ақын </w:t>
      </w:r>
      <w:r w:rsidRPr="00D826A6">
        <w:rPr>
          <w:rStyle w:val="1"/>
          <w:sz w:val="28"/>
          <w:szCs w:val="28"/>
          <w:lang w:val="kk-KZ" w:eastAsia="ru-RU"/>
        </w:rPr>
        <w:t>eкeнi,</w:t>
      </w:r>
      <w:r w:rsidRPr="00D826A6">
        <w:rPr>
          <w:sz w:val="28"/>
          <w:szCs w:val="28"/>
          <w:lang w:val="kk-KZ"/>
        </w:rPr>
        <w:t xml:space="preserve"> таңдаулы туындылары дүние жүзі поэзиясының озықүлгілерімен деңгейлес тұрғаны - білген адамға айқын шындық. Сан ғасырлық Абай поэзиясы, ел қамын жоқтаған жүздеген өрен жүйрік жырау, жыршы, ақындары бар қазақ әдебиеттерінде Абай орны ерекше.</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 xml:space="preserve">Абайдың педагогикалық мұраларының негізгі идеяларының </w:t>
      </w:r>
      <w:r w:rsidRPr="00D826A6">
        <w:rPr>
          <w:rStyle w:val="1"/>
          <w:sz w:val="28"/>
          <w:szCs w:val="28"/>
          <w:lang w:val="kk-KZ" w:eastAsia="ru-RU"/>
        </w:rPr>
        <w:t>бipi</w:t>
      </w:r>
      <w:r w:rsidRPr="00D826A6">
        <w:rPr>
          <w:sz w:val="28"/>
          <w:szCs w:val="28"/>
          <w:lang w:val="kk-KZ"/>
        </w:rPr>
        <w:t xml:space="preserve">- адамдардың, өзара қарым-қатынасы, </w:t>
      </w:r>
      <w:r w:rsidRPr="00D826A6">
        <w:rPr>
          <w:rStyle w:val="1"/>
          <w:sz w:val="28"/>
          <w:szCs w:val="28"/>
          <w:lang w:val="kk-KZ" w:eastAsia="ru-RU"/>
        </w:rPr>
        <w:t>әcipece,</w:t>
      </w:r>
      <w:r w:rsidRPr="00D826A6">
        <w:rPr>
          <w:sz w:val="28"/>
          <w:szCs w:val="28"/>
          <w:lang w:val="kk-KZ"/>
        </w:rPr>
        <w:t xml:space="preserve"> жастарды енбекке баулу. Ақын, ойшыл ұлы ұстаз - Абай халықтың әл-ауқатының деңгейі, санасы, мәдениеті, адамдардың өзара қарым-қатынасы, </w:t>
      </w:r>
      <w:r w:rsidRPr="00D826A6">
        <w:rPr>
          <w:rStyle w:val="11"/>
          <w:sz w:val="28"/>
          <w:szCs w:val="28"/>
          <w:lang w:val="kk-KZ" w:eastAsia="ru-RU"/>
        </w:rPr>
        <w:t xml:space="preserve">бip-бipiнe </w:t>
      </w:r>
      <w:r w:rsidRPr="00D826A6">
        <w:rPr>
          <w:sz w:val="28"/>
          <w:szCs w:val="28"/>
          <w:lang w:val="kk-KZ"/>
        </w:rPr>
        <w:t xml:space="preserve">мейірбандығы мен парасаттылығы, ұлттык ерекшелгі, салт-дәстүрлердің дамуы - сол халықтың еңбек суйгіштігне, еңбек ету дәрежесіне байланысты екенін даналықпен болжады. Еңбекті Абай басқа да қазақ ағартушылары сияқты - байлықтың, молшылықтың кезі деп санады. Жастарды еңбекке шақырды. Оған </w:t>
      </w:r>
      <w:r w:rsidRPr="00D826A6">
        <w:rPr>
          <w:rStyle w:val="1"/>
          <w:sz w:val="28"/>
          <w:szCs w:val="28"/>
          <w:lang w:val="kk-KZ" w:eastAsia="ru-RU"/>
        </w:rPr>
        <w:t xml:space="preserve">1886 </w:t>
      </w:r>
      <w:r w:rsidRPr="00D826A6">
        <w:rPr>
          <w:sz w:val="28"/>
          <w:szCs w:val="28"/>
          <w:lang w:val="kk-KZ"/>
        </w:rPr>
        <w:t xml:space="preserve">жылы жазған мына </w:t>
      </w:r>
      <w:r w:rsidRPr="00D826A6">
        <w:rPr>
          <w:rStyle w:val="11"/>
          <w:sz w:val="28"/>
          <w:szCs w:val="28"/>
          <w:lang w:val="kk-KZ" w:eastAsia="ru-RU"/>
        </w:rPr>
        <w:t xml:space="preserve">бip </w:t>
      </w:r>
      <w:r w:rsidRPr="00D826A6">
        <w:rPr>
          <w:sz w:val="28"/>
          <w:szCs w:val="28"/>
          <w:lang w:val="kk-KZ"/>
        </w:rPr>
        <w:t>шумақөлеңін келтіруге болады:</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Картайдың, қайғы ойладыңұлғайды арман,</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Шошимын кейінгі жас балалардан,</w:t>
      </w:r>
    </w:p>
    <w:p w:rsidR="00A30AB0" w:rsidRPr="00D826A6" w:rsidRDefault="00A30AB0" w:rsidP="00D826A6">
      <w:pPr>
        <w:spacing w:after="0" w:line="240" w:lineRule="auto"/>
        <w:rPr>
          <w:rFonts w:ascii="Times New Roman" w:hAnsi="Times New Roman"/>
          <w:sz w:val="28"/>
          <w:szCs w:val="28"/>
          <w:lang w:val="kk-KZ"/>
        </w:rPr>
      </w:pPr>
      <w:r w:rsidRPr="00D826A6">
        <w:rPr>
          <w:rFonts w:ascii="Times New Roman" w:hAnsi="Times New Roman"/>
          <w:sz w:val="28"/>
          <w:szCs w:val="28"/>
          <w:lang w:val="kk-KZ"/>
        </w:rPr>
        <w:t>Tepiн сатпай, телміріп</w:t>
      </w:r>
      <w:r w:rsidRPr="00D826A6">
        <w:rPr>
          <w:rStyle w:val="21"/>
          <w:sz w:val="28"/>
          <w:szCs w:val="28"/>
          <w:lang w:val="kk-KZ" w:eastAsia="ru-RU"/>
        </w:rPr>
        <w:t>көзін</w:t>
      </w:r>
      <w:r w:rsidRPr="00D826A6">
        <w:rPr>
          <w:rFonts w:ascii="Times New Roman" w:hAnsi="Times New Roman"/>
          <w:sz w:val="28"/>
          <w:szCs w:val="28"/>
          <w:lang w:val="kk-KZ"/>
        </w:rPr>
        <w:t>сатып,</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Теп-тегіс жұртты бә</w:t>
      </w:r>
      <w:r w:rsidRPr="00D826A6">
        <w:rPr>
          <w:rStyle w:val="1"/>
          <w:sz w:val="28"/>
          <w:szCs w:val="28"/>
          <w:lang w:val="kk-KZ" w:eastAsia="ru-RU"/>
        </w:rPr>
        <w:t>pi</w:t>
      </w:r>
      <w:r w:rsidRPr="00D826A6">
        <w:rPr>
          <w:sz w:val="28"/>
          <w:szCs w:val="28"/>
          <w:lang w:val="kk-KZ"/>
        </w:rPr>
        <w:t>болды аларман - деп, ез кезіндегі еңбек етпейтін жастардың осындай жағымсыз мінезін сынады.</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Абай енер, білім, тәлім-тәрбиеге ерекше көңіл аударып, жанын сала үндеген ұлы ағартушы ақын. Еңбектің мәнін ашып, еңбек тәрбиесінің маңызын көтере білген ұстаз Абай.</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Абай ойынша, адам коғамның кажеттімүше</w:t>
      </w:r>
      <w:r w:rsidRPr="00D826A6">
        <w:rPr>
          <w:rStyle w:val="11"/>
          <w:sz w:val="28"/>
          <w:szCs w:val="28"/>
          <w:lang w:val="kk-KZ" w:eastAsia="ru-RU"/>
        </w:rPr>
        <w:t xml:space="preserve">ci, </w:t>
      </w:r>
      <w:r w:rsidRPr="00D826A6">
        <w:rPr>
          <w:sz w:val="28"/>
          <w:szCs w:val="28"/>
          <w:lang w:val="kk-KZ"/>
        </w:rPr>
        <w:t>ол дүниенің кетігін калауға жарарлықкірпішсияқты. Өзінің  орнын тауып, өмірдің керегін асып, еліүшінеңбек еткендей азамат болуға тиіс.</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Ғылым, білім, еңбек тағылымы дәулеттің ең маңыздысы, асылы болды деп Абай жастарды салғырсымай, ғылымды меңгеруге шақырады.</w:t>
      </w:r>
    </w:p>
    <w:p w:rsidR="00A30AB0" w:rsidRPr="00D826A6" w:rsidRDefault="00A30AB0" w:rsidP="00D826A6">
      <w:pPr>
        <w:pStyle w:val="2"/>
        <w:shd w:val="clear" w:color="auto" w:fill="auto"/>
        <w:spacing w:after="0" w:line="240" w:lineRule="auto"/>
        <w:jc w:val="both"/>
        <w:rPr>
          <w:sz w:val="28"/>
          <w:szCs w:val="28"/>
          <w:lang w:val="kk-KZ"/>
        </w:rPr>
      </w:pPr>
      <w:r w:rsidRPr="00D826A6">
        <w:rPr>
          <w:sz w:val="28"/>
          <w:szCs w:val="28"/>
          <w:lang w:val="kk-KZ"/>
        </w:rPr>
        <w:t>Абай даналығы еңбек етіп - мал тап деген ақылға саяды. Тек еңбек, еңбекқұмарлық хаықты өнерге үйретеді, білімге меңзейді, ғасырлар бойы қайыршылық жайлаған халықты еңбек қана биікке шығарады, психикасын өзгертеді - деген Абай даналығы бүгін де күшін жойгған жоқ.</w:t>
      </w:r>
    </w:p>
    <w:p w:rsidR="00A30AB0" w:rsidRPr="00D826A6" w:rsidRDefault="00A30AB0" w:rsidP="00D826A6">
      <w:pPr>
        <w:pStyle w:val="2"/>
        <w:shd w:val="clear" w:color="auto" w:fill="auto"/>
        <w:spacing w:after="0" w:line="240" w:lineRule="auto"/>
        <w:ind w:firstLine="400"/>
        <w:jc w:val="both"/>
        <w:rPr>
          <w:sz w:val="28"/>
          <w:szCs w:val="28"/>
          <w:lang w:val="kk-KZ"/>
        </w:rPr>
      </w:pPr>
      <w:r w:rsidRPr="00D826A6">
        <w:rPr>
          <w:sz w:val="28"/>
          <w:szCs w:val="28"/>
          <w:lang w:val="kk-KZ"/>
        </w:rPr>
        <w:t>Еңбек тәрбиесі, оқу мен білім алудың</w:t>
      </w:r>
      <w:r w:rsidRPr="00D826A6">
        <w:rPr>
          <w:rStyle w:val="1"/>
          <w:sz w:val="28"/>
          <w:szCs w:val="28"/>
          <w:lang w:val="kk-KZ" w:eastAsia="ru-RU"/>
        </w:rPr>
        <w:t>нeгізi</w:t>
      </w:r>
      <w:r w:rsidRPr="00D826A6">
        <w:rPr>
          <w:sz w:val="28"/>
          <w:szCs w:val="28"/>
          <w:lang w:val="kk-KZ"/>
        </w:rPr>
        <w:t xml:space="preserve">деп түсінген Абай Жас ұрпақтың барлық тәрбиесінің  көзін, бұлагын еңбектен іздеді. Ол еңбек пен қоғамдық еңбектің тұтастығын, бірлігін, парасаттылық пен инабаттылықтың, білімділіктің, тұлғалықтың, </w:t>
      </w:r>
      <w:r w:rsidRPr="00D826A6">
        <w:rPr>
          <w:rStyle w:val="11"/>
          <w:sz w:val="28"/>
          <w:szCs w:val="28"/>
          <w:lang w:val="kk-KZ" w:eastAsia="ru-RU"/>
        </w:rPr>
        <w:t xml:space="preserve">iciнe </w:t>
      </w:r>
      <w:r w:rsidRPr="00D826A6">
        <w:rPr>
          <w:sz w:val="28"/>
          <w:szCs w:val="28"/>
          <w:lang w:val="kk-KZ"/>
        </w:rPr>
        <w:t>талғамын, үлгілі өмірдің тіршіліктің жеке тұлганың қалыптасуын қамтамасыз ететін аса керегендікпен дәлелдеп, оған өлең жолдарын, ғақлияларын арнаған. Ең бастысы - еңбек пен адамгершілік санасын қалыптастырады, адамды, жастарды эстетикальқ рухта тәрбиелеп, оларды әдемілікке, көрнектілікке жеткізеді, оларды жарқын болашаққа шақырады, материалдық; игілікке жол ашады. Ақын пікірінше еңбек адамдарды жан-жақты дамыған, ғұламалыққа көтереді, баулиды, жетелейді.  Абай арманы еңбекке, адамгершілікке, ақыл-ойға, парасаттылық пен инабаттылыққа негізделген, үлкен мәдениеттің қайнар бұлағына айналған.Абай тағылымы - даналықтың, ғұламалықтың, құдіреттіліктің, имандылықтың кәусар тамшысы, ағын тасқыны, дария көлі, мұхиты.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Орысша оқуды жақаған, еңбекті бетіне ұстаған Абай, білмді жастардың мақсаты айқын болу керек, ол халқы үшін еңбек етерлік азамат болсын деген талап қояды. Кейбір тілмаш, адвокат болып, шен, сыйлық алып, мал табуды арман етіп, елді бүлінген үстіне бүлдіріп жүргендерді сынайды.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Style w:val="ArialBlack"/>
          <w:rFonts w:ascii="Times New Roman" w:hAnsi="Times New Roman" w:cs="Times New Roman"/>
          <w:sz w:val="28"/>
          <w:szCs w:val="28"/>
          <w:lang w:val="kk-KZ" w:eastAsia="ru-RU"/>
        </w:rPr>
        <w:t>«Я</w:t>
      </w:r>
      <w:r w:rsidRPr="00D826A6">
        <w:rPr>
          <w:rFonts w:ascii="Times New Roman" w:hAnsi="Times New Roman"/>
          <w:sz w:val="28"/>
          <w:szCs w:val="28"/>
          <w:lang w:val="kk-KZ"/>
        </w:rPr>
        <w:t>тілмаш, я адвокат болсам деген бәрінде ой», - деп жеке бас қамынан аспайтын, мұндай тар мақсаттың мұрат бола алмайтынын айтады, ол үшін оқитын жаста түбегейлі мақсат болу керек деп ескертіп, жастардың алдына дана адамдарды Әл-Фарабиды және Баласағуни Жүсіп, Махмұд Қашқариды, Қыдырғали Қосынұлын, Салтыков-Щедрин мен Л.Толстойды үлгі етіпұсынады. Соларды еліүшін еңбек етерлік  ұлы адам болуды оқушы жастар алдына биік мақсат, зор нысана етіп тартады.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«Еңбек етсең емерсің» деп даналық нақыл ұсынады. Fылым жолы оңай жол емес, соқпақты шатқалды киын жол дей келіп, Абай соган қарамастан талмай еңбек етіп</w:t>
      </w:r>
      <w:r w:rsidRPr="00D826A6">
        <w:rPr>
          <w:rStyle w:val="11pt"/>
          <w:sz w:val="28"/>
          <w:szCs w:val="28"/>
          <w:lang w:val="kk-KZ" w:eastAsia="ru-RU"/>
        </w:rPr>
        <w:t xml:space="preserve">, </w:t>
      </w:r>
      <w:r w:rsidRPr="00D826A6">
        <w:rPr>
          <w:rFonts w:ascii="Times New Roman" w:hAnsi="Times New Roman"/>
          <w:sz w:val="28"/>
          <w:szCs w:val="28"/>
          <w:lang w:val="kk-KZ"/>
        </w:rPr>
        <w:t>зор ынтамен іздеген адам ғана ғылымды меңгере алатынын ескертеді.  Ол өзінің өлендерінде жас кезінде көп оқи алмай, көп нәрсені ескерусіз өткізіп алғанын айтып өкінеді, жастарды уақытын бос өткізбеуге шақырады. Өзінің  «Жасымда ғылым бар деп ескермедім» - деген өлеңінде Абай ең алдымен, өзін жаңа үлгідегі ақын етуге жәрдемші болатын ғылымның жайын сөз етті. «Қызмет қыл, шен ал, дейтін ғана әрі теріс, әрі шағын тәрбие екінші Россияның зор ағартушылықжәне әлемдікқасиеті бар терең ғылымын жатдайды. Ең алдымен «білім ал» дегенде «орыс халқының шын зор өнерін үйрен» дейді.  Сонымен танысып, өсіпбол да, «халықда пайдалы басшы боп қызмет ет» деген ұлы жол тартады. Қызмет қылып шен алуды Абай қасиет емес мін санайды.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Азамат ақынның зор идеясын бастаған өлең «Жасымда ғылым бар деп ескермедім» болса, 1886 жылы туып жалғас тапқан «Интернатта оқып жүр», «Ғылым таппай мақтанба», «Жігіттер ойын арзан, күлкіқымбат» деген сияқты өлеңдері бар.</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 xml:space="preserve">Абай қазақ жастарының ынталы оқып, білім шыңына ұмтылуын армандады. Өмірде дұрыс жол таңдап алудың, адал және лайықты еңбек етудің маңызы бар екенін атап </w:t>
      </w:r>
      <w:r w:rsidRPr="00D826A6">
        <w:rPr>
          <w:rStyle w:val="11pt"/>
          <w:sz w:val="28"/>
          <w:szCs w:val="28"/>
          <w:lang w:val="kk-KZ" w:eastAsia="ru-RU"/>
        </w:rPr>
        <w:t>көрсетті.</w:t>
      </w:r>
      <w:r w:rsidRPr="00D826A6">
        <w:rPr>
          <w:rFonts w:ascii="Times New Roman" w:hAnsi="Times New Roman"/>
          <w:sz w:val="28"/>
          <w:szCs w:val="28"/>
          <w:lang w:val="kk-KZ"/>
        </w:rPr>
        <w:t>Халық-ағарту тақырыбы Абай шығармашылығында бұрын-соңды болмаған, шын мәнінде орасан зор әлеуметтіек мазмұнға ие болды. Халықты ағарту, білімдітарату ісін олАбайдың ағартушылық қызметінің  оның алдыңғы қатарлы орыс мәдениетінің табыстарын меңгеру кезінде жаңа заманның талаптарына сәйкес ұлттық мәдениет байытуға шақыруының  Орта Азия халыққтары, Шығыстыцң көптеген халықтары үшін орасан зор маңызы болды. Абайдың тамаша ақындық дәстурлеріқазір  жаңа мазмұнға ие болып, жержүзі жазушыларының өнеге етіп, ілгepi дамытуы ақкылы толысып келеді.</w:t>
      </w:r>
    </w:p>
    <w:p w:rsidR="00A30AB0" w:rsidRPr="00D826A6" w:rsidRDefault="00A30AB0" w:rsidP="00D826A6">
      <w:pPr>
        <w:pStyle w:val="13"/>
        <w:keepNext/>
        <w:keepLines/>
        <w:shd w:val="clear" w:color="auto" w:fill="auto"/>
        <w:spacing w:before="0" w:line="240" w:lineRule="auto"/>
        <w:rPr>
          <w:sz w:val="28"/>
          <w:szCs w:val="28"/>
          <w:lang w:val="kk-KZ"/>
        </w:rPr>
      </w:pPr>
      <w:bookmarkStart w:id="1" w:name="bookmark0"/>
      <w:r w:rsidRPr="00D826A6">
        <w:rPr>
          <w:color w:val="000000"/>
          <w:sz w:val="28"/>
          <w:szCs w:val="28"/>
          <w:lang w:val="kk-KZ"/>
        </w:rPr>
        <w:t>Абай қараөездері хақында</w:t>
      </w:r>
      <w:bookmarkEnd w:id="1"/>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Абай - өз заманының биік парасат иeci ғана емес, бүгінгі заман қайшылықтарын шешуге де оң бағыт берген биік тұлға.</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Акынның гуманистік идеясы тек өлеңдерінде ғана емес, қарасөздерінде де терең философиялық толғаныспен көрініс тапқан.</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Абай қарасөздері терең ой мен күрделіпік</w:t>
      </w:r>
      <w:r w:rsidRPr="00D826A6">
        <w:rPr>
          <w:rStyle w:val="12pt"/>
          <w:sz w:val="28"/>
          <w:szCs w:val="28"/>
          <w:lang w:val="kk-KZ" w:eastAsia="ru-RU"/>
        </w:rPr>
        <w:t>ipгe құ</w:t>
      </w:r>
      <w:r w:rsidRPr="00D826A6">
        <w:rPr>
          <w:rFonts w:ascii="Times New Roman" w:hAnsi="Times New Roman"/>
          <w:sz w:val="28"/>
          <w:szCs w:val="28"/>
          <w:lang w:val="kk-KZ"/>
        </w:rPr>
        <w:t>рылған ақын шығармашылығындағы айтпақ ой, терең философиялық мұғалім өзi зерттеп, түсінгенде ғана осы бағытта баламен жүргізілетін білімдік және тәрбиелік</w:t>
      </w:r>
      <w:r w:rsidRPr="00D826A6">
        <w:rPr>
          <w:rStyle w:val="12pt"/>
          <w:sz w:val="28"/>
          <w:szCs w:val="28"/>
          <w:lang w:val="kk-KZ" w:eastAsia="ru-RU"/>
        </w:rPr>
        <w:t xml:space="preserve">icтepi </w:t>
      </w:r>
      <w:r w:rsidRPr="00D826A6">
        <w:rPr>
          <w:rFonts w:ascii="Times New Roman" w:hAnsi="Times New Roman"/>
          <w:sz w:val="28"/>
          <w:szCs w:val="28"/>
          <w:lang w:val="kk-KZ"/>
        </w:rPr>
        <w:t>нәтижелі болмақ. Абайдыңқарасөздерін тақырып жағынан топтасақ, он-он б</w:t>
      </w:r>
      <w:r w:rsidRPr="00D826A6">
        <w:rPr>
          <w:rStyle w:val="12pt"/>
          <w:sz w:val="28"/>
          <w:szCs w:val="28"/>
          <w:lang w:val="kk-KZ" w:eastAsia="ru-RU"/>
        </w:rPr>
        <w:t xml:space="preserve">ip </w:t>
      </w:r>
      <w:r w:rsidRPr="00D826A6">
        <w:rPr>
          <w:rFonts w:ascii="Times New Roman" w:hAnsi="Times New Roman"/>
          <w:sz w:val="28"/>
          <w:szCs w:val="28"/>
          <w:lang w:val="kk-KZ"/>
        </w:rPr>
        <w:t>тақырыпқа бөлінеді 1-шi сөзінде Абай жазуға кіріскендегі мақсатын айтады. Осы қарасөзінде ақынның айтпақ ойының өміршеңдігі бүгінгі заманмен үндеседі: «... Ақыры ойладым: осы ойыма келген нәрселердіқағазға жаза берейін, аққагаз бен қара сияны ермек қылайын, кімде кім ішіненсөз тапса, жазып алсын, я оқысын, к</w:t>
      </w:r>
      <w:r w:rsidRPr="00D826A6">
        <w:rPr>
          <w:rStyle w:val="12pt"/>
          <w:sz w:val="28"/>
          <w:szCs w:val="28"/>
          <w:lang w:val="kk-KZ" w:eastAsia="ru-RU"/>
        </w:rPr>
        <w:t xml:space="preserve">epeгi </w:t>
      </w:r>
      <w:r w:rsidRPr="00D826A6">
        <w:rPr>
          <w:rFonts w:ascii="Times New Roman" w:hAnsi="Times New Roman"/>
          <w:sz w:val="28"/>
          <w:szCs w:val="28"/>
          <w:lang w:val="kk-KZ"/>
        </w:rPr>
        <w:t xml:space="preserve">жоқ десе, өз сөзім өзімдікі дедім де ақыры осыған бел байладым»- дейді Абай тек осы қарасөзінде ғана емес, барлыққарасөзінде бейне </w:t>
      </w:r>
      <w:r w:rsidRPr="00D826A6">
        <w:rPr>
          <w:rStyle w:val="12pt"/>
          <w:sz w:val="28"/>
          <w:szCs w:val="28"/>
          <w:lang w:val="kk-KZ" w:eastAsia="ru-RU"/>
        </w:rPr>
        <w:t xml:space="preserve">бip </w:t>
      </w:r>
      <w:r w:rsidRPr="00D826A6">
        <w:rPr>
          <w:rFonts w:ascii="Times New Roman" w:hAnsi="Times New Roman"/>
          <w:sz w:val="28"/>
          <w:szCs w:val="28"/>
          <w:lang w:val="kk-KZ"/>
        </w:rPr>
        <w:t>оқушысымен әңгімелесіп отырғандай, ол өзіне</w:t>
      </w:r>
      <w:r w:rsidRPr="00D826A6">
        <w:rPr>
          <w:rStyle w:val="12pt"/>
          <w:sz w:val="28"/>
          <w:szCs w:val="28"/>
          <w:lang w:val="kk-KZ" w:eastAsia="ru-RU"/>
        </w:rPr>
        <w:t xml:space="preserve">-өзi </w:t>
      </w:r>
      <w:r w:rsidRPr="00D826A6">
        <w:rPr>
          <w:rFonts w:ascii="Times New Roman" w:hAnsi="Times New Roman"/>
          <w:sz w:val="28"/>
          <w:szCs w:val="28"/>
          <w:lang w:val="kk-KZ"/>
        </w:rPr>
        <w:t>сұрақб</w:t>
      </w:r>
      <w:r w:rsidRPr="00D826A6">
        <w:rPr>
          <w:rStyle w:val="12pt"/>
          <w:sz w:val="28"/>
          <w:szCs w:val="28"/>
          <w:lang w:val="kk-KZ" w:eastAsia="ru-RU"/>
        </w:rPr>
        <w:t xml:space="preserve">epiп, </w:t>
      </w:r>
      <w:r w:rsidRPr="00D826A6">
        <w:rPr>
          <w:rFonts w:ascii="Times New Roman" w:hAnsi="Times New Roman"/>
          <w:sz w:val="28"/>
          <w:szCs w:val="28"/>
          <w:lang w:val="kk-KZ"/>
        </w:rPr>
        <w:t>оған нақтылы жауап береді.</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Бесінші сөзінде: «Көкірек толған қайғы кісінің өзіне де билетпейді, бойын шымырлатып, буынды құртып, я көзден жас болып ағады, я тілден сөз болып ағады. Қазақтар: «Ә, құдай, жас баладай қайғысыз қыла көр!» - деп тілек тілегенін өзім көрдім. Онысы - жас баладан гөріөзi ecтi болып, ескермек нәрсеге жоқсып, қайғылы кici болғансығаны.  Қайгысы не десең, мақалдарынан танырсың: «Түстік өмірің болса, күндік мал жи», «Өзіңде жоқ болса, әкең де жат», «Мал адамныл бауыр еті, «Малдының беті - жарық, малсыздық - шарық», «Ер азығы мен бөpi азғы жолда», «Берген перде бұзар», «Байдан үмітсіз  -құдайдан үмітсіз», «Қарның ашса - қаралы уйге шап», «Қайраны жоқ көлден без, қайыры жоқ елден без» деген осындай сөздері көп, eceпсіз толып жатыр.</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Бұл мақалдардан не шықты? Мұғалім болды: қазақ тыныштықүшін</w:t>
      </w:r>
      <w:r w:rsidRPr="00D826A6">
        <w:rPr>
          <w:rStyle w:val="11"/>
          <w:sz w:val="28"/>
          <w:szCs w:val="28"/>
          <w:lang w:val="kk-KZ" w:eastAsia="ru-RU"/>
        </w:rPr>
        <w:t xml:space="preserve">, </w:t>
      </w:r>
      <w:r w:rsidRPr="00D826A6">
        <w:rPr>
          <w:rFonts w:ascii="Times New Roman" w:hAnsi="Times New Roman"/>
          <w:sz w:val="28"/>
          <w:szCs w:val="28"/>
          <w:lang w:val="kk-KZ"/>
        </w:rPr>
        <w:t>білім үшін, әділет үшінқам жемейді екен, бермесе, оныменен жауласпақ екен, егер алды болса әкесін жаулауды да ұят көрмейді екен. Әйтеуір  ұрлық, қулық-сұмдық, тіленшілік, соған ұқсаған өылықтың қайсысын болса да қылып, мал тапса, жазалы демесек керек екен».</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Қазақтың мақалдарын сынай отыра Абай дүниеқоңыздық, ұятсыздық сияқты адамды аздыратын қылықтардан жиренуді мақсат етеді. Жақсы, жаманның арасын айырып, ақиқатын айтады немесе «7-шi», «31-шi» сөзінде Абай оқу, өнер-білім мәселесі төңірегінде келелі ой қозғайды.</w:t>
      </w:r>
    </w:p>
    <w:p w:rsidR="00A30AB0" w:rsidRPr="00D826A6" w:rsidRDefault="00A30AB0" w:rsidP="00D826A6">
      <w:pPr>
        <w:pStyle w:val="2"/>
        <w:shd w:val="clear" w:color="auto" w:fill="auto"/>
        <w:spacing w:after="0" w:line="240" w:lineRule="auto"/>
        <w:jc w:val="both"/>
        <w:rPr>
          <w:sz w:val="28"/>
          <w:szCs w:val="28"/>
          <w:lang w:val="kk-KZ"/>
        </w:rPr>
      </w:pPr>
      <w:r w:rsidRPr="00D826A6">
        <w:rPr>
          <w:sz w:val="28"/>
          <w:szCs w:val="28"/>
          <w:lang w:val="kk-KZ"/>
        </w:rPr>
        <w:t>Адамдарды қандай да болсын әлеуметік кеселден азат етудің қуатты құралы деп түсінді Абай ескілікке сену әдетінен, топастықтан бойы жоғары тұрған, білімді адамдарды аңсады. Ол надандыққа қандай да болсын т</w:t>
      </w:r>
      <w:r w:rsidRPr="00D826A6">
        <w:rPr>
          <w:rStyle w:val="102"/>
          <w:rFonts w:ascii="Times New Roman" w:hAnsi="Times New Roman" w:cs="Times New Roman"/>
          <w:sz w:val="28"/>
          <w:szCs w:val="28"/>
          <w:lang w:val="kk-KZ" w:eastAsia="ru-RU"/>
        </w:rPr>
        <w:t xml:space="preserve">epic, </w:t>
      </w:r>
      <w:r w:rsidRPr="00D826A6">
        <w:rPr>
          <w:sz w:val="28"/>
          <w:szCs w:val="28"/>
          <w:lang w:val="kk-KZ"/>
        </w:rPr>
        <w:t>кертартпа ықпалға қарсы тұра алатын оқыған, біліммен қаруланған адамды құрметтеу керек деп санайды. Ол үшін адам еңбексүйгіштік, мақсатқа жету, кішіпейілділік, мейірімділік сынды өнегеліқасиеттерге ие болуға, өтірік айту, жалқаулық, мақтаншақтық сияқты дерттерден аулақ болуға тиіс.</w:t>
      </w:r>
    </w:p>
    <w:p w:rsidR="00A30AB0" w:rsidRPr="00D826A6" w:rsidRDefault="00A30AB0" w:rsidP="00D826A6">
      <w:pPr>
        <w:pStyle w:val="2"/>
        <w:shd w:val="clear" w:color="auto" w:fill="auto"/>
        <w:spacing w:after="0" w:line="240" w:lineRule="auto"/>
        <w:ind w:firstLine="340"/>
        <w:jc w:val="both"/>
        <w:rPr>
          <w:sz w:val="28"/>
          <w:szCs w:val="28"/>
          <w:lang w:val="kk-KZ"/>
        </w:rPr>
      </w:pPr>
      <w:r w:rsidRPr="00D826A6">
        <w:rPr>
          <w:sz w:val="28"/>
          <w:szCs w:val="28"/>
          <w:lang w:val="kk-KZ"/>
        </w:rPr>
        <w:t>Абай - Семей өңіріндегі алғашқы мәдени-ағарту ошақтарыныңұйымдарына ұйытқы бола жүріп,сол кездегі білім беру жүйесінің көптеген мәселелері  мен танысты, педагогиканыңқыр-сырына қанықты. Абай халықтыңүлкені мен кішісіне</w:t>
      </w:r>
      <w:r w:rsidRPr="00D826A6">
        <w:rPr>
          <w:rStyle w:val="102"/>
          <w:rFonts w:ascii="Times New Roman" w:hAnsi="Times New Roman" w:cs="Times New Roman"/>
          <w:sz w:val="28"/>
          <w:szCs w:val="28"/>
          <w:lang w:val="kk-KZ" w:eastAsia="ru-RU"/>
        </w:rPr>
        <w:t>, ұ</w:t>
      </w:r>
      <w:r w:rsidRPr="00D826A6">
        <w:rPr>
          <w:sz w:val="28"/>
          <w:szCs w:val="28"/>
          <w:lang w:val="kk-KZ"/>
        </w:rPr>
        <w:t xml:space="preserve">лы мен қызына, </w:t>
      </w:r>
      <w:r w:rsidRPr="00D826A6">
        <w:rPr>
          <w:rStyle w:val="102"/>
          <w:rFonts w:ascii="Times New Roman" w:hAnsi="Times New Roman" w:cs="Times New Roman"/>
          <w:sz w:val="28"/>
          <w:szCs w:val="28"/>
          <w:lang w:val="kk-KZ" w:eastAsia="ru-RU"/>
        </w:rPr>
        <w:t xml:space="preserve">әкeci </w:t>
      </w:r>
      <w:r w:rsidRPr="00D826A6">
        <w:rPr>
          <w:sz w:val="28"/>
          <w:szCs w:val="28"/>
          <w:lang w:val="kk-KZ"/>
        </w:rPr>
        <w:t>мен баласына өмірлікқажет еңбек пен адамгершілік, өнер мен білім, өнеге мен тәлім, достық-жолдастық, парыз бен қарыз сияқты қасиеттердің асыл үлгілерін жырымен де, ғақлияларымен де жеткізе білді.  Ойшыл ақынның ағартушылық тұғырдағы педагогикалық тұжырымдары негізінен жастарды халқына адал қызмет ететін нағыз азамат «Толық адам» етіп тәрбиелеу мақсатында туындаған. Ұлы ұстаздың ағартушылық көзқарасының алтын діңгегі адам тәрбиесі, содан туындайтын бүкіл халық тәрбиесі қазақ халқының болашағы онын өз бетінше, ел болуына, саяси бостандығына қол жеткізуіне, экономикалық және мәдени кешеулеуден құтылуына апаратын бірден-бір жол - бүкіл елдің сауатын ашу, жастарды адамгершілікке тәрбиелеу, өнер мен еңбекке баулу деп анық айтты. Ақыл- ойдың, сауаттылықтың дамуы үшін дүниеге шын көзбен қарап нақтылы сезінудіңқажеттілігін барынша қорғап бақты. Ә</w:t>
      </w:r>
      <w:r w:rsidRPr="00D826A6">
        <w:rPr>
          <w:rStyle w:val="1"/>
          <w:sz w:val="28"/>
          <w:szCs w:val="28"/>
          <w:lang w:val="kk-KZ" w:eastAsia="ru-RU"/>
        </w:rPr>
        <w:t>pбip</w:t>
      </w:r>
      <w:r w:rsidRPr="00D826A6">
        <w:rPr>
          <w:sz w:val="28"/>
          <w:szCs w:val="28"/>
          <w:lang w:val="kk-KZ"/>
        </w:rPr>
        <w:t xml:space="preserve"> жас адам ақыл- ойдың,  мидың, жүрек пен сезімнің күшін пайдаланып, өз елінің «кетігін» бітейтіп, </w:t>
      </w:r>
      <w:r w:rsidRPr="00D826A6">
        <w:rPr>
          <w:rStyle w:val="102"/>
          <w:rFonts w:ascii="Times New Roman" w:hAnsi="Times New Roman" w:cs="Times New Roman"/>
          <w:sz w:val="28"/>
          <w:szCs w:val="28"/>
          <w:lang w:val="kk-KZ" w:eastAsia="ru-RU"/>
        </w:rPr>
        <w:t xml:space="preserve">«кірпіш» </w:t>
      </w:r>
      <w:r w:rsidRPr="00D826A6">
        <w:rPr>
          <w:sz w:val="28"/>
          <w:szCs w:val="28"/>
          <w:lang w:val="kk-KZ"/>
        </w:rPr>
        <w:t>болса деп армандаған. Абай қоғамның тәрбиесі жеке адамнан басталатынын көрсетті. Өйткені «адам түзелмей, заман түзелмейді) деп ашық айтып, тобырдыңішінде  тұлға жүрмесе мәнінен айрылатынын меңзеп «не болады өңкей нөл» деп налиды.Ұлы ұстаз жан- жақты, кемел тәрбиелі адам ғана « толық адам» санатына қосылады деп есептеді.  Ал кемелдікке жетудің тура жолы- адам бойында имандылыққасиеттерінің туындауынан басталады.</w:t>
      </w:r>
    </w:p>
    <w:p w:rsidR="00A30AB0" w:rsidRPr="00D826A6" w:rsidRDefault="00A30AB0" w:rsidP="00D826A6">
      <w:pPr>
        <w:pStyle w:val="2"/>
        <w:shd w:val="clear" w:color="auto" w:fill="auto"/>
        <w:spacing w:after="0" w:line="240" w:lineRule="auto"/>
        <w:ind w:firstLine="340"/>
        <w:jc w:val="both"/>
        <w:rPr>
          <w:sz w:val="28"/>
          <w:szCs w:val="28"/>
          <w:lang w:val="kk-KZ"/>
        </w:rPr>
      </w:pPr>
      <w:r w:rsidRPr="00D826A6">
        <w:rPr>
          <w:sz w:val="28"/>
          <w:szCs w:val="28"/>
          <w:lang w:val="kk-KZ"/>
        </w:rPr>
        <w:t>Абай жастарды еңбекке баулуда күнделікті отбасы тәрбиесіне, ата- ананың жауапкершілігіне ерекше мән берген. Абай Құнанбаев жастардың жалынды ақылшысы болды. Оның шығармаларының барлығы дерлік ғибратты тәрбиелік сипатта келіп отырады.</w:t>
      </w:r>
    </w:p>
    <w:p w:rsidR="00A30AB0" w:rsidRPr="00D826A6" w:rsidRDefault="00A30AB0" w:rsidP="00D826A6">
      <w:pPr>
        <w:pStyle w:val="2"/>
        <w:shd w:val="clear" w:color="auto" w:fill="auto"/>
        <w:spacing w:after="0" w:line="240" w:lineRule="auto"/>
        <w:ind w:firstLine="340"/>
        <w:jc w:val="both"/>
        <w:rPr>
          <w:sz w:val="28"/>
          <w:szCs w:val="28"/>
          <w:lang w:val="kk-KZ"/>
        </w:rPr>
      </w:pPr>
      <w:r w:rsidRPr="00D826A6">
        <w:rPr>
          <w:sz w:val="28"/>
          <w:szCs w:val="28"/>
          <w:lang w:val="kk-KZ"/>
        </w:rPr>
        <w:t>Абайдыңұстаздың ойларыныңішінде білімді</w:t>
      </w:r>
      <w:r w:rsidRPr="00D826A6">
        <w:rPr>
          <w:rStyle w:val="1"/>
          <w:sz w:val="28"/>
          <w:szCs w:val="28"/>
          <w:lang w:val="kk-KZ" w:eastAsia="ru-RU"/>
        </w:rPr>
        <w:t>өмip</w:t>
      </w:r>
      <w:r w:rsidRPr="00D826A6">
        <w:rPr>
          <w:sz w:val="28"/>
          <w:szCs w:val="28"/>
          <w:lang w:val="kk-KZ"/>
        </w:rPr>
        <w:t xml:space="preserve"> бойы игеру оны кітаптан іздеу, өз бетінше оқу, </w:t>
      </w:r>
      <w:r w:rsidRPr="00D826A6">
        <w:rPr>
          <w:rStyle w:val="10pt"/>
          <w:rFonts w:ascii="Times New Roman" w:hAnsi="Times New Roman" w:cs="Times New Roman"/>
          <w:sz w:val="28"/>
          <w:szCs w:val="28"/>
          <w:lang w:val="kk-KZ" w:eastAsia="ru-RU"/>
        </w:rPr>
        <w:t>ecтіп</w:t>
      </w:r>
      <w:r w:rsidRPr="00D826A6">
        <w:rPr>
          <w:sz w:val="28"/>
          <w:szCs w:val="28"/>
          <w:lang w:val="kk-KZ"/>
        </w:rPr>
        <w:t>білгенді  есте сақтау мәселелері айкын  көрінісдамытқан.</w:t>
      </w:r>
    </w:p>
    <w:p w:rsidR="00A30AB0" w:rsidRPr="00D826A6" w:rsidRDefault="00A30AB0" w:rsidP="00D826A6">
      <w:pPr>
        <w:pStyle w:val="2"/>
        <w:shd w:val="clear" w:color="auto" w:fill="auto"/>
        <w:spacing w:after="0" w:line="240" w:lineRule="auto"/>
        <w:jc w:val="both"/>
        <w:rPr>
          <w:sz w:val="28"/>
          <w:szCs w:val="28"/>
          <w:lang w:val="kk-KZ"/>
        </w:rPr>
      </w:pPr>
      <w:r w:rsidRPr="00D826A6">
        <w:rPr>
          <w:sz w:val="28"/>
          <w:szCs w:val="28"/>
          <w:lang w:val="kk-KZ"/>
        </w:rPr>
        <w:t>Жалпы, ағартушы ретінде Абай білім алу жолын нобайлап айтпайды, оныңқалай оқу керек, ол меңгерген білімді калай өмірде қолданып, жүзеге асыруға болатындығы жөнінде ойлары осы заманғы педагогика тұрғысынан өте орынды әрі байыпты.</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 xml:space="preserve">Абайдың 6-шы, 8-шi, 9-шы, 10-шы, 14-шi, 23-шi, 26-шы, 29-шы, 33-шi, 39-шы, 40-шы, 41-шi, 42-шi және 43-шi сөз сияқты ғақлиялары тақырып жағынан </w:t>
      </w:r>
      <w:r w:rsidRPr="00D826A6">
        <w:rPr>
          <w:rStyle w:val="12pt"/>
          <w:sz w:val="28"/>
          <w:szCs w:val="28"/>
          <w:lang w:val="kk-KZ" w:eastAsia="ru-RU"/>
        </w:rPr>
        <w:t xml:space="preserve">бip-бipiнe </w:t>
      </w:r>
      <w:r w:rsidRPr="00D826A6">
        <w:rPr>
          <w:rFonts w:ascii="Times New Roman" w:hAnsi="Times New Roman"/>
          <w:sz w:val="28"/>
          <w:szCs w:val="28"/>
          <w:lang w:val="kk-KZ"/>
        </w:rPr>
        <w:t>жақын, бұларда Абай халық атынан ой толғайды.</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Абайдыңқарасөздеріндегі басты тақырыптардыңбipi - мораль, тәрбие мәселелері.  Бұл тақырыпқа 12-шi, 20, 36-шы, 44-шi сөздер кіреді. Ақын өлендерінде көтерілген адамгершілік, гуманистік мәселелер ғақлиялаларында да терең, дәлелді пікірлермен берілген. Абайдыңқарасөздері арқылы адамтану мәселесіне байланысты айтылған ой-пікірлерінің бipi - еңбек тақырыбы. Ақын: «Жаманшылыққа бip ілініп кеткен соң, бойын жиып алып кетерлік қасиет қазақта кем болады»,- дейді.  Осы ойларда  ұлы ғұлама халқының етектен тартып отырған қылықтарын тайға таңба басқандай айта отырып, халқының бетін жақсылыққа, адалдыққа бұрады.</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 xml:space="preserve">«Не жаманшылық болса да </w:t>
      </w:r>
      <w:r w:rsidRPr="00D826A6">
        <w:rPr>
          <w:rStyle w:val="12pt"/>
          <w:sz w:val="28"/>
          <w:szCs w:val="28"/>
          <w:lang w:val="kk-KZ" w:eastAsia="ru-RU"/>
        </w:rPr>
        <w:t xml:space="preserve">бip </w:t>
      </w:r>
      <w:r w:rsidRPr="00D826A6">
        <w:rPr>
          <w:rFonts w:ascii="Times New Roman" w:hAnsi="Times New Roman"/>
          <w:sz w:val="28"/>
          <w:szCs w:val="28"/>
          <w:lang w:val="kk-KZ"/>
        </w:rPr>
        <w:t xml:space="preserve">етсе, қазақ ол әдетінен </w:t>
      </w:r>
      <w:r w:rsidRPr="00D826A6">
        <w:rPr>
          <w:rStyle w:val="12pt"/>
          <w:sz w:val="28"/>
          <w:szCs w:val="28"/>
          <w:lang w:val="kk-KZ" w:eastAsia="ru-RU"/>
        </w:rPr>
        <w:t>epiксізқ</w:t>
      </w:r>
      <w:r w:rsidRPr="00D826A6">
        <w:rPr>
          <w:rFonts w:ascii="Times New Roman" w:hAnsi="Times New Roman"/>
          <w:sz w:val="28"/>
          <w:szCs w:val="28"/>
          <w:lang w:val="kk-KZ"/>
        </w:rPr>
        <w:t xml:space="preserve">орыққанда, я өлгенде тоқтайды, болмаса ақылына жеңгізіп, мұным </w:t>
      </w:r>
      <w:r w:rsidRPr="00D826A6">
        <w:rPr>
          <w:rStyle w:val="12pt"/>
          <w:sz w:val="28"/>
          <w:szCs w:val="28"/>
          <w:lang w:val="kk-KZ" w:eastAsia="ru-RU"/>
        </w:rPr>
        <w:t xml:space="preserve">тepic </w:t>
      </w:r>
      <w:r w:rsidRPr="00D826A6">
        <w:rPr>
          <w:rFonts w:ascii="Times New Roman" w:hAnsi="Times New Roman"/>
          <w:sz w:val="28"/>
          <w:szCs w:val="28"/>
          <w:lang w:val="kk-KZ"/>
        </w:rPr>
        <w:t>екен деп өздігінен тоқтаған адамды көрмессің» - деген үзінділерден адам мінез-құлығының алуан үлгісін көреміз.</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 xml:space="preserve">Адамныңқайткенде білімді болатындығының жолын көрсетуге ақын «19-шы cөзін» арнаған. «Адам, - дейді ол, - ата-анадан туғанда ecтi болмайды: </w:t>
      </w:r>
      <w:r w:rsidRPr="00D826A6">
        <w:rPr>
          <w:rStyle w:val="11"/>
          <w:sz w:val="28"/>
          <w:szCs w:val="28"/>
          <w:lang w:val="kk-KZ" w:eastAsia="ru-RU"/>
        </w:rPr>
        <w:t>ecтіп, көріп, ұ</w:t>
      </w:r>
      <w:r w:rsidRPr="00D826A6">
        <w:rPr>
          <w:rFonts w:ascii="Times New Roman" w:hAnsi="Times New Roman"/>
          <w:sz w:val="28"/>
          <w:szCs w:val="28"/>
          <w:lang w:val="kk-KZ"/>
        </w:rPr>
        <w:t>стап, татып ескерсе,дуниедегі жақсы, жаманды танидыдағы, сондайдан білгені-көргені көп болган адам бiлiмдi болады». Естілердің айтқан сөздерін</w:t>
      </w:r>
      <w:r w:rsidRPr="00D826A6">
        <w:rPr>
          <w:rStyle w:val="11"/>
          <w:sz w:val="28"/>
          <w:szCs w:val="28"/>
          <w:lang w:val="kk-KZ" w:eastAsia="ru-RU"/>
        </w:rPr>
        <w:t>ecкеріп</w:t>
      </w:r>
      <w:r w:rsidRPr="00D826A6">
        <w:rPr>
          <w:rFonts w:ascii="Times New Roman" w:hAnsi="Times New Roman"/>
          <w:sz w:val="28"/>
          <w:szCs w:val="28"/>
          <w:lang w:val="kk-KZ"/>
        </w:rPr>
        <w:t>жүрген к</w:t>
      </w:r>
      <w:r w:rsidRPr="00D826A6">
        <w:rPr>
          <w:rStyle w:val="11"/>
          <w:sz w:val="28"/>
          <w:szCs w:val="28"/>
          <w:lang w:val="kk-KZ" w:eastAsia="ru-RU"/>
        </w:rPr>
        <w:t>ici өз</w:t>
      </w:r>
      <w:r w:rsidRPr="00D826A6">
        <w:rPr>
          <w:rFonts w:ascii="Times New Roman" w:hAnsi="Times New Roman"/>
          <w:sz w:val="28"/>
          <w:szCs w:val="28"/>
          <w:lang w:val="kk-KZ"/>
        </w:rPr>
        <w:t xml:space="preserve">i де </w:t>
      </w:r>
      <w:r w:rsidRPr="00D826A6">
        <w:rPr>
          <w:rStyle w:val="11"/>
          <w:sz w:val="28"/>
          <w:szCs w:val="28"/>
          <w:lang w:val="kk-KZ" w:eastAsia="ru-RU"/>
        </w:rPr>
        <w:t xml:space="preserve">ecтi </w:t>
      </w:r>
      <w:r w:rsidRPr="00D826A6">
        <w:rPr>
          <w:rFonts w:ascii="Times New Roman" w:hAnsi="Times New Roman"/>
          <w:sz w:val="28"/>
          <w:szCs w:val="28"/>
          <w:lang w:val="kk-KZ"/>
        </w:rPr>
        <w:t>болады. Ә</w:t>
      </w:r>
      <w:r w:rsidRPr="00D826A6">
        <w:rPr>
          <w:rStyle w:val="11"/>
          <w:sz w:val="28"/>
          <w:szCs w:val="28"/>
          <w:lang w:val="kk-KZ" w:eastAsia="ru-RU"/>
        </w:rPr>
        <w:t xml:space="preserve">pбip </w:t>
      </w:r>
      <w:r w:rsidRPr="00D826A6">
        <w:rPr>
          <w:rFonts w:ascii="Times New Roman" w:hAnsi="Times New Roman"/>
          <w:sz w:val="28"/>
          <w:szCs w:val="28"/>
          <w:lang w:val="kk-KZ"/>
        </w:rPr>
        <w:t xml:space="preserve">естеліктің жеке </w:t>
      </w:r>
      <w:r w:rsidRPr="00D826A6">
        <w:rPr>
          <w:rStyle w:val="11"/>
          <w:sz w:val="28"/>
          <w:szCs w:val="28"/>
          <w:lang w:val="kk-KZ" w:eastAsia="ru-RU"/>
        </w:rPr>
        <w:t xml:space="preserve">өзі icкe </w:t>
      </w:r>
      <w:r w:rsidRPr="00D826A6">
        <w:rPr>
          <w:rFonts w:ascii="Times New Roman" w:hAnsi="Times New Roman"/>
          <w:sz w:val="28"/>
          <w:szCs w:val="28"/>
          <w:lang w:val="kk-KZ"/>
        </w:rPr>
        <w:t>жарамайды. Сол естілерден естіп білген жақсы нәрселерді ескерсе, жаман дегендерінен сақтанса, сонда icкe жарайды, сонда адам десе болады».</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 xml:space="preserve">Абай осы </w:t>
      </w:r>
      <w:r w:rsidRPr="00D826A6">
        <w:rPr>
          <w:rStyle w:val="11"/>
          <w:sz w:val="28"/>
          <w:szCs w:val="28"/>
          <w:lang w:val="kk-KZ" w:eastAsia="ru-RU"/>
        </w:rPr>
        <w:t xml:space="preserve">ecтіген, </w:t>
      </w:r>
      <w:r w:rsidRPr="00D826A6">
        <w:rPr>
          <w:rFonts w:ascii="Times New Roman" w:hAnsi="Times New Roman"/>
          <w:sz w:val="28"/>
          <w:szCs w:val="28"/>
          <w:lang w:val="kk-KZ"/>
        </w:rPr>
        <w:t>білген нәрселерді адам қайткенде есінде сақтап, қапай ұмытпай, оларды өзініңөм</w:t>
      </w:r>
      <w:r w:rsidRPr="00D826A6">
        <w:rPr>
          <w:rStyle w:val="11"/>
          <w:sz w:val="28"/>
          <w:szCs w:val="28"/>
          <w:lang w:val="kk-KZ" w:eastAsia="ru-RU"/>
        </w:rPr>
        <w:t xml:space="preserve">ip cepiгi </w:t>
      </w:r>
      <w:r w:rsidRPr="00D826A6">
        <w:rPr>
          <w:rFonts w:ascii="Times New Roman" w:hAnsi="Times New Roman"/>
          <w:sz w:val="28"/>
          <w:szCs w:val="28"/>
          <w:lang w:val="kk-KZ"/>
        </w:rPr>
        <w:t>етудіңәдістерін де көрсетті. Бұл мәселеге оның «31</w:t>
      </w:r>
      <w:r w:rsidRPr="00D826A6">
        <w:rPr>
          <w:rStyle w:val="11"/>
          <w:sz w:val="28"/>
          <w:szCs w:val="28"/>
          <w:lang w:val="kk-KZ" w:eastAsia="ru-RU"/>
        </w:rPr>
        <w:t xml:space="preserve">-ші» cөзi </w:t>
      </w:r>
      <w:r w:rsidRPr="00D826A6">
        <w:rPr>
          <w:rFonts w:ascii="Times New Roman" w:hAnsi="Times New Roman"/>
          <w:sz w:val="28"/>
          <w:szCs w:val="28"/>
          <w:lang w:val="kk-KZ"/>
        </w:rPr>
        <w:t>арналған. Әңгімеқысқа, тұжырымды және оқушы жастар үшін</w:t>
      </w:r>
      <w:r w:rsidRPr="00D826A6">
        <w:rPr>
          <w:rStyle w:val="11"/>
          <w:sz w:val="28"/>
          <w:szCs w:val="28"/>
          <w:lang w:val="kk-KZ" w:eastAsia="ru-RU"/>
        </w:rPr>
        <w:t>ө</w:t>
      </w:r>
      <w:r w:rsidRPr="00D826A6">
        <w:rPr>
          <w:rFonts w:ascii="Times New Roman" w:hAnsi="Times New Roman"/>
          <w:sz w:val="28"/>
          <w:szCs w:val="28"/>
          <w:lang w:val="kk-KZ"/>
        </w:rPr>
        <w:t>те маңызды, керекті.</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 xml:space="preserve">«Естілген нәрсеніұмытпастыққа төрт түрлі себеп бар: әyeлi көкірегі байлаулы берік болмақ керек. Екінші,  сол нәрсені есткенде, я көргенде ғибратләну керек. </w:t>
      </w:r>
      <w:r w:rsidRPr="00D826A6">
        <w:rPr>
          <w:rStyle w:val="11"/>
          <w:sz w:val="28"/>
          <w:szCs w:val="28"/>
          <w:lang w:val="kk-KZ" w:eastAsia="ru-RU"/>
        </w:rPr>
        <w:t xml:space="preserve">Yшіншi </w:t>
      </w:r>
      <w:r w:rsidRPr="00D826A6">
        <w:rPr>
          <w:rFonts w:ascii="Times New Roman" w:hAnsi="Times New Roman"/>
          <w:sz w:val="28"/>
          <w:szCs w:val="28"/>
          <w:lang w:val="kk-KZ"/>
        </w:rPr>
        <w:t>- сол нәрсені</w:t>
      </w:r>
      <w:r w:rsidRPr="00D826A6">
        <w:rPr>
          <w:rStyle w:val="11"/>
          <w:sz w:val="28"/>
          <w:szCs w:val="28"/>
          <w:lang w:val="kk-KZ" w:eastAsia="ru-RU"/>
        </w:rPr>
        <w:t xml:space="preserve">iшінен бipнeшe </w:t>
      </w:r>
      <w:r w:rsidRPr="00D826A6">
        <w:rPr>
          <w:rFonts w:ascii="Times New Roman" w:hAnsi="Times New Roman"/>
          <w:sz w:val="28"/>
          <w:szCs w:val="28"/>
          <w:lang w:val="kk-KZ"/>
        </w:rPr>
        <w:t xml:space="preserve">уақыт қайтарып ойланып, көңілге бекіту керек. </w:t>
      </w:r>
      <w:r w:rsidRPr="00D826A6">
        <w:rPr>
          <w:rStyle w:val="11"/>
          <w:sz w:val="28"/>
          <w:szCs w:val="28"/>
          <w:lang w:val="kk-KZ" w:eastAsia="ru-RU"/>
        </w:rPr>
        <w:t xml:space="preserve">Tөpтіншi </w:t>
      </w:r>
      <w:r w:rsidRPr="00D826A6">
        <w:rPr>
          <w:rFonts w:ascii="Times New Roman" w:hAnsi="Times New Roman"/>
          <w:sz w:val="28"/>
          <w:szCs w:val="28"/>
          <w:lang w:val="kk-KZ"/>
        </w:rPr>
        <w:t>- ой кеселді нәрселерден қашық болу керек. Егер ой кеселдері кез болып қалса, салынбау керек. Ой кеселдері:  уайымсыз салғырттық, ойыншы-күлкішілдік, я б</w:t>
      </w:r>
      <w:r w:rsidRPr="00D826A6">
        <w:rPr>
          <w:rStyle w:val="11"/>
          <w:sz w:val="28"/>
          <w:szCs w:val="28"/>
          <w:lang w:val="kk-KZ" w:eastAsia="ru-RU"/>
        </w:rPr>
        <w:t>ip қ</w:t>
      </w:r>
      <w:r w:rsidRPr="00D826A6">
        <w:rPr>
          <w:rFonts w:ascii="Times New Roman" w:hAnsi="Times New Roman"/>
          <w:sz w:val="28"/>
          <w:szCs w:val="28"/>
          <w:lang w:val="kk-KZ"/>
        </w:rPr>
        <w:t>айғыға салыну, я б</w:t>
      </w:r>
      <w:r w:rsidRPr="00D826A6">
        <w:rPr>
          <w:rStyle w:val="11"/>
          <w:sz w:val="28"/>
          <w:szCs w:val="28"/>
          <w:lang w:val="kk-KZ" w:eastAsia="ru-RU"/>
        </w:rPr>
        <w:t xml:space="preserve">ip </w:t>
      </w:r>
      <w:r w:rsidRPr="00D826A6">
        <w:rPr>
          <w:rFonts w:ascii="Times New Roman" w:hAnsi="Times New Roman"/>
          <w:sz w:val="28"/>
          <w:szCs w:val="28"/>
          <w:lang w:val="kk-KZ"/>
        </w:rPr>
        <w:t>нәрсеге құмарлық пайда болу секілді.  Бұл төрт нәрсе - күллі ақыл мен ғылымды тоздыратын нәрселер».</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Абайдың бұл әңгімелерініңкім үшін болса да тәрбиелік мәні зор. Әйтсе де білімге ұмтылушы жастар үшінайрықша құнды.</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Өзініңөлеңдеріндегі тәрізді  қарасөздерінде де ұрлық, парақорлық, пәлеқорлық, мансапқорлық т.б. елдің ел болуына зор бөгет екендігін  айта келіп, «41</w:t>
      </w:r>
      <w:r w:rsidRPr="00D826A6">
        <w:rPr>
          <w:rStyle w:val="11pt2"/>
          <w:sz w:val="28"/>
          <w:szCs w:val="28"/>
          <w:lang w:val="kk-KZ" w:eastAsia="ru-RU"/>
        </w:rPr>
        <w:t xml:space="preserve">-шi» </w:t>
      </w:r>
      <w:r w:rsidRPr="00D826A6">
        <w:rPr>
          <w:rFonts w:ascii="Times New Roman" w:hAnsi="Times New Roman"/>
          <w:sz w:val="28"/>
          <w:szCs w:val="28"/>
          <w:lang w:val="kk-KZ"/>
        </w:rPr>
        <w:t>сөзінде Абай екі нәрсе ұсынады: біріншісі-«еңбек зор үкімет», екіншісі- қаржы. Үкіметтіңкүшімен қазақтың ұл,қыздарын  еріксізтүрде мектепке б</w:t>
      </w:r>
      <w:r w:rsidRPr="00D826A6">
        <w:rPr>
          <w:rStyle w:val="11pt2"/>
          <w:sz w:val="28"/>
          <w:szCs w:val="28"/>
          <w:lang w:val="kk-KZ" w:eastAsia="ru-RU"/>
        </w:rPr>
        <w:t xml:space="preserve">epiп, </w:t>
      </w:r>
      <w:r w:rsidRPr="00D826A6">
        <w:rPr>
          <w:rFonts w:ascii="Times New Roman" w:hAnsi="Times New Roman"/>
          <w:sz w:val="28"/>
          <w:szCs w:val="28"/>
          <w:lang w:val="kk-KZ"/>
        </w:rPr>
        <w:t>оларды ғылымныңәр саласынан мамандандырып, ой-санасын жаңаша тәрбиелеп, бұрынғылардан мүлде өзге психология, өзгеше наным-сенімдегі адамдар етіп шығарса, сонда ғана елдің түзелетінін айтады.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Абайдыңқарасөздер! - оның ақындық мұраларына қосылған бағалы қазына. Абайдыңөз тусында болған тарихи шындықпен, қоғамдық құрылыспен, күнделік  сан алуан надандық, қанаушылық, озбыр зұлымдық  атаулының барлығымен байланысты туған шығармалар.Қарасөздердің бағасы - Абай заманындағы жағдайды, тарихтың шындықты өз қалпында бұлжытпай толық танытып береді.  Біздің қоғам үшін Абай өмip кешкен тарихтың орта мен қоғамдық шындықтар мүлде алыста, артта қалган дүние. Осы тұрғыдан қарағанда қарасөздердің арманы мен мазмұны, мұраттары тек тарихтың жағынан бағалы.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Екінші - Абайдың адамгершік жөніндегі моральдық өсиеттерін алсақ, олардыңішінде біздің заманға да бағасы зор шындықтары, тәрбиелік ойлары аз емес.</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Абайдың поэзиялық мұрасына қоса қарасөздері беретінәр заманға бағасы жойылмайтын үлкен қазынасы - қарасөзді жазған тілі. Өлең сөзінде өзініңбарлық шеберлігі, жаңалығы, көркемдік таланты бойынша қазақ тілінің сапасын әдебиет тілінің дәрежесіне көтерген ұлы тарихтың еңбегіқандай болса, қарасөздерінің тілімен де Абай осындай еңбекті біздің мәдениет тарихымызға мол ciңірді.</w:t>
      </w:r>
    </w:p>
    <w:p w:rsidR="00A30AB0" w:rsidRPr="00D826A6" w:rsidRDefault="00A30AB0" w:rsidP="00D826A6">
      <w:pPr>
        <w:pStyle w:val="13"/>
        <w:keepNext/>
        <w:keepLines/>
        <w:shd w:val="clear" w:color="auto" w:fill="auto"/>
        <w:spacing w:before="0" w:line="240" w:lineRule="auto"/>
        <w:rPr>
          <w:sz w:val="28"/>
          <w:szCs w:val="28"/>
          <w:lang w:val="kk-KZ"/>
        </w:rPr>
      </w:pPr>
      <w:r w:rsidRPr="00D826A6">
        <w:rPr>
          <w:sz w:val="28"/>
          <w:szCs w:val="28"/>
          <w:lang w:val="kk-KZ"/>
        </w:rPr>
        <w:t>Накыл сөздердің тәрбиелік мәні</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Ақыл сөздер - халықтың кейінгілерге қалдырған өсиет-ақылы, өм</w:t>
      </w:r>
      <w:r w:rsidRPr="00D826A6">
        <w:rPr>
          <w:rStyle w:val="10pt1"/>
          <w:sz w:val="28"/>
          <w:szCs w:val="28"/>
          <w:lang w:val="kk-KZ" w:eastAsia="ru-RU"/>
        </w:rPr>
        <w:t xml:space="preserve">ip- </w:t>
      </w:r>
      <w:r w:rsidRPr="00D826A6">
        <w:rPr>
          <w:rFonts w:ascii="Times New Roman" w:hAnsi="Times New Roman"/>
          <w:sz w:val="28"/>
          <w:szCs w:val="28"/>
          <w:lang w:val="kk-KZ"/>
        </w:rPr>
        <w:t>тіршіліктеріне жетекші басшылық. Сондықтан, оның мағынасы ашық, ұғуға жеңіл, көпшідліктің бәрінетүсінікті, аз сөзге көп мағына сыйғызып, көркемдеп айтылған үлгі-насихат.</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Нақыл сөздер дегеніміз - үлкен ой, терең пікірге құрылған өмip туралы айтылған ел санасының қорытындысы. Ащы мен тұщы, алыс пен жуық, жақсы мен жаман - осылар сықылды өмірдіңәртурлі жақтарын ой елегінен өткізіп, олар жөніндегі халықтың шығарған үзілді - кесілдіөкімі: өмірдегіәр алуан құбылыс, іс-әрекеттердіөзінше, әбден бақылап, сынай келе, «қатесіз», өмірде тап солай болатындығына көздері жетіп, өмip шындығына айтқандары дәл келетін</w:t>
      </w:r>
      <w:r w:rsidRPr="00D826A6">
        <w:rPr>
          <w:rStyle w:val="10pt1"/>
          <w:sz w:val="28"/>
          <w:szCs w:val="28"/>
          <w:lang w:val="kk-KZ" w:eastAsia="ru-RU"/>
        </w:rPr>
        <w:t>eтіп</w:t>
      </w:r>
      <w:r w:rsidRPr="00D826A6">
        <w:rPr>
          <w:rFonts w:ascii="Times New Roman" w:hAnsi="Times New Roman"/>
          <w:sz w:val="28"/>
          <w:szCs w:val="28"/>
          <w:lang w:val="kk-KZ"/>
        </w:rPr>
        <w:t>кейінгіұрпаққа қалдырған халық даналығының сәулесі, ой түйіні.</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Қазақ халқы өмірдің әр түрлі жақтарын қамтыған ақыл сөздер мен нақыл сөздерге бай.</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Ақыл, нқкыл сөздердің не әдемі, не терең мағыналы түрлері Абайдың шығармаларында да көп. Абайдың ақыл мен нақылдары - ақын шығармашылығының елеулі саласы, өлеңдерімен мазмұндас, идеялас, б</w:t>
      </w:r>
      <w:r w:rsidRPr="00D826A6">
        <w:rPr>
          <w:rStyle w:val="102"/>
          <w:rFonts w:ascii="Times New Roman" w:hAnsi="Times New Roman" w:cs="Times New Roman"/>
          <w:sz w:val="28"/>
          <w:szCs w:val="28"/>
          <w:lang w:val="kk-KZ" w:eastAsia="ru-RU"/>
        </w:rPr>
        <w:t xml:space="preserve">ipiн-бipi </w:t>
      </w:r>
      <w:r w:rsidRPr="00D826A6">
        <w:rPr>
          <w:rFonts w:ascii="Times New Roman" w:hAnsi="Times New Roman"/>
          <w:sz w:val="28"/>
          <w:szCs w:val="28"/>
          <w:lang w:val="kk-KZ"/>
        </w:rPr>
        <w:t>толықтыра түсетін маңызды шығармалары. Сонымен біpгe, әдеби жаңа түр, алғаш көрінген проза, публицистика. Ақынның тереңнен толғаған озық ойларының шынайы туындысы. Өлеңдерін туғызған тарихи әлеуметтік жағдайлар қарасөздің тууына да себепкер. Ол - нақыл сөздерінде де, қарасөздерінде де өм</w:t>
      </w:r>
      <w:r w:rsidRPr="00D826A6">
        <w:rPr>
          <w:rStyle w:val="102"/>
          <w:rFonts w:ascii="Times New Roman" w:hAnsi="Times New Roman" w:cs="Times New Roman"/>
          <w:sz w:val="28"/>
          <w:szCs w:val="28"/>
          <w:lang w:val="kk-KZ" w:eastAsia="ru-RU"/>
        </w:rPr>
        <w:t xml:space="preserve">ip </w:t>
      </w:r>
      <w:r w:rsidRPr="00D826A6">
        <w:rPr>
          <w:rFonts w:ascii="Times New Roman" w:hAnsi="Times New Roman"/>
          <w:sz w:val="28"/>
          <w:szCs w:val="28"/>
          <w:lang w:val="kk-KZ"/>
        </w:rPr>
        <w:t>шындығын, халықтың арманын, болашақ қамын көздеген жазушы. Өзi айтқандай: «Қыранша қарап Қырымға, мұң мен зарды қолға алды, Кектеніп надан, зұлымға, шиыршық атты, толғанды».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Абай өз сөздерін халықтық  терең идеяға құрып, оған көркем түр бере түзеп, тыңдаушыларын да тузеуге шақырады. Ол қандай шығарма жазбасын, бәрінде де түр қуаламай, мазмұнға ерекше мән беруді мақсат тұтты.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Абай барлық шығармаларында қайшылығы шиеленісіп жатқан қоғам құрылысын бейнелейді.  Оның шығармаларындағы өзекті тақырыптыңбipi</w:t>
      </w:r>
    </w:p>
    <w:p w:rsidR="00A30AB0" w:rsidRPr="00D826A6" w:rsidRDefault="00A30AB0" w:rsidP="00D826A6">
      <w:pPr>
        <w:widowControl w:val="0"/>
        <w:numPr>
          <w:ilvl w:val="0"/>
          <w:numId w:val="16"/>
        </w:numPr>
        <w:tabs>
          <w:tab w:val="left" w:pos="250"/>
        </w:tabs>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білімге шақыру. Осы жолда ағартушы қаламынан өнер-білімге қатысты мол нақыл сөз туған.</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Ақынның бұл өнер-білімге қатысты нақыл сөздерінде үлкен философиялық түйіндеулер бар. Олардың оқушылар дүниетанымын, өміртануын қалыптастыруда қызметі мол.</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 xml:space="preserve">Мысалы: «...Ғылым бағу жоқ, ғылым бағарға да, ғылым сөзін сөйлерге де адам жоқ; білгеніңді кімге үйретесің, білмегеіңдікімнен сұрарсың. Елсіз-күнсіз де кезімен жайып салып, қолыңа кез алып отырғаныңның не пайдасы бар?» - дейді Абай. Сонау дүниеніңқараңғы тереңде күнделктітіршілік қамы, жазғы мал өpici - жайлау үшін, қысқы мал </w:t>
      </w:r>
      <w:r w:rsidRPr="00D826A6">
        <w:rPr>
          <w:rStyle w:val="11"/>
          <w:sz w:val="28"/>
          <w:szCs w:val="28"/>
          <w:lang w:val="kk-KZ" w:eastAsia="ru-RU"/>
        </w:rPr>
        <w:t>тeбiні</w:t>
      </w:r>
      <w:r w:rsidRPr="00D826A6">
        <w:rPr>
          <w:rFonts w:ascii="Times New Roman" w:hAnsi="Times New Roman"/>
          <w:sz w:val="28"/>
          <w:szCs w:val="28"/>
          <w:lang w:val="kk-KZ"/>
        </w:rPr>
        <w:t>- қыстау</w:t>
      </w:r>
    </w:p>
    <w:p w:rsidR="00A30AB0" w:rsidRPr="00D826A6" w:rsidRDefault="00A30AB0" w:rsidP="00D826A6">
      <w:pPr>
        <w:widowControl w:val="0"/>
        <w:numPr>
          <w:ilvl w:val="0"/>
          <w:numId w:val="16"/>
        </w:numPr>
        <w:tabs>
          <w:tab w:val="left" w:pos="274"/>
        </w:tabs>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ықтасын үшін, осы екіқамға тоғысар ел талдау құралы - надан, содыр билік - мансап үшін алыс-жұлысты жүргені дау-шар, бодау-барымта, ұрлық-зорлықнегізгіәрекет кәсіп болған; ғылымнан да болашақ жайы туралы саналы ойдан махрұм жұрт та қалған жоқ. Қазактың даласының соншалықты артта қалғандығы - надандығы, «надандық - ғылым-білімнің жоқтығы» - деп осы надандықпен күреске тycтi. Мұны өзінің алдына үлкен бағдарлама, зор мақсат етіп койды. «Мақсатым - тілге ұстартып өнер шашпақ, наданның көзін ойып, көңілін ашпақ», - деген нақыл cөзі осы жолда тұған оның жастарға ең алдымен айтатын ақылы - талапты болу. Ол:</w:t>
      </w:r>
    </w:p>
    <w:p w:rsidR="00A30AB0" w:rsidRPr="00D826A6" w:rsidRDefault="00A30AB0" w:rsidP="00D826A6">
      <w:pPr>
        <w:spacing w:after="0" w:line="240" w:lineRule="auto"/>
        <w:ind w:firstLine="1020"/>
        <w:jc w:val="both"/>
        <w:rPr>
          <w:rFonts w:ascii="Times New Roman" w:hAnsi="Times New Roman"/>
          <w:sz w:val="28"/>
          <w:szCs w:val="28"/>
          <w:lang w:val="kk-KZ"/>
        </w:rPr>
      </w:pPr>
      <w:r w:rsidRPr="00D826A6">
        <w:rPr>
          <w:rFonts w:ascii="Times New Roman" w:hAnsi="Times New Roman"/>
          <w:sz w:val="28"/>
          <w:szCs w:val="28"/>
          <w:lang w:val="kk-KZ"/>
        </w:rPr>
        <w:t>Пайда ойлама, ар ойла,</w:t>
      </w:r>
    </w:p>
    <w:p w:rsidR="00A30AB0" w:rsidRPr="00D826A6" w:rsidRDefault="00A30AB0" w:rsidP="00D826A6">
      <w:pPr>
        <w:spacing w:after="0" w:line="240" w:lineRule="auto"/>
        <w:ind w:firstLine="1020"/>
        <w:jc w:val="both"/>
        <w:rPr>
          <w:rFonts w:ascii="Times New Roman" w:hAnsi="Times New Roman"/>
          <w:sz w:val="28"/>
          <w:szCs w:val="28"/>
          <w:lang w:val="kk-KZ"/>
        </w:rPr>
      </w:pPr>
      <w:r w:rsidRPr="00D826A6">
        <w:rPr>
          <w:rFonts w:ascii="Times New Roman" w:hAnsi="Times New Roman"/>
          <w:sz w:val="28"/>
          <w:szCs w:val="28"/>
          <w:lang w:val="kk-KZ"/>
        </w:rPr>
        <w:t>Талап кыл артық білуге!!! - дейді де, осы «талап қыл» деген сөзін, насихат сөздерінде кеңейтіп былай дейді:  «Білім-ғылым үйренбекке талап қылушыларға әуелі білмек керек. Талаптыңөзініңбipaз шарттары бар, оларды білмей, іздегенмен табылмас. Әуелі білім-ғылым табылса, ондай-мұндай</w:t>
      </w:r>
      <w:r w:rsidRPr="00D826A6">
        <w:rPr>
          <w:rStyle w:val="11pt1"/>
          <w:sz w:val="28"/>
          <w:szCs w:val="28"/>
          <w:lang w:val="kk-KZ" w:eastAsia="ru-RU"/>
        </w:rPr>
        <w:t>іске</w:t>
      </w:r>
      <w:r w:rsidRPr="00D826A6">
        <w:rPr>
          <w:rFonts w:ascii="Times New Roman" w:hAnsi="Times New Roman"/>
          <w:sz w:val="28"/>
          <w:szCs w:val="28"/>
          <w:lang w:val="kk-KZ"/>
        </w:rPr>
        <w:t>жаратар едім деп, дүниеніңбip қызықты нәрсесіне керек болар еді деп іздемеске керек. Адамның көңілі  шын мейірленсе, білім-ғылымныңөзi де адамға «мейірленіп, тезірек қолға түседі.</w:t>
      </w:r>
    </w:p>
    <w:p w:rsidR="00A30AB0" w:rsidRPr="006713C6" w:rsidRDefault="00A30AB0" w:rsidP="0061723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61723E">
        <w:rPr>
          <w:rFonts w:ascii="Times New Roman" w:hAnsi="Times New Roman"/>
          <w:sz w:val="28"/>
          <w:szCs w:val="28"/>
          <w:lang w:val="kk-KZ"/>
        </w:rPr>
        <w:t>Абайд</w:t>
      </w:r>
      <w:r w:rsidRPr="00D826A6">
        <w:rPr>
          <w:rFonts w:ascii="Times New Roman" w:hAnsi="Times New Roman"/>
          <w:sz w:val="28"/>
          <w:szCs w:val="28"/>
          <w:lang w:val="kk-KZ"/>
        </w:rPr>
        <w:t>ың</w:t>
      </w:r>
      <w:r w:rsidRPr="0061723E">
        <w:rPr>
          <w:rFonts w:ascii="Times New Roman" w:hAnsi="Times New Roman"/>
          <w:sz w:val="28"/>
          <w:szCs w:val="28"/>
          <w:lang w:val="kk-KZ"/>
        </w:rPr>
        <w:t>:</w:t>
      </w:r>
      <w:r>
        <w:rPr>
          <w:rFonts w:ascii="Times New Roman" w:hAnsi="Times New Roman"/>
          <w:sz w:val="28"/>
          <w:szCs w:val="28"/>
          <w:lang w:val="kk-KZ"/>
        </w:rPr>
        <w:t xml:space="preserve"> «</w:t>
      </w:r>
      <w:r w:rsidRPr="0061723E">
        <w:rPr>
          <w:rFonts w:ascii="Times New Roman" w:hAnsi="Times New Roman"/>
          <w:sz w:val="28"/>
          <w:szCs w:val="28"/>
          <w:lang w:val="kk-KZ"/>
        </w:rPr>
        <w:t>Д</w:t>
      </w:r>
      <w:r w:rsidRPr="00D826A6">
        <w:rPr>
          <w:rFonts w:ascii="Times New Roman" w:hAnsi="Times New Roman"/>
          <w:sz w:val="28"/>
          <w:szCs w:val="28"/>
          <w:lang w:val="kk-KZ"/>
        </w:rPr>
        <w:t>ү</w:t>
      </w:r>
      <w:r w:rsidRPr="0061723E">
        <w:rPr>
          <w:rFonts w:ascii="Times New Roman" w:hAnsi="Times New Roman"/>
          <w:sz w:val="28"/>
          <w:szCs w:val="28"/>
          <w:lang w:val="kk-KZ"/>
        </w:rPr>
        <w:t xml:space="preserve">ние де </w:t>
      </w:r>
      <w:r w:rsidRPr="00D826A6">
        <w:rPr>
          <w:rFonts w:ascii="Times New Roman" w:hAnsi="Times New Roman"/>
          <w:sz w:val="28"/>
          <w:szCs w:val="28"/>
          <w:lang w:val="kk-KZ"/>
        </w:rPr>
        <w:t>өз</w:t>
      </w:r>
      <w:r w:rsidRPr="0061723E">
        <w:rPr>
          <w:rFonts w:ascii="Times New Roman" w:hAnsi="Times New Roman"/>
          <w:sz w:val="28"/>
          <w:szCs w:val="28"/>
          <w:lang w:val="kk-KZ"/>
        </w:rPr>
        <w:t xml:space="preserve">i, мал да </w:t>
      </w:r>
      <w:r w:rsidRPr="00D826A6">
        <w:rPr>
          <w:rFonts w:ascii="Times New Roman" w:hAnsi="Times New Roman"/>
          <w:sz w:val="28"/>
          <w:szCs w:val="28"/>
          <w:lang w:val="kk-KZ"/>
        </w:rPr>
        <w:t>өз</w:t>
      </w:r>
      <w:r w:rsidRPr="0061723E">
        <w:rPr>
          <w:rFonts w:ascii="Times New Roman" w:hAnsi="Times New Roman"/>
          <w:sz w:val="28"/>
          <w:szCs w:val="28"/>
          <w:lang w:val="kk-KZ"/>
        </w:rPr>
        <w:t>i,</w:t>
      </w:r>
      <w:r>
        <w:rPr>
          <w:rFonts w:ascii="Times New Roman" w:hAnsi="Times New Roman"/>
          <w:sz w:val="28"/>
          <w:szCs w:val="28"/>
          <w:lang w:val="kk-KZ"/>
        </w:rPr>
        <w:t xml:space="preserve"> </w:t>
      </w:r>
      <w:r w:rsidRPr="00D826A6">
        <w:rPr>
          <w:rFonts w:ascii="Times New Roman" w:hAnsi="Times New Roman"/>
          <w:sz w:val="28"/>
          <w:szCs w:val="28"/>
          <w:lang w:val="kk-KZ"/>
        </w:rPr>
        <w:t>Ғ</w:t>
      </w:r>
      <w:r w:rsidRPr="0061723E">
        <w:rPr>
          <w:rFonts w:ascii="Times New Roman" w:hAnsi="Times New Roman"/>
          <w:sz w:val="28"/>
          <w:szCs w:val="28"/>
          <w:lang w:val="kk-KZ"/>
        </w:rPr>
        <w:t>ылым</w:t>
      </w:r>
      <w:r w:rsidRPr="00D826A6">
        <w:rPr>
          <w:rFonts w:ascii="Times New Roman" w:hAnsi="Times New Roman"/>
          <w:sz w:val="28"/>
          <w:szCs w:val="28"/>
          <w:lang w:val="kk-KZ"/>
        </w:rPr>
        <w:t>ғ</w:t>
      </w:r>
      <w:r w:rsidRPr="0061723E">
        <w:rPr>
          <w:rFonts w:ascii="Times New Roman" w:hAnsi="Times New Roman"/>
          <w:sz w:val="28"/>
          <w:szCs w:val="28"/>
          <w:lang w:val="kk-KZ"/>
        </w:rPr>
        <w:t>а к</w:t>
      </w:r>
      <w:r w:rsidRPr="00D826A6">
        <w:rPr>
          <w:rFonts w:ascii="Times New Roman" w:hAnsi="Times New Roman"/>
          <w:sz w:val="28"/>
          <w:szCs w:val="28"/>
          <w:lang w:val="kk-KZ"/>
        </w:rPr>
        <w:t>өңі</w:t>
      </w:r>
      <w:r w:rsidRPr="0061723E">
        <w:rPr>
          <w:rFonts w:ascii="Times New Roman" w:hAnsi="Times New Roman"/>
          <w:sz w:val="28"/>
          <w:szCs w:val="28"/>
          <w:lang w:val="kk-KZ"/>
        </w:rPr>
        <w:t>л берсе</w:t>
      </w:r>
      <w:r w:rsidRPr="00D826A6">
        <w:rPr>
          <w:rFonts w:ascii="Times New Roman" w:hAnsi="Times New Roman"/>
          <w:sz w:val="28"/>
          <w:szCs w:val="28"/>
          <w:lang w:val="kk-KZ"/>
        </w:rPr>
        <w:t>ңі</w:t>
      </w:r>
      <w:r w:rsidRPr="0061723E">
        <w:rPr>
          <w:rFonts w:ascii="Times New Roman" w:hAnsi="Times New Roman"/>
          <w:sz w:val="28"/>
          <w:szCs w:val="28"/>
          <w:lang w:val="kk-KZ"/>
        </w:rPr>
        <w:t>з</w:t>
      </w:r>
      <w:r>
        <w:rPr>
          <w:rFonts w:ascii="Times New Roman" w:hAnsi="Times New Roman"/>
          <w:sz w:val="28"/>
          <w:szCs w:val="28"/>
          <w:lang w:val="kk-KZ"/>
        </w:rPr>
        <w:t>»</w:t>
      </w:r>
      <w:r w:rsidRPr="0061723E">
        <w:rPr>
          <w:rFonts w:ascii="Times New Roman" w:hAnsi="Times New Roman"/>
          <w:sz w:val="28"/>
          <w:szCs w:val="28"/>
          <w:lang w:val="kk-KZ"/>
        </w:rPr>
        <w:t xml:space="preserve"> - </w:t>
      </w:r>
      <w:r w:rsidRPr="00D826A6">
        <w:rPr>
          <w:rFonts w:ascii="Times New Roman" w:hAnsi="Times New Roman"/>
          <w:sz w:val="28"/>
          <w:szCs w:val="28"/>
          <w:lang w:val="kk-KZ"/>
        </w:rPr>
        <w:t>д</w:t>
      </w:r>
      <w:r w:rsidRPr="0061723E">
        <w:rPr>
          <w:rFonts w:ascii="Times New Roman" w:hAnsi="Times New Roman"/>
          <w:sz w:val="28"/>
          <w:szCs w:val="28"/>
          <w:lang w:val="kk-KZ"/>
        </w:rPr>
        <w:t>еген на</w:t>
      </w:r>
      <w:r w:rsidRPr="00D826A6">
        <w:rPr>
          <w:rFonts w:ascii="Times New Roman" w:hAnsi="Times New Roman"/>
          <w:sz w:val="28"/>
          <w:szCs w:val="28"/>
          <w:lang w:val="kk-KZ"/>
        </w:rPr>
        <w:t>қ</w:t>
      </w:r>
      <w:r w:rsidRPr="0061723E">
        <w:rPr>
          <w:rFonts w:ascii="Times New Roman" w:hAnsi="Times New Roman"/>
          <w:sz w:val="28"/>
          <w:szCs w:val="28"/>
          <w:lang w:val="kk-KZ"/>
        </w:rPr>
        <w:t>ыл c</w:t>
      </w:r>
      <w:r w:rsidRPr="00D826A6">
        <w:rPr>
          <w:rFonts w:ascii="Times New Roman" w:hAnsi="Times New Roman"/>
          <w:sz w:val="28"/>
          <w:szCs w:val="28"/>
          <w:lang w:val="kk-KZ"/>
        </w:rPr>
        <w:t>өз</w:t>
      </w:r>
      <w:r w:rsidRPr="0061723E">
        <w:rPr>
          <w:rFonts w:ascii="Times New Roman" w:hAnsi="Times New Roman"/>
          <w:sz w:val="28"/>
          <w:szCs w:val="28"/>
          <w:lang w:val="kk-KZ"/>
        </w:rPr>
        <w:t>i</w:t>
      </w:r>
      <w:r w:rsidRPr="00D826A6">
        <w:rPr>
          <w:rFonts w:ascii="Times New Roman" w:hAnsi="Times New Roman"/>
          <w:sz w:val="28"/>
          <w:szCs w:val="28"/>
          <w:lang w:val="kk-KZ"/>
        </w:rPr>
        <w:t>білі</w:t>
      </w:r>
      <w:r w:rsidRPr="0061723E">
        <w:rPr>
          <w:rFonts w:ascii="Times New Roman" w:hAnsi="Times New Roman"/>
          <w:sz w:val="28"/>
          <w:szCs w:val="28"/>
          <w:lang w:val="kk-KZ"/>
        </w:rPr>
        <w:t>м-</w:t>
      </w:r>
      <w:r w:rsidRPr="00D826A6">
        <w:rPr>
          <w:rFonts w:ascii="Times New Roman" w:hAnsi="Times New Roman"/>
          <w:sz w:val="28"/>
          <w:szCs w:val="28"/>
          <w:lang w:val="kk-KZ"/>
        </w:rPr>
        <w:t>ө</w:t>
      </w:r>
      <w:r w:rsidRPr="0061723E">
        <w:rPr>
          <w:rFonts w:ascii="Times New Roman" w:hAnsi="Times New Roman"/>
          <w:sz w:val="28"/>
          <w:szCs w:val="28"/>
          <w:lang w:val="kk-KZ"/>
        </w:rPr>
        <w:t>нерд</w:t>
      </w:r>
      <w:r w:rsidRPr="00D826A6">
        <w:rPr>
          <w:rFonts w:ascii="Times New Roman" w:hAnsi="Times New Roman"/>
          <w:sz w:val="28"/>
          <w:szCs w:val="28"/>
          <w:lang w:val="kk-KZ"/>
        </w:rPr>
        <w:t>ің</w:t>
      </w:r>
      <w:r w:rsidRPr="0061723E">
        <w:rPr>
          <w:rFonts w:ascii="Times New Roman" w:hAnsi="Times New Roman"/>
          <w:sz w:val="28"/>
          <w:szCs w:val="28"/>
          <w:lang w:val="kk-KZ"/>
        </w:rPr>
        <w:t xml:space="preserve"> к</w:t>
      </w:r>
      <w:r w:rsidRPr="00D826A6">
        <w:rPr>
          <w:rFonts w:ascii="Times New Roman" w:hAnsi="Times New Roman"/>
          <w:sz w:val="28"/>
          <w:szCs w:val="28"/>
          <w:lang w:val="kk-KZ"/>
        </w:rPr>
        <w:t>іл</w:t>
      </w:r>
      <w:r w:rsidRPr="0061723E">
        <w:rPr>
          <w:rFonts w:ascii="Times New Roman" w:hAnsi="Times New Roman"/>
          <w:sz w:val="28"/>
          <w:szCs w:val="28"/>
          <w:lang w:val="kk-KZ"/>
        </w:rPr>
        <w:t>т</w:t>
      </w:r>
      <w:r w:rsidRPr="00D826A6">
        <w:rPr>
          <w:rFonts w:ascii="Times New Roman" w:hAnsi="Times New Roman"/>
          <w:sz w:val="28"/>
          <w:szCs w:val="28"/>
          <w:lang w:val="kk-KZ"/>
        </w:rPr>
        <w:t>і</w:t>
      </w:r>
      <w:r w:rsidRPr="0061723E">
        <w:rPr>
          <w:rFonts w:ascii="Times New Roman" w:hAnsi="Times New Roman"/>
          <w:sz w:val="28"/>
          <w:szCs w:val="28"/>
          <w:lang w:val="kk-KZ"/>
        </w:rPr>
        <w:t xml:space="preserve">, </w:t>
      </w:r>
      <w:r w:rsidRPr="00D826A6">
        <w:rPr>
          <w:rFonts w:ascii="Times New Roman" w:hAnsi="Times New Roman"/>
          <w:sz w:val="28"/>
          <w:szCs w:val="28"/>
          <w:lang w:val="kk-KZ"/>
        </w:rPr>
        <w:t>ө</w:t>
      </w:r>
      <w:r w:rsidRPr="0061723E">
        <w:rPr>
          <w:rFonts w:ascii="Times New Roman" w:hAnsi="Times New Roman"/>
          <w:sz w:val="28"/>
          <w:szCs w:val="28"/>
          <w:lang w:val="kk-KZ"/>
        </w:rPr>
        <w:t>нер б</w:t>
      </w:r>
      <w:r w:rsidRPr="00D826A6">
        <w:rPr>
          <w:rFonts w:ascii="Times New Roman" w:hAnsi="Times New Roman"/>
          <w:sz w:val="28"/>
          <w:szCs w:val="28"/>
          <w:lang w:val="kk-KZ"/>
        </w:rPr>
        <w:t>ілі</w:t>
      </w:r>
      <w:r w:rsidRPr="0061723E">
        <w:rPr>
          <w:rFonts w:ascii="Times New Roman" w:hAnsi="Times New Roman"/>
          <w:sz w:val="28"/>
          <w:szCs w:val="28"/>
          <w:lang w:val="kk-KZ"/>
        </w:rPr>
        <w:t>м; ма</w:t>
      </w:r>
      <w:r w:rsidRPr="00D826A6">
        <w:rPr>
          <w:rFonts w:ascii="Times New Roman" w:hAnsi="Times New Roman"/>
          <w:sz w:val="28"/>
          <w:szCs w:val="28"/>
          <w:lang w:val="kk-KZ"/>
        </w:rPr>
        <w:t>ғ</w:t>
      </w:r>
      <w:r w:rsidRPr="0061723E">
        <w:rPr>
          <w:rFonts w:ascii="Times New Roman" w:hAnsi="Times New Roman"/>
          <w:sz w:val="28"/>
          <w:szCs w:val="28"/>
          <w:lang w:val="kk-KZ"/>
        </w:rPr>
        <w:t xml:space="preserve">ыналы </w:t>
      </w:r>
      <w:r w:rsidRPr="00D826A6">
        <w:rPr>
          <w:rFonts w:ascii="Times New Roman" w:hAnsi="Times New Roman"/>
          <w:sz w:val="28"/>
          <w:szCs w:val="28"/>
          <w:lang w:val="kk-KZ"/>
        </w:rPr>
        <w:t>өм</w:t>
      </w:r>
      <w:r w:rsidRPr="0061723E">
        <w:rPr>
          <w:rFonts w:ascii="Times New Roman" w:hAnsi="Times New Roman"/>
          <w:sz w:val="28"/>
          <w:szCs w:val="28"/>
          <w:lang w:val="kk-KZ"/>
        </w:rPr>
        <w:t>ip деген п</w:t>
      </w:r>
      <w:r w:rsidRPr="00D826A6">
        <w:rPr>
          <w:rFonts w:ascii="Times New Roman" w:hAnsi="Times New Roman"/>
          <w:sz w:val="28"/>
          <w:szCs w:val="28"/>
          <w:lang w:val="kk-KZ"/>
        </w:rPr>
        <w:t>ік</w:t>
      </w:r>
      <w:r w:rsidRPr="0061723E">
        <w:rPr>
          <w:rFonts w:ascii="Times New Roman" w:hAnsi="Times New Roman"/>
          <w:sz w:val="28"/>
          <w:szCs w:val="28"/>
          <w:lang w:val="kk-KZ"/>
        </w:rPr>
        <w:t>рд</w:t>
      </w:r>
      <w:r w:rsidRPr="00D826A6">
        <w:rPr>
          <w:rFonts w:ascii="Times New Roman" w:hAnsi="Times New Roman"/>
          <w:sz w:val="28"/>
          <w:szCs w:val="28"/>
          <w:lang w:val="kk-KZ"/>
        </w:rPr>
        <w:t>і</w:t>
      </w:r>
      <w:r w:rsidRPr="0061723E">
        <w:rPr>
          <w:rFonts w:ascii="Times New Roman" w:hAnsi="Times New Roman"/>
          <w:sz w:val="28"/>
          <w:szCs w:val="28"/>
          <w:lang w:val="kk-KZ"/>
        </w:rPr>
        <w:t xml:space="preserve"> айтады. </w:t>
      </w:r>
      <w:r w:rsidRPr="006713C6">
        <w:rPr>
          <w:rFonts w:ascii="Times New Roman" w:hAnsi="Times New Roman"/>
          <w:sz w:val="28"/>
          <w:szCs w:val="28"/>
          <w:lang w:val="kk-KZ"/>
        </w:rPr>
        <w:t>А</w:t>
      </w:r>
      <w:r w:rsidRPr="00D826A6">
        <w:rPr>
          <w:rFonts w:ascii="Times New Roman" w:hAnsi="Times New Roman"/>
          <w:sz w:val="28"/>
          <w:szCs w:val="28"/>
          <w:lang w:val="kk-KZ"/>
        </w:rPr>
        <w:t>қ</w:t>
      </w:r>
      <w:r w:rsidRPr="006713C6">
        <w:rPr>
          <w:rFonts w:ascii="Times New Roman" w:hAnsi="Times New Roman"/>
          <w:sz w:val="28"/>
          <w:szCs w:val="28"/>
          <w:lang w:val="kk-KZ"/>
        </w:rPr>
        <w:t xml:space="preserve">ын </w:t>
      </w:r>
      <w:r w:rsidRPr="00D826A6">
        <w:rPr>
          <w:rFonts w:ascii="Times New Roman" w:hAnsi="Times New Roman"/>
          <w:sz w:val="28"/>
          <w:szCs w:val="28"/>
          <w:lang w:val="kk-KZ"/>
        </w:rPr>
        <w:t>қ</w:t>
      </w:r>
      <w:r w:rsidRPr="006713C6">
        <w:rPr>
          <w:rFonts w:ascii="Times New Roman" w:hAnsi="Times New Roman"/>
          <w:sz w:val="28"/>
          <w:szCs w:val="28"/>
          <w:lang w:val="kk-KZ"/>
        </w:rPr>
        <w:t>аза</w:t>
      </w:r>
      <w:r w:rsidRPr="00D826A6">
        <w:rPr>
          <w:rFonts w:ascii="Times New Roman" w:hAnsi="Times New Roman"/>
          <w:sz w:val="28"/>
          <w:szCs w:val="28"/>
          <w:lang w:val="kk-KZ"/>
        </w:rPr>
        <w:t>қ</w:t>
      </w:r>
      <w:r w:rsidRPr="006713C6">
        <w:rPr>
          <w:rFonts w:ascii="Times New Roman" w:hAnsi="Times New Roman"/>
          <w:sz w:val="28"/>
          <w:szCs w:val="28"/>
          <w:lang w:val="kk-KZ"/>
        </w:rPr>
        <w:t>т</w:t>
      </w:r>
      <w:r w:rsidRPr="00D826A6">
        <w:rPr>
          <w:rFonts w:ascii="Times New Roman" w:hAnsi="Times New Roman"/>
          <w:sz w:val="28"/>
          <w:szCs w:val="28"/>
          <w:lang w:val="kk-KZ"/>
        </w:rPr>
        <w:t>ың</w:t>
      </w:r>
      <w:r w:rsidRPr="006713C6">
        <w:rPr>
          <w:rFonts w:ascii="Times New Roman" w:hAnsi="Times New Roman"/>
          <w:sz w:val="28"/>
          <w:szCs w:val="28"/>
          <w:lang w:val="kk-KZ"/>
        </w:rPr>
        <w:t xml:space="preserve"> б</w:t>
      </w:r>
      <w:r w:rsidRPr="00D826A6">
        <w:rPr>
          <w:rFonts w:ascii="Times New Roman" w:hAnsi="Times New Roman"/>
          <w:sz w:val="28"/>
          <w:szCs w:val="28"/>
          <w:lang w:val="kk-KZ"/>
        </w:rPr>
        <w:t>ұ</w:t>
      </w:r>
      <w:r w:rsidRPr="006713C6">
        <w:rPr>
          <w:rFonts w:ascii="Times New Roman" w:hAnsi="Times New Roman"/>
          <w:sz w:val="28"/>
          <w:szCs w:val="28"/>
          <w:lang w:val="kk-KZ"/>
        </w:rPr>
        <w:t>л к</w:t>
      </w:r>
      <w:r w:rsidRPr="00D826A6">
        <w:rPr>
          <w:rFonts w:ascii="Times New Roman" w:hAnsi="Times New Roman"/>
          <w:sz w:val="28"/>
          <w:szCs w:val="28"/>
          <w:lang w:val="kk-KZ"/>
        </w:rPr>
        <w:t>ү</w:t>
      </w:r>
      <w:r w:rsidRPr="006713C6">
        <w:rPr>
          <w:rFonts w:ascii="Times New Roman" w:hAnsi="Times New Roman"/>
          <w:sz w:val="28"/>
          <w:szCs w:val="28"/>
          <w:lang w:val="kk-KZ"/>
        </w:rPr>
        <w:t>нге де</w:t>
      </w:r>
      <w:r w:rsidRPr="00D826A6">
        <w:rPr>
          <w:rFonts w:ascii="Times New Roman" w:hAnsi="Times New Roman"/>
          <w:sz w:val="28"/>
          <w:szCs w:val="28"/>
          <w:lang w:val="kk-KZ"/>
        </w:rPr>
        <w:t>йі</w:t>
      </w:r>
      <w:r w:rsidRPr="006713C6">
        <w:rPr>
          <w:rFonts w:ascii="Times New Roman" w:hAnsi="Times New Roman"/>
          <w:sz w:val="28"/>
          <w:szCs w:val="28"/>
          <w:lang w:val="kk-KZ"/>
        </w:rPr>
        <w:t>н</w:t>
      </w:r>
      <w:r w:rsidRPr="00D826A6">
        <w:rPr>
          <w:rFonts w:ascii="Times New Roman" w:hAnsi="Times New Roman"/>
          <w:sz w:val="28"/>
          <w:szCs w:val="28"/>
          <w:lang w:val="kk-KZ"/>
        </w:rPr>
        <w:t>гіғы</w:t>
      </w:r>
      <w:r w:rsidRPr="006713C6">
        <w:rPr>
          <w:rFonts w:ascii="Times New Roman" w:hAnsi="Times New Roman"/>
          <w:sz w:val="28"/>
          <w:szCs w:val="28"/>
          <w:lang w:val="kk-KZ"/>
        </w:rPr>
        <w:t xml:space="preserve">лымсыз </w:t>
      </w:r>
      <w:r w:rsidRPr="00D826A6">
        <w:rPr>
          <w:rFonts w:ascii="Times New Roman" w:hAnsi="Times New Roman"/>
          <w:sz w:val="28"/>
          <w:szCs w:val="28"/>
          <w:lang w:val="kk-KZ"/>
        </w:rPr>
        <w:t>тіршілігін</w:t>
      </w:r>
      <w:r w:rsidRPr="006713C6">
        <w:rPr>
          <w:rFonts w:ascii="Times New Roman" w:hAnsi="Times New Roman"/>
          <w:sz w:val="28"/>
          <w:szCs w:val="28"/>
          <w:lang w:val="kk-KZ"/>
        </w:rPr>
        <w:t>санат</w:t>
      </w:r>
      <w:r w:rsidRPr="00D826A6">
        <w:rPr>
          <w:rFonts w:ascii="Times New Roman" w:hAnsi="Times New Roman"/>
          <w:sz w:val="28"/>
          <w:szCs w:val="28"/>
          <w:lang w:val="kk-KZ"/>
        </w:rPr>
        <w:t>қ</w:t>
      </w:r>
      <w:r w:rsidRPr="006713C6">
        <w:rPr>
          <w:rFonts w:ascii="Times New Roman" w:hAnsi="Times New Roman"/>
          <w:sz w:val="28"/>
          <w:szCs w:val="28"/>
          <w:lang w:val="kk-KZ"/>
        </w:rPr>
        <w:t xml:space="preserve">а </w:t>
      </w:r>
      <w:r w:rsidRPr="00D826A6">
        <w:rPr>
          <w:rFonts w:ascii="Times New Roman" w:hAnsi="Times New Roman"/>
          <w:sz w:val="28"/>
          <w:szCs w:val="28"/>
          <w:lang w:val="kk-KZ"/>
        </w:rPr>
        <w:t>қ</w:t>
      </w:r>
      <w:r w:rsidRPr="006713C6">
        <w:rPr>
          <w:rFonts w:ascii="Times New Roman" w:hAnsi="Times New Roman"/>
          <w:sz w:val="28"/>
          <w:szCs w:val="28"/>
          <w:lang w:val="kk-KZ"/>
        </w:rPr>
        <w:t>оспай «Fылымсыз д</w:t>
      </w:r>
      <w:r w:rsidRPr="00D826A6">
        <w:rPr>
          <w:rFonts w:ascii="Times New Roman" w:hAnsi="Times New Roman"/>
          <w:sz w:val="28"/>
          <w:szCs w:val="28"/>
          <w:lang w:val="kk-KZ"/>
        </w:rPr>
        <w:t>ү</w:t>
      </w:r>
      <w:r w:rsidRPr="006713C6">
        <w:rPr>
          <w:rFonts w:ascii="Times New Roman" w:hAnsi="Times New Roman"/>
          <w:sz w:val="28"/>
          <w:szCs w:val="28"/>
          <w:lang w:val="kk-KZ"/>
        </w:rPr>
        <w:t>ние жо</w:t>
      </w:r>
      <w:r w:rsidRPr="00D826A6">
        <w:rPr>
          <w:rFonts w:ascii="Times New Roman" w:hAnsi="Times New Roman"/>
          <w:sz w:val="28"/>
          <w:szCs w:val="28"/>
          <w:lang w:val="kk-KZ"/>
        </w:rPr>
        <w:t>қ</w:t>
      </w:r>
      <w:r w:rsidRPr="006713C6">
        <w:rPr>
          <w:rFonts w:ascii="Times New Roman" w:hAnsi="Times New Roman"/>
          <w:sz w:val="28"/>
          <w:szCs w:val="28"/>
          <w:lang w:val="kk-KZ"/>
        </w:rPr>
        <w:t>», - деген бер</w:t>
      </w:r>
      <w:r w:rsidRPr="00D826A6">
        <w:rPr>
          <w:rFonts w:ascii="Times New Roman" w:hAnsi="Times New Roman"/>
          <w:sz w:val="28"/>
          <w:szCs w:val="28"/>
          <w:lang w:val="kk-KZ"/>
        </w:rPr>
        <w:t>ік</w:t>
      </w:r>
      <w:r w:rsidRPr="006713C6">
        <w:rPr>
          <w:rFonts w:ascii="Times New Roman" w:hAnsi="Times New Roman"/>
          <w:sz w:val="28"/>
          <w:szCs w:val="28"/>
          <w:lang w:val="kk-KZ"/>
        </w:rPr>
        <w:t xml:space="preserve"> байлам жасайды.</w:t>
      </w:r>
    </w:p>
    <w:p w:rsidR="00A30AB0" w:rsidRPr="00D826A6" w:rsidRDefault="00A30AB0" w:rsidP="00D826A6">
      <w:pPr>
        <w:spacing w:after="0" w:line="240" w:lineRule="auto"/>
        <w:ind w:firstLine="340"/>
        <w:jc w:val="both"/>
        <w:rPr>
          <w:rFonts w:ascii="Times New Roman" w:hAnsi="Times New Roman"/>
          <w:sz w:val="28"/>
          <w:szCs w:val="28"/>
          <w:lang w:val="kk-KZ"/>
        </w:rPr>
      </w:pPr>
      <w:r>
        <w:rPr>
          <w:rFonts w:ascii="Times New Roman" w:hAnsi="Times New Roman"/>
          <w:sz w:val="28"/>
          <w:szCs w:val="28"/>
          <w:lang w:val="kk-KZ"/>
        </w:rPr>
        <w:t xml:space="preserve">   </w:t>
      </w:r>
      <w:r w:rsidRPr="006713C6">
        <w:rPr>
          <w:rFonts w:ascii="Times New Roman" w:hAnsi="Times New Roman"/>
          <w:sz w:val="28"/>
          <w:szCs w:val="28"/>
          <w:lang w:val="kk-KZ"/>
        </w:rPr>
        <w:t>А</w:t>
      </w:r>
      <w:r w:rsidRPr="00D826A6">
        <w:rPr>
          <w:rFonts w:ascii="Times New Roman" w:hAnsi="Times New Roman"/>
          <w:sz w:val="28"/>
          <w:szCs w:val="28"/>
          <w:lang w:val="kk-KZ"/>
        </w:rPr>
        <w:t>қ</w:t>
      </w:r>
      <w:r w:rsidRPr="006713C6">
        <w:rPr>
          <w:rFonts w:ascii="Times New Roman" w:hAnsi="Times New Roman"/>
          <w:sz w:val="28"/>
          <w:szCs w:val="28"/>
          <w:lang w:val="kk-KZ"/>
        </w:rPr>
        <w:t>ынн</w:t>
      </w:r>
      <w:r w:rsidRPr="00D826A6">
        <w:rPr>
          <w:rFonts w:ascii="Times New Roman" w:hAnsi="Times New Roman"/>
          <w:sz w:val="28"/>
          <w:szCs w:val="28"/>
          <w:lang w:val="kk-KZ"/>
        </w:rPr>
        <w:t>ың</w:t>
      </w:r>
      <w:r w:rsidRPr="006713C6">
        <w:rPr>
          <w:rFonts w:ascii="Times New Roman" w:hAnsi="Times New Roman"/>
          <w:sz w:val="28"/>
          <w:szCs w:val="28"/>
          <w:lang w:val="kk-KZ"/>
        </w:rPr>
        <w:t xml:space="preserve"> на</w:t>
      </w:r>
      <w:r w:rsidRPr="00D826A6">
        <w:rPr>
          <w:rFonts w:ascii="Times New Roman" w:hAnsi="Times New Roman"/>
          <w:sz w:val="28"/>
          <w:szCs w:val="28"/>
          <w:lang w:val="kk-KZ"/>
        </w:rPr>
        <w:t>қы</w:t>
      </w:r>
      <w:r w:rsidRPr="006713C6">
        <w:rPr>
          <w:rFonts w:ascii="Times New Roman" w:hAnsi="Times New Roman"/>
          <w:sz w:val="28"/>
          <w:szCs w:val="28"/>
          <w:lang w:val="kk-KZ"/>
        </w:rPr>
        <w:t>л с</w:t>
      </w:r>
      <w:r w:rsidRPr="00D826A6">
        <w:rPr>
          <w:rFonts w:ascii="Times New Roman" w:hAnsi="Times New Roman"/>
          <w:sz w:val="28"/>
          <w:szCs w:val="28"/>
          <w:lang w:val="kk-KZ"/>
        </w:rPr>
        <w:t>ө</w:t>
      </w:r>
      <w:r w:rsidRPr="006713C6">
        <w:rPr>
          <w:rFonts w:ascii="Times New Roman" w:hAnsi="Times New Roman"/>
          <w:sz w:val="28"/>
          <w:szCs w:val="28"/>
          <w:lang w:val="kk-KZ"/>
        </w:rPr>
        <w:t>здер</w:t>
      </w:r>
      <w:r w:rsidRPr="00D826A6">
        <w:rPr>
          <w:rFonts w:ascii="Times New Roman" w:hAnsi="Times New Roman"/>
          <w:sz w:val="28"/>
          <w:szCs w:val="28"/>
          <w:lang w:val="kk-KZ"/>
        </w:rPr>
        <w:t>іө</w:t>
      </w:r>
      <w:r w:rsidRPr="006713C6">
        <w:rPr>
          <w:rFonts w:ascii="Times New Roman" w:hAnsi="Times New Roman"/>
          <w:sz w:val="28"/>
          <w:szCs w:val="28"/>
          <w:lang w:val="kk-KZ"/>
        </w:rPr>
        <w:t>нер-б</w:t>
      </w:r>
      <w:r w:rsidRPr="00D826A6">
        <w:rPr>
          <w:rFonts w:ascii="Times New Roman" w:hAnsi="Times New Roman"/>
          <w:sz w:val="28"/>
          <w:szCs w:val="28"/>
          <w:lang w:val="kk-KZ"/>
        </w:rPr>
        <w:t>ілі</w:t>
      </w:r>
      <w:r w:rsidRPr="006713C6">
        <w:rPr>
          <w:rFonts w:ascii="Times New Roman" w:hAnsi="Times New Roman"/>
          <w:sz w:val="28"/>
          <w:szCs w:val="28"/>
          <w:lang w:val="kk-KZ"/>
        </w:rPr>
        <w:t>мд</w:t>
      </w:r>
      <w:r w:rsidRPr="00D826A6">
        <w:rPr>
          <w:rFonts w:ascii="Times New Roman" w:hAnsi="Times New Roman"/>
          <w:sz w:val="28"/>
          <w:szCs w:val="28"/>
          <w:lang w:val="kk-KZ"/>
        </w:rPr>
        <w:t>і</w:t>
      </w:r>
      <w:r w:rsidRPr="006713C6">
        <w:rPr>
          <w:rFonts w:ascii="Times New Roman" w:hAnsi="Times New Roman"/>
          <w:sz w:val="28"/>
          <w:szCs w:val="28"/>
          <w:lang w:val="kk-KZ"/>
        </w:rPr>
        <w:t xml:space="preserve"> к</w:t>
      </w:r>
      <w:r w:rsidRPr="00D826A6">
        <w:rPr>
          <w:rFonts w:ascii="Times New Roman" w:hAnsi="Times New Roman"/>
          <w:sz w:val="28"/>
          <w:szCs w:val="28"/>
          <w:lang w:val="kk-KZ"/>
        </w:rPr>
        <w:t>ү</w:t>
      </w:r>
      <w:r w:rsidRPr="006713C6">
        <w:rPr>
          <w:rFonts w:ascii="Times New Roman" w:hAnsi="Times New Roman"/>
          <w:sz w:val="28"/>
          <w:szCs w:val="28"/>
          <w:lang w:val="kk-KZ"/>
        </w:rPr>
        <w:t>рдел</w:t>
      </w:r>
      <w:r w:rsidRPr="00D826A6">
        <w:rPr>
          <w:rFonts w:ascii="Times New Roman" w:hAnsi="Times New Roman"/>
          <w:sz w:val="28"/>
          <w:szCs w:val="28"/>
          <w:lang w:val="kk-KZ"/>
        </w:rPr>
        <w:t>і</w:t>
      </w:r>
      <w:r w:rsidRPr="006713C6">
        <w:rPr>
          <w:rFonts w:ascii="Times New Roman" w:hAnsi="Times New Roman"/>
          <w:sz w:val="28"/>
          <w:szCs w:val="28"/>
          <w:lang w:val="kk-KZ"/>
        </w:rPr>
        <w:t xml:space="preserve"> ма</w:t>
      </w:r>
      <w:r w:rsidRPr="00D826A6">
        <w:rPr>
          <w:rFonts w:ascii="Times New Roman" w:hAnsi="Times New Roman"/>
          <w:sz w:val="28"/>
          <w:szCs w:val="28"/>
          <w:lang w:val="kk-KZ"/>
        </w:rPr>
        <w:t>қ</w:t>
      </w:r>
      <w:r w:rsidRPr="006713C6">
        <w:rPr>
          <w:rFonts w:ascii="Times New Roman" w:hAnsi="Times New Roman"/>
          <w:sz w:val="28"/>
          <w:szCs w:val="28"/>
          <w:lang w:val="kk-KZ"/>
        </w:rPr>
        <w:t xml:space="preserve">сат </w:t>
      </w:r>
      <w:r w:rsidRPr="00D826A6">
        <w:rPr>
          <w:rFonts w:ascii="Times New Roman" w:hAnsi="Times New Roman"/>
          <w:sz w:val="28"/>
          <w:szCs w:val="28"/>
          <w:lang w:val="kk-KZ"/>
        </w:rPr>
        <w:t>үші</w:t>
      </w:r>
      <w:r w:rsidRPr="006713C6">
        <w:rPr>
          <w:rFonts w:ascii="Times New Roman" w:hAnsi="Times New Roman"/>
          <w:sz w:val="28"/>
          <w:szCs w:val="28"/>
          <w:lang w:val="kk-KZ"/>
        </w:rPr>
        <w:t xml:space="preserve">н </w:t>
      </w:r>
      <w:r w:rsidRPr="00D826A6">
        <w:rPr>
          <w:rFonts w:ascii="Times New Roman" w:hAnsi="Times New Roman"/>
          <w:sz w:val="28"/>
          <w:szCs w:val="28"/>
          <w:lang w:val="kk-KZ"/>
        </w:rPr>
        <w:t>ү</w:t>
      </w:r>
      <w:r w:rsidRPr="006713C6">
        <w:rPr>
          <w:rFonts w:ascii="Times New Roman" w:hAnsi="Times New Roman"/>
          <w:sz w:val="28"/>
          <w:szCs w:val="28"/>
          <w:lang w:val="kk-KZ"/>
        </w:rPr>
        <w:t>йрену керект</w:t>
      </w:r>
      <w:r w:rsidRPr="00D826A6">
        <w:rPr>
          <w:rFonts w:ascii="Times New Roman" w:hAnsi="Times New Roman"/>
          <w:sz w:val="28"/>
          <w:szCs w:val="28"/>
          <w:lang w:val="kk-KZ"/>
        </w:rPr>
        <w:t>ігін</w:t>
      </w:r>
      <w:r w:rsidRPr="006713C6">
        <w:rPr>
          <w:rFonts w:ascii="Times New Roman" w:hAnsi="Times New Roman"/>
          <w:sz w:val="28"/>
          <w:szCs w:val="28"/>
          <w:lang w:val="kk-KZ"/>
        </w:rPr>
        <w:t xml:space="preserve">, жеке болымсыз себептер </w:t>
      </w:r>
      <w:r w:rsidRPr="00D826A6">
        <w:rPr>
          <w:rFonts w:ascii="Times New Roman" w:hAnsi="Times New Roman"/>
          <w:sz w:val="28"/>
          <w:szCs w:val="28"/>
          <w:lang w:val="kk-KZ"/>
        </w:rPr>
        <w:t>үші</w:t>
      </w:r>
      <w:r w:rsidRPr="006713C6">
        <w:rPr>
          <w:rFonts w:ascii="Times New Roman" w:hAnsi="Times New Roman"/>
          <w:sz w:val="28"/>
          <w:szCs w:val="28"/>
          <w:lang w:val="kk-KZ"/>
        </w:rPr>
        <w:t xml:space="preserve">н </w:t>
      </w:r>
      <w:r w:rsidRPr="00D826A6">
        <w:rPr>
          <w:rFonts w:ascii="Times New Roman" w:hAnsi="Times New Roman"/>
          <w:sz w:val="28"/>
          <w:szCs w:val="28"/>
          <w:lang w:val="kk-KZ"/>
        </w:rPr>
        <w:t>ү</w:t>
      </w:r>
      <w:r w:rsidRPr="006713C6">
        <w:rPr>
          <w:rFonts w:ascii="Times New Roman" w:hAnsi="Times New Roman"/>
          <w:sz w:val="28"/>
          <w:szCs w:val="28"/>
          <w:lang w:val="kk-KZ"/>
        </w:rPr>
        <w:t xml:space="preserve">йрену </w:t>
      </w:r>
      <w:r w:rsidRPr="00D826A6">
        <w:rPr>
          <w:rFonts w:ascii="Times New Roman" w:hAnsi="Times New Roman"/>
          <w:sz w:val="28"/>
          <w:szCs w:val="28"/>
          <w:lang w:val="kk-KZ"/>
        </w:rPr>
        <w:t>ұ</w:t>
      </w:r>
      <w:r w:rsidRPr="006713C6">
        <w:rPr>
          <w:rFonts w:ascii="Times New Roman" w:hAnsi="Times New Roman"/>
          <w:sz w:val="28"/>
          <w:szCs w:val="28"/>
          <w:lang w:val="kk-KZ"/>
        </w:rPr>
        <w:t>за</w:t>
      </w:r>
      <w:r w:rsidRPr="00D826A6">
        <w:rPr>
          <w:rFonts w:ascii="Times New Roman" w:hAnsi="Times New Roman"/>
          <w:sz w:val="28"/>
          <w:szCs w:val="28"/>
          <w:lang w:val="kk-KZ"/>
        </w:rPr>
        <w:t>ққ</w:t>
      </w:r>
      <w:r w:rsidRPr="006713C6">
        <w:rPr>
          <w:rFonts w:ascii="Times New Roman" w:hAnsi="Times New Roman"/>
          <w:sz w:val="28"/>
          <w:szCs w:val="28"/>
          <w:lang w:val="kk-KZ"/>
        </w:rPr>
        <w:t>а бармайтынын</w:t>
      </w:r>
      <w:r w:rsidRPr="00D826A6">
        <w:rPr>
          <w:rFonts w:ascii="Times New Roman" w:hAnsi="Times New Roman"/>
          <w:sz w:val="28"/>
          <w:szCs w:val="28"/>
          <w:lang w:val="kk-KZ"/>
        </w:rPr>
        <w:t xml:space="preserve"> аңғартып отырады. «Білім-ғылымды б</w:t>
      </w:r>
      <w:r w:rsidRPr="00D826A6">
        <w:rPr>
          <w:rStyle w:val="9"/>
          <w:sz w:val="28"/>
          <w:szCs w:val="28"/>
          <w:lang w:val="kk-KZ" w:eastAsia="ru-RU"/>
        </w:rPr>
        <w:t xml:space="preserve">ip </w:t>
      </w:r>
      <w:r w:rsidRPr="00D826A6">
        <w:rPr>
          <w:rFonts w:ascii="Times New Roman" w:hAnsi="Times New Roman"/>
          <w:sz w:val="28"/>
          <w:szCs w:val="28"/>
          <w:lang w:val="kk-KZ"/>
        </w:rPr>
        <w:t>нәрсеге себеп қана үшін үйренсең, білімгедеген көңілдіңмейірімі</w:t>
      </w:r>
      <w:r w:rsidRPr="00D826A6">
        <w:rPr>
          <w:rStyle w:val="9"/>
          <w:sz w:val="28"/>
          <w:szCs w:val="28"/>
          <w:lang w:val="kk-KZ" w:eastAsia="ru-RU"/>
        </w:rPr>
        <w:t xml:space="preserve">, </w:t>
      </w:r>
      <w:r w:rsidRPr="00D826A6">
        <w:rPr>
          <w:rFonts w:ascii="Times New Roman" w:hAnsi="Times New Roman"/>
          <w:sz w:val="28"/>
          <w:szCs w:val="28"/>
          <w:lang w:val="kk-KZ"/>
        </w:rPr>
        <w:t>асырап алған шешенің</w:t>
      </w:r>
      <w:r w:rsidRPr="00D826A6">
        <w:rPr>
          <w:rStyle w:val="9"/>
          <w:sz w:val="28"/>
          <w:szCs w:val="28"/>
          <w:lang w:val="kk-KZ" w:eastAsia="ru-RU"/>
        </w:rPr>
        <w:t>мейірімі</w:t>
      </w:r>
      <w:r w:rsidRPr="00D826A6">
        <w:rPr>
          <w:rFonts w:ascii="Times New Roman" w:hAnsi="Times New Roman"/>
          <w:sz w:val="28"/>
          <w:szCs w:val="28"/>
          <w:lang w:val="kk-KZ"/>
        </w:rPr>
        <w:t>сияқты болады».</w:t>
      </w:r>
    </w:p>
    <w:p w:rsidR="00A30AB0" w:rsidRPr="00D826A6" w:rsidRDefault="00A30AB0" w:rsidP="00D826A6">
      <w:pPr>
        <w:spacing w:after="0" w:line="240" w:lineRule="auto"/>
        <w:ind w:firstLine="340"/>
        <w:jc w:val="both"/>
        <w:rPr>
          <w:rFonts w:ascii="Times New Roman" w:hAnsi="Times New Roman"/>
          <w:sz w:val="28"/>
          <w:szCs w:val="28"/>
          <w:lang w:val="kk-KZ"/>
        </w:rPr>
      </w:pPr>
      <w:r>
        <w:rPr>
          <w:rFonts w:ascii="Times New Roman" w:hAnsi="Times New Roman"/>
          <w:sz w:val="28"/>
          <w:szCs w:val="28"/>
          <w:lang w:val="kk-KZ"/>
        </w:rPr>
        <w:t xml:space="preserve">  </w:t>
      </w:r>
      <w:r w:rsidRPr="00D826A6">
        <w:rPr>
          <w:rFonts w:ascii="Times New Roman" w:hAnsi="Times New Roman"/>
          <w:sz w:val="28"/>
          <w:szCs w:val="28"/>
          <w:lang w:val="kk-KZ"/>
        </w:rPr>
        <w:t xml:space="preserve">Еңбекке үндеу </w:t>
      </w:r>
      <w:r w:rsidRPr="00D826A6">
        <w:rPr>
          <w:rFonts w:ascii="Times New Roman" w:hAnsi="Times New Roman"/>
          <w:sz w:val="28"/>
          <w:szCs w:val="28"/>
          <w:vertAlign w:val="superscript"/>
          <w:lang w:val="kk-KZ"/>
        </w:rPr>
        <w:t>-</w:t>
      </w:r>
      <w:r w:rsidRPr="00D826A6">
        <w:rPr>
          <w:rFonts w:ascii="Times New Roman" w:hAnsi="Times New Roman"/>
          <w:sz w:val="28"/>
          <w:szCs w:val="28"/>
          <w:lang w:val="kk-KZ"/>
        </w:rPr>
        <w:t xml:space="preserve"> ақынның ең сүйікті тақырыбы. Оның нақыл сөздері өз халқын болашақ жарқын тіршілікке бастайтын еңбек туралы насихатқа толы. Абай:</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Еңбек қылмай тапқан мал дәулет болмас,</w:t>
      </w:r>
    </w:p>
    <w:p w:rsidR="00A30AB0" w:rsidRPr="00D826A6" w:rsidRDefault="00A30AB0" w:rsidP="00D826A6">
      <w:pPr>
        <w:spacing w:after="0" w:line="240" w:lineRule="auto"/>
        <w:jc w:val="both"/>
        <w:rPr>
          <w:rFonts w:ascii="Times New Roman" w:hAnsi="Times New Roman"/>
          <w:sz w:val="28"/>
          <w:szCs w:val="28"/>
          <w:lang w:val="kk-KZ"/>
        </w:rPr>
      </w:pPr>
      <w:r w:rsidRPr="00D826A6">
        <w:rPr>
          <w:rFonts w:ascii="Times New Roman" w:hAnsi="Times New Roman"/>
          <w:sz w:val="28"/>
          <w:szCs w:val="28"/>
          <w:lang w:val="kk-KZ"/>
        </w:rPr>
        <w:t>Қардың суы секілді тез суалар,</w:t>
      </w:r>
      <w:r>
        <w:rPr>
          <w:rFonts w:ascii="Times New Roman" w:hAnsi="Times New Roman"/>
          <w:sz w:val="28"/>
          <w:szCs w:val="28"/>
          <w:lang w:val="kk-KZ"/>
        </w:rPr>
        <w:t xml:space="preserve"> </w:t>
      </w:r>
      <w:r w:rsidRPr="00D826A6">
        <w:rPr>
          <w:rFonts w:ascii="Times New Roman" w:hAnsi="Times New Roman"/>
          <w:sz w:val="28"/>
          <w:szCs w:val="28"/>
          <w:lang w:val="kk-KZ"/>
        </w:rPr>
        <w:t>-</w:t>
      </w:r>
      <w:r>
        <w:rPr>
          <w:rFonts w:ascii="Times New Roman" w:hAnsi="Times New Roman"/>
          <w:sz w:val="28"/>
          <w:szCs w:val="28"/>
          <w:lang w:val="kk-KZ"/>
        </w:rPr>
        <w:t xml:space="preserve"> </w:t>
      </w:r>
      <w:r w:rsidRPr="00D826A6">
        <w:rPr>
          <w:rFonts w:ascii="Times New Roman" w:hAnsi="Times New Roman"/>
          <w:sz w:val="28"/>
          <w:szCs w:val="28"/>
          <w:lang w:val="kk-KZ"/>
        </w:rPr>
        <w:t>дейді</w:t>
      </w:r>
      <w:r>
        <w:rPr>
          <w:rFonts w:ascii="Times New Roman" w:hAnsi="Times New Roman"/>
          <w:sz w:val="28"/>
          <w:szCs w:val="28"/>
          <w:lang w:val="kk-KZ"/>
        </w:rPr>
        <w:t>.</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Еріксіздік - бойға қорлыққана емес, өміріңніңөзi де бip баянсыз, берекесіз күйге келеді Мұндай күйге түскен адам дүниеде жоқпен тең.</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Абайдың адамгершілік тақырыбына айтылған нақыл сөздерінің жастардың рухани дүниесін тәрбиелеуде ерекше маңызы бар.</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«Адамшылықтың  алды - махаббат, әділет, сезім». Абайда бұл үшеyi бірлікте</w:t>
      </w:r>
      <w:r w:rsidRPr="00D826A6">
        <w:rPr>
          <w:rStyle w:val="SegoeUI"/>
          <w:rFonts w:ascii="Times New Roman" w:hAnsi="Times New Roman" w:cs="Times New Roman"/>
          <w:sz w:val="28"/>
          <w:szCs w:val="28"/>
          <w:lang w:val="kk-KZ" w:eastAsia="ru-RU"/>
        </w:rPr>
        <w:t>,</w:t>
      </w:r>
      <w:r w:rsidRPr="00D826A6">
        <w:rPr>
          <w:rFonts w:ascii="Times New Roman" w:hAnsi="Times New Roman"/>
          <w:sz w:val="28"/>
          <w:szCs w:val="28"/>
          <w:lang w:val="kk-KZ"/>
        </w:rPr>
        <w:t>олар жеке-жеке күйінде жарамсыз</w:t>
      </w:r>
      <w:r w:rsidRPr="00D826A6">
        <w:rPr>
          <w:rFonts w:ascii="Times New Roman" w:hAnsi="Times New Roman"/>
          <w:i/>
          <w:sz w:val="28"/>
          <w:szCs w:val="28"/>
          <w:lang w:val="kk-KZ"/>
        </w:rPr>
        <w:t xml:space="preserve">. </w:t>
      </w:r>
      <w:r w:rsidRPr="00D826A6">
        <w:rPr>
          <w:rStyle w:val="a2"/>
          <w:sz w:val="28"/>
          <w:szCs w:val="28"/>
          <w:lang w:val="kk-KZ" w:eastAsia="ru-RU"/>
        </w:rPr>
        <w:t>«Әділет -</w:t>
      </w:r>
      <w:r w:rsidRPr="00D826A6">
        <w:rPr>
          <w:rFonts w:ascii="Times New Roman" w:hAnsi="Times New Roman"/>
          <w:sz w:val="28"/>
          <w:szCs w:val="28"/>
          <w:lang w:val="kk-KZ"/>
        </w:rPr>
        <w:t>ізгіліктің анасы», «Кімде әділет жоқ болса, оның ұяты да жоқ». Ал ұят жоқ жерде, туыстық, бауырмалдыққа, махаббатқа орын жоқ. Ceбeбi — ұят тоқтың барша адамгершілік қарыздарлық нормаларына сенімді жоғалтады. «кімнің ұяты жоқ болса, оның иманы жоқ».</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Адамды ұят келтіретін барша жөнсіз істерден сырт ұстайтын, оған жібермейтін күш - адамныңөз бойындағы ұстамдылық. Бұл болмаса, ақын қанша сезініп тұрғанмен, адам баласы ұят келтіретінқылықтан құр қалмайды. Әрине, ұятты сезінуге ақыл керек, егер ақылдың көзін қайратсыздық, әдтетсіздік, жігерсіздік, байлаусыздық бүркесе, ақылды кісінің  адамшылдығы бұзылады.</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Сол үшін де Абай: «Адам баласыныңкөб</w:t>
      </w:r>
      <w:r w:rsidRPr="00D826A6">
        <w:rPr>
          <w:rStyle w:val="9"/>
          <w:sz w:val="28"/>
          <w:szCs w:val="28"/>
          <w:lang w:val="kk-KZ" w:eastAsia="ru-RU"/>
        </w:rPr>
        <w:t xml:space="preserve">i </w:t>
      </w:r>
      <w:r w:rsidRPr="00D826A6">
        <w:rPr>
          <w:rFonts w:ascii="Times New Roman" w:hAnsi="Times New Roman"/>
          <w:sz w:val="28"/>
          <w:szCs w:val="28"/>
          <w:lang w:val="kk-KZ"/>
        </w:rPr>
        <w:t>ақылсыздығынан азбайды, ақылдың сөзінұғып аларлық жүректе жігер, қайрат байлаулықтың жоқтығынан азады» - дейді.</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Адамгершіліктіңб</w:t>
      </w:r>
      <w:r w:rsidRPr="00D826A6">
        <w:rPr>
          <w:rStyle w:val="9"/>
          <w:sz w:val="28"/>
          <w:szCs w:val="28"/>
          <w:lang w:val="kk-KZ" w:eastAsia="ru-RU"/>
        </w:rPr>
        <w:t xml:space="preserve">ip </w:t>
      </w:r>
      <w:r w:rsidRPr="00D826A6">
        <w:rPr>
          <w:rFonts w:ascii="Times New Roman" w:hAnsi="Times New Roman"/>
          <w:sz w:val="28"/>
          <w:szCs w:val="28"/>
          <w:lang w:val="kk-KZ"/>
        </w:rPr>
        <w:t>сипаты - достық. «Кімде достығың болса, достық досыққка шақырады», «Тіршілікте, өciп-өну жолында адамның талап қылып ізденер қарызды ісінің алды- дос көбейтпек». Ал бұл үшін адам баласының жүрегінде адамға деген iзгi тілек жатуы керек: «Жүрегі жұмсақ білген құл шын дос  таппай тыншымас». Өмірдебіріншікерек нәрсе осы болмақ.</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Нақыл сөздер Абайдың қара өлеңдерінде де кездеседі, Ғылымдар Академиясының</w:t>
      </w:r>
      <w:r>
        <w:rPr>
          <w:rFonts w:ascii="Times New Roman" w:hAnsi="Times New Roman"/>
          <w:sz w:val="28"/>
          <w:szCs w:val="28"/>
          <w:lang w:val="kk-KZ"/>
        </w:rPr>
        <w:t xml:space="preserve"> </w:t>
      </w:r>
      <w:r w:rsidRPr="00D826A6">
        <w:rPr>
          <w:rFonts w:ascii="Times New Roman" w:hAnsi="Times New Roman"/>
          <w:sz w:val="28"/>
          <w:szCs w:val="28"/>
          <w:lang w:val="kk-KZ"/>
        </w:rPr>
        <w:t>Қазақ филиалы 1940 жылы бастырған II томында, «37-ші сөз» деген атпен басылған қара әңгімесінде 24 түрлі нақыл сөз бар.</w:t>
      </w:r>
    </w:p>
    <w:p w:rsidR="00A30AB0" w:rsidRPr="00D826A6" w:rsidRDefault="00A30AB0" w:rsidP="00D826A6">
      <w:pPr>
        <w:spacing w:after="0" w:line="240" w:lineRule="auto"/>
        <w:ind w:firstLine="340"/>
        <w:jc w:val="both"/>
        <w:rPr>
          <w:rFonts w:ascii="Times New Roman" w:hAnsi="Times New Roman"/>
          <w:sz w:val="28"/>
          <w:szCs w:val="28"/>
          <w:lang w:val="kk-KZ"/>
        </w:rPr>
      </w:pPr>
      <w:r w:rsidRPr="00D826A6">
        <w:rPr>
          <w:rFonts w:ascii="Times New Roman" w:hAnsi="Times New Roman"/>
          <w:sz w:val="28"/>
          <w:szCs w:val="28"/>
          <w:lang w:val="kk-KZ"/>
        </w:rPr>
        <w:t>Үлкен ойға орайлы сөз тауып, ақыл нақыл сөздерді мәдениетті биік сатыға көтерген қазақ тарихында біріншіақын Абай болды. Оның даналығы үздік суретші таланттарыныңүстіне ә</w:t>
      </w:r>
      <w:r w:rsidRPr="00D826A6">
        <w:rPr>
          <w:rStyle w:val="9"/>
          <w:sz w:val="28"/>
          <w:szCs w:val="28"/>
          <w:lang w:val="kk-KZ" w:eastAsia="ru-RU"/>
        </w:rPr>
        <w:t>pi ө</w:t>
      </w:r>
      <w:r w:rsidRPr="00D826A6">
        <w:rPr>
          <w:rFonts w:ascii="Times New Roman" w:hAnsi="Times New Roman"/>
          <w:sz w:val="28"/>
          <w:szCs w:val="28"/>
          <w:lang w:val="kk-KZ"/>
        </w:rPr>
        <w:t>з елінің, ә</w:t>
      </w:r>
      <w:r w:rsidRPr="00D826A6">
        <w:rPr>
          <w:rStyle w:val="9"/>
          <w:sz w:val="28"/>
          <w:szCs w:val="28"/>
          <w:lang w:val="kk-KZ" w:eastAsia="ru-RU"/>
        </w:rPr>
        <w:t xml:space="preserve">pi </w:t>
      </w:r>
      <w:r w:rsidRPr="00D826A6">
        <w:rPr>
          <w:rFonts w:ascii="Times New Roman" w:hAnsi="Times New Roman"/>
          <w:sz w:val="28"/>
          <w:szCs w:val="28"/>
          <w:lang w:val="kk-KZ"/>
        </w:rPr>
        <w:t>шыгыстың, орыстың мәдениеттерімен қаруланған адам болуы, өзіне дейінгіқазақәдебиетіндегі ақыл, нақыл сөздерініңүлгілерін  мазмұны жағынан да, түрі жағынан да философиялық ұғым дәрежесіне жеткізді.</w:t>
      </w:r>
    </w:p>
    <w:p w:rsidR="00A30AB0" w:rsidRPr="00695291" w:rsidRDefault="00A30AB0" w:rsidP="0061723E">
      <w:pPr>
        <w:pStyle w:val="2"/>
        <w:shd w:val="clear" w:color="auto" w:fill="auto"/>
        <w:spacing w:after="0" w:line="240" w:lineRule="auto"/>
        <w:jc w:val="both"/>
        <w:rPr>
          <w:b/>
          <w:sz w:val="28"/>
          <w:szCs w:val="28"/>
          <w:lang w:val="kk-KZ"/>
        </w:rPr>
      </w:pPr>
    </w:p>
    <w:p w:rsidR="00A30AB0" w:rsidRPr="00695291" w:rsidRDefault="00A30AB0" w:rsidP="00695291">
      <w:pPr>
        <w:spacing w:after="0" w:line="240" w:lineRule="auto"/>
        <w:jc w:val="both"/>
        <w:rPr>
          <w:rFonts w:ascii="Times New Roman" w:hAnsi="Times New Roman"/>
          <w:b/>
          <w:sz w:val="28"/>
          <w:szCs w:val="28"/>
          <w:lang w:val="kk-KZ"/>
        </w:rPr>
      </w:pPr>
      <w:r w:rsidRPr="00695291">
        <w:rPr>
          <w:rFonts w:ascii="Times New Roman" w:hAnsi="Times New Roman"/>
          <w:b/>
          <w:sz w:val="28"/>
          <w:szCs w:val="28"/>
          <w:lang w:val="kk-KZ"/>
        </w:rPr>
        <w:t>7-дәріс. Ш.Уәлихановтың</w:t>
      </w:r>
      <w:r>
        <w:rPr>
          <w:rFonts w:ascii="Times New Roman" w:hAnsi="Times New Roman"/>
          <w:b/>
          <w:sz w:val="28"/>
          <w:szCs w:val="28"/>
          <w:lang w:val="kk-KZ"/>
        </w:rPr>
        <w:t xml:space="preserve">  </w:t>
      </w:r>
      <w:r w:rsidRPr="00695291">
        <w:rPr>
          <w:rFonts w:ascii="Times New Roman" w:hAnsi="Times New Roman"/>
          <w:b/>
          <w:sz w:val="28"/>
          <w:szCs w:val="28"/>
          <w:lang w:val="kk-KZ"/>
        </w:rPr>
        <w:t>педагогикалык</w:t>
      </w:r>
      <w:r>
        <w:rPr>
          <w:rFonts w:ascii="Times New Roman" w:hAnsi="Times New Roman"/>
          <w:b/>
          <w:sz w:val="28"/>
          <w:szCs w:val="28"/>
          <w:lang w:val="kk-KZ"/>
        </w:rPr>
        <w:t xml:space="preserve">   </w:t>
      </w:r>
      <w:r w:rsidRPr="00695291">
        <w:rPr>
          <w:rFonts w:ascii="Times New Roman" w:hAnsi="Times New Roman"/>
          <w:b/>
          <w:sz w:val="28"/>
          <w:szCs w:val="28"/>
          <w:lang w:val="kk-KZ"/>
        </w:rPr>
        <w:t>ойлары</w:t>
      </w:r>
    </w:p>
    <w:p w:rsidR="00A30AB0" w:rsidRPr="00695291" w:rsidRDefault="00A30AB0" w:rsidP="00695291">
      <w:pPr>
        <w:spacing w:after="0" w:line="240" w:lineRule="auto"/>
        <w:jc w:val="both"/>
        <w:rPr>
          <w:rFonts w:ascii="Times New Roman" w:hAnsi="Times New Roman"/>
          <w:sz w:val="28"/>
          <w:szCs w:val="28"/>
          <w:lang w:val="kk-KZ"/>
        </w:rPr>
      </w:pP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Style w:val="a3"/>
          <w:sz w:val="28"/>
          <w:szCs w:val="28"/>
          <w:lang w:val="kk-KZ" w:eastAsia="ru-RU"/>
        </w:rPr>
        <w:t xml:space="preserve">Мақсаты: </w:t>
      </w:r>
      <w:r w:rsidRPr="00695291">
        <w:rPr>
          <w:rFonts w:ascii="Times New Roman" w:hAnsi="Times New Roman"/>
          <w:sz w:val="28"/>
          <w:szCs w:val="28"/>
          <w:lang w:val="kk-KZ"/>
        </w:rPr>
        <w:t>Ш.Уәлихановтың ағартушылық</w:t>
      </w:r>
      <w:r>
        <w:rPr>
          <w:rFonts w:ascii="Times New Roman" w:hAnsi="Times New Roman"/>
          <w:sz w:val="28"/>
          <w:szCs w:val="28"/>
          <w:lang w:val="kk-KZ"/>
        </w:rPr>
        <w:t xml:space="preserve"> </w:t>
      </w:r>
      <w:r w:rsidRPr="00695291">
        <w:rPr>
          <w:rFonts w:ascii="Times New Roman" w:hAnsi="Times New Roman"/>
          <w:sz w:val="28"/>
          <w:szCs w:val="28"/>
          <w:lang w:val="kk-KZ"/>
        </w:rPr>
        <w:t>қызметі мен педагогикалық</w:t>
      </w:r>
      <w:r>
        <w:rPr>
          <w:rFonts w:ascii="Times New Roman" w:hAnsi="Times New Roman"/>
          <w:sz w:val="28"/>
          <w:szCs w:val="28"/>
          <w:lang w:val="kk-KZ"/>
        </w:rPr>
        <w:t xml:space="preserve"> </w:t>
      </w:r>
      <w:r w:rsidRPr="00695291">
        <w:rPr>
          <w:rFonts w:ascii="Times New Roman" w:hAnsi="Times New Roman"/>
          <w:sz w:val="28"/>
          <w:szCs w:val="28"/>
          <w:lang w:val="kk-KZ"/>
        </w:rPr>
        <w:t>идеяларының мәні мен мазмұнын</w:t>
      </w:r>
      <w:r>
        <w:rPr>
          <w:rFonts w:ascii="Times New Roman" w:hAnsi="Times New Roman"/>
          <w:sz w:val="28"/>
          <w:szCs w:val="28"/>
          <w:lang w:val="kk-KZ"/>
        </w:rPr>
        <w:t xml:space="preserve">  </w:t>
      </w:r>
      <w:r w:rsidRPr="00695291">
        <w:rPr>
          <w:rFonts w:ascii="Times New Roman" w:hAnsi="Times New Roman"/>
          <w:sz w:val="28"/>
          <w:szCs w:val="28"/>
          <w:lang w:val="kk-KZ"/>
        </w:rPr>
        <w:t>ашу.</w:t>
      </w:r>
    </w:p>
    <w:p w:rsidR="00A30AB0" w:rsidRPr="00695291" w:rsidRDefault="00A30AB0" w:rsidP="00695291">
      <w:pPr>
        <w:spacing w:after="0" w:line="240" w:lineRule="auto"/>
        <w:ind w:firstLine="580"/>
        <w:jc w:val="both"/>
        <w:rPr>
          <w:rFonts w:ascii="Times New Roman" w:hAnsi="Times New Roman"/>
          <w:b/>
          <w:sz w:val="28"/>
          <w:szCs w:val="28"/>
        </w:rPr>
      </w:pPr>
      <w:r w:rsidRPr="00695291">
        <w:rPr>
          <w:rFonts w:ascii="Times New Roman" w:hAnsi="Times New Roman"/>
          <w:b/>
          <w:sz w:val="28"/>
          <w:szCs w:val="28"/>
        </w:rPr>
        <w:t>Жоспары:</w:t>
      </w:r>
    </w:p>
    <w:p w:rsidR="00A30AB0" w:rsidRPr="00695291" w:rsidRDefault="00A30AB0" w:rsidP="00695291">
      <w:pPr>
        <w:widowControl w:val="0"/>
        <w:numPr>
          <w:ilvl w:val="0"/>
          <w:numId w:val="18"/>
        </w:numPr>
        <w:tabs>
          <w:tab w:val="left" w:pos="966"/>
        </w:tabs>
        <w:spacing w:after="0" w:line="240" w:lineRule="auto"/>
        <w:ind w:firstLine="580"/>
        <w:jc w:val="both"/>
        <w:rPr>
          <w:rFonts w:ascii="Times New Roman" w:hAnsi="Times New Roman"/>
          <w:sz w:val="28"/>
          <w:szCs w:val="28"/>
        </w:rPr>
      </w:pPr>
      <w:r w:rsidRPr="00695291">
        <w:rPr>
          <w:rFonts w:ascii="Times New Roman" w:hAnsi="Times New Roman"/>
          <w:sz w:val="28"/>
          <w:szCs w:val="28"/>
        </w:rPr>
        <w:t>Шо</w:t>
      </w:r>
      <w:r w:rsidRPr="00695291">
        <w:rPr>
          <w:rFonts w:ascii="Times New Roman" w:hAnsi="Times New Roman"/>
          <w:sz w:val="28"/>
          <w:szCs w:val="28"/>
          <w:lang w:val="kk-KZ"/>
        </w:rPr>
        <w:t>қ</w:t>
      </w:r>
      <w:r w:rsidRPr="00695291">
        <w:rPr>
          <w:rFonts w:ascii="Times New Roman" w:hAnsi="Times New Roman"/>
          <w:sz w:val="28"/>
          <w:szCs w:val="28"/>
        </w:rPr>
        <w:t>ан У</w:t>
      </w:r>
      <w:r w:rsidRPr="00695291">
        <w:rPr>
          <w:rFonts w:ascii="Times New Roman" w:hAnsi="Times New Roman"/>
          <w:sz w:val="28"/>
          <w:szCs w:val="28"/>
          <w:lang w:val="kk-KZ"/>
        </w:rPr>
        <w:t>ә</w:t>
      </w:r>
      <w:r w:rsidRPr="00695291">
        <w:rPr>
          <w:rFonts w:ascii="Times New Roman" w:hAnsi="Times New Roman"/>
          <w:sz w:val="28"/>
          <w:szCs w:val="28"/>
        </w:rPr>
        <w:t>лихановты</w:t>
      </w:r>
      <w:r w:rsidRPr="00695291">
        <w:rPr>
          <w:rFonts w:ascii="Times New Roman" w:hAnsi="Times New Roman"/>
          <w:sz w:val="28"/>
          <w:szCs w:val="28"/>
          <w:lang w:val="kk-KZ"/>
        </w:rPr>
        <w:t>ң</w:t>
      </w:r>
      <w:r w:rsidRPr="00695291">
        <w:rPr>
          <w:rFonts w:ascii="Times New Roman" w:hAnsi="Times New Roman"/>
          <w:sz w:val="28"/>
          <w:szCs w:val="28"/>
        </w:rPr>
        <w:t xml:space="preserve"> а</w:t>
      </w:r>
      <w:r w:rsidRPr="00695291">
        <w:rPr>
          <w:rFonts w:ascii="Times New Roman" w:hAnsi="Times New Roman"/>
          <w:sz w:val="28"/>
          <w:szCs w:val="28"/>
          <w:lang w:val="kk-KZ"/>
        </w:rPr>
        <w:t>ғ</w:t>
      </w:r>
      <w:r w:rsidRPr="00695291">
        <w:rPr>
          <w:rFonts w:ascii="Times New Roman" w:hAnsi="Times New Roman"/>
          <w:sz w:val="28"/>
          <w:szCs w:val="28"/>
        </w:rPr>
        <w:t>артушыл</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lang w:val="kk-KZ"/>
        </w:rPr>
        <w:t>қ</w:t>
      </w:r>
      <w:r w:rsidRPr="00695291">
        <w:rPr>
          <w:rFonts w:ascii="Times New Roman" w:hAnsi="Times New Roman"/>
          <w:sz w:val="28"/>
          <w:szCs w:val="28"/>
        </w:rPr>
        <w:t>ызмет</w:t>
      </w:r>
      <w:r w:rsidRPr="00695291">
        <w:rPr>
          <w:rFonts w:ascii="Times New Roman" w:hAnsi="Times New Roman"/>
          <w:sz w:val="28"/>
          <w:szCs w:val="28"/>
          <w:lang w:val="kk-KZ"/>
        </w:rPr>
        <w:t>і</w:t>
      </w:r>
      <w:r>
        <w:rPr>
          <w:rFonts w:ascii="Times New Roman" w:hAnsi="Times New Roman"/>
          <w:sz w:val="28"/>
          <w:szCs w:val="28"/>
          <w:lang w:val="kk-KZ"/>
        </w:rPr>
        <w:t>.</w:t>
      </w:r>
    </w:p>
    <w:p w:rsidR="00A30AB0" w:rsidRPr="009738D6" w:rsidRDefault="00A30AB0" w:rsidP="00695291">
      <w:pPr>
        <w:widowControl w:val="0"/>
        <w:numPr>
          <w:ilvl w:val="0"/>
          <w:numId w:val="18"/>
        </w:numPr>
        <w:tabs>
          <w:tab w:val="left" w:pos="975"/>
        </w:tabs>
        <w:spacing w:after="0" w:line="240" w:lineRule="auto"/>
        <w:ind w:firstLine="580"/>
        <w:jc w:val="both"/>
        <w:rPr>
          <w:rFonts w:ascii="Times New Roman" w:hAnsi="Times New Roman"/>
          <w:sz w:val="28"/>
          <w:szCs w:val="28"/>
        </w:rPr>
      </w:pPr>
      <w:r w:rsidRPr="00695291">
        <w:rPr>
          <w:rFonts w:ascii="Times New Roman" w:hAnsi="Times New Roman"/>
          <w:sz w:val="28"/>
          <w:szCs w:val="28"/>
        </w:rPr>
        <w:t>Шо</w:t>
      </w:r>
      <w:r w:rsidRPr="00695291">
        <w:rPr>
          <w:rFonts w:ascii="Times New Roman" w:hAnsi="Times New Roman"/>
          <w:sz w:val="28"/>
          <w:szCs w:val="28"/>
          <w:lang w:val="kk-KZ"/>
        </w:rPr>
        <w:t>қ</w:t>
      </w:r>
      <w:r w:rsidRPr="00695291">
        <w:rPr>
          <w:rFonts w:ascii="Times New Roman" w:hAnsi="Times New Roman"/>
          <w:sz w:val="28"/>
          <w:szCs w:val="28"/>
        </w:rPr>
        <w:t>ан У</w:t>
      </w:r>
      <w:r w:rsidRPr="00695291">
        <w:rPr>
          <w:rFonts w:ascii="Times New Roman" w:hAnsi="Times New Roman"/>
          <w:sz w:val="28"/>
          <w:szCs w:val="28"/>
          <w:lang w:val="kk-KZ"/>
        </w:rPr>
        <w:t>ә</w:t>
      </w:r>
      <w:r w:rsidRPr="00695291">
        <w:rPr>
          <w:rFonts w:ascii="Times New Roman" w:hAnsi="Times New Roman"/>
          <w:sz w:val="28"/>
          <w:szCs w:val="28"/>
        </w:rPr>
        <w:t>лихановты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педагогикалы</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rPr>
        <w:t>ойлары.</w:t>
      </w:r>
    </w:p>
    <w:p w:rsidR="00A30AB0" w:rsidRPr="00695291" w:rsidRDefault="00A30AB0" w:rsidP="00695291">
      <w:pPr>
        <w:spacing w:after="0" w:line="240" w:lineRule="auto"/>
        <w:jc w:val="both"/>
        <w:rPr>
          <w:rFonts w:ascii="Times New Roman" w:hAnsi="Times New Roman"/>
          <w:b/>
          <w:sz w:val="24"/>
          <w:szCs w:val="24"/>
          <w:lang w:val="kk-KZ"/>
        </w:rPr>
      </w:pPr>
      <w:r w:rsidRPr="00695291">
        <w:rPr>
          <w:rFonts w:ascii="Times New Roman" w:hAnsi="Times New Roman"/>
          <w:b/>
          <w:sz w:val="24"/>
          <w:szCs w:val="24"/>
          <w:lang w:val="kk-KZ"/>
        </w:rPr>
        <w:t>Ә</w:t>
      </w:r>
      <w:r w:rsidRPr="00695291">
        <w:rPr>
          <w:rFonts w:ascii="Times New Roman" w:hAnsi="Times New Roman"/>
          <w:b/>
          <w:sz w:val="24"/>
          <w:szCs w:val="24"/>
        </w:rPr>
        <w:t>дебиет:</w:t>
      </w:r>
    </w:p>
    <w:p w:rsidR="00A30AB0" w:rsidRPr="00695291" w:rsidRDefault="00A30AB0" w:rsidP="00695291">
      <w:pPr>
        <w:pStyle w:val="30"/>
        <w:numPr>
          <w:ilvl w:val="0"/>
          <w:numId w:val="19"/>
        </w:numPr>
        <w:shd w:val="clear" w:color="auto" w:fill="auto"/>
        <w:tabs>
          <w:tab w:val="left" w:pos="270"/>
        </w:tabs>
        <w:spacing w:before="0" w:after="0" w:line="240" w:lineRule="auto"/>
        <w:rPr>
          <w:sz w:val="24"/>
          <w:szCs w:val="24"/>
          <w:lang w:val="kk-KZ"/>
        </w:rPr>
      </w:pPr>
      <w:r w:rsidRPr="00695291">
        <w:rPr>
          <w:sz w:val="24"/>
          <w:szCs w:val="24"/>
          <w:lang w:val="kk-KZ"/>
        </w:rPr>
        <w:t>С.Қалиев, Қ.Жарықбаев</w:t>
      </w:r>
      <w:r>
        <w:rPr>
          <w:sz w:val="24"/>
          <w:szCs w:val="24"/>
          <w:lang w:val="kk-KZ"/>
        </w:rPr>
        <w:t>. Қазақ тәлім-тәрбиесі.-</w:t>
      </w:r>
      <w:r w:rsidRPr="00695291">
        <w:rPr>
          <w:sz w:val="24"/>
          <w:szCs w:val="24"/>
          <w:lang w:val="kk-KZ"/>
        </w:rPr>
        <w:t>А</w:t>
      </w:r>
      <w:r>
        <w:rPr>
          <w:sz w:val="24"/>
          <w:szCs w:val="24"/>
          <w:lang w:val="kk-KZ"/>
        </w:rPr>
        <w:t xml:space="preserve">лматы: </w:t>
      </w:r>
      <w:r w:rsidRPr="00695291">
        <w:rPr>
          <w:sz w:val="24"/>
          <w:szCs w:val="24"/>
          <w:lang w:val="kk-KZ"/>
        </w:rPr>
        <w:t>Санат. 1995.</w:t>
      </w:r>
    </w:p>
    <w:p w:rsidR="00A30AB0" w:rsidRPr="009738D6" w:rsidRDefault="00A30AB0" w:rsidP="00695291">
      <w:pPr>
        <w:pStyle w:val="30"/>
        <w:numPr>
          <w:ilvl w:val="0"/>
          <w:numId w:val="19"/>
        </w:numPr>
        <w:shd w:val="clear" w:color="auto" w:fill="auto"/>
        <w:tabs>
          <w:tab w:val="left" w:pos="304"/>
        </w:tabs>
        <w:spacing w:before="0" w:after="0" w:line="240" w:lineRule="auto"/>
        <w:rPr>
          <w:sz w:val="24"/>
          <w:szCs w:val="24"/>
          <w:lang w:val="kk-KZ"/>
        </w:rPr>
      </w:pPr>
      <w:r w:rsidRPr="00695291">
        <w:rPr>
          <w:sz w:val="24"/>
          <w:szCs w:val="24"/>
          <w:lang w:val="kk-KZ"/>
        </w:rPr>
        <w:t>С.Қалиев, Қ.Жарықбаев</w:t>
      </w:r>
      <w:r>
        <w:rPr>
          <w:sz w:val="24"/>
          <w:szCs w:val="24"/>
          <w:lang w:val="kk-KZ"/>
        </w:rPr>
        <w:t xml:space="preserve">. </w:t>
      </w:r>
      <w:r w:rsidRPr="00695291">
        <w:rPr>
          <w:sz w:val="24"/>
          <w:szCs w:val="24"/>
          <w:lang w:val="kk-KZ"/>
        </w:rPr>
        <w:t>Қазақтың х</w:t>
      </w:r>
      <w:r>
        <w:rPr>
          <w:sz w:val="24"/>
          <w:szCs w:val="24"/>
          <w:lang w:val="kk-KZ"/>
        </w:rPr>
        <w:t>алықпедагогикасыныңтарихынан» Aлматы:</w:t>
      </w:r>
      <w:r w:rsidRPr="00695291">
        <w:rPr>
          <w:sz w:val="24"/>
          <w:szCs w:val="24"/>
          <w:lang w:val="kk-KZ"/>
        </w:rPr>
        <w:t xml:space="preserve"> Кітап. </w:t>
      </w:r>
      <w:r w:rsidRPr="009738D6">
        <w:rPr>
          <w:sz w:val="24"/>
          <w:szCs w:val="24"/>
          <w:lang w:val="kk-KZ"/>
        </w:rPr>
        <w:t>1992</w:t>
      </w:r>
      <w:r>
        <w:rPr>
          <w:sz w:val="24"/>
          <w:szCs w:val="24"/>
          <w:lang w:val="kk-KZ"/>
        </w:rPr>
        <w:t>.</w:t>
      </w:r>
    </w:p>
    <w:p w:rsidR="00A30AB0" w:rsidRPr="00695291" w:rsidRDefault="00A30AB0" w:rsidP="00695291">
      <w:pPr>
        <w:pStyle w:val="30"/>
        <w:numPr>
          <w:ilvl w:val="0"/>
          <w:numId w:val="19"/>
        </w:numPr>
        <w:shd w:val="clear" w:color="auto" w:fill="auto"/>
        <w:tabs>
          <w:tab w:val="left" w:pos="299"/>
        </w:tabs>
        <w:spacing w:before="0" w:after="0" w:line="240" w:lineRule="auto"/>
        <w:rPr>
          <w:sz w:val="24"/>
          <w:szCs w:val="24"/>
        </w:rPr>
      </w:pPr>
      <w:r w:rsidRPr="009738D6">
        <w:rPr>
          <w:sz w:val="24"/>
          <w:szCs w:val="24"/>
          <w:lang w:val="kk-KZ"/>
        </w:rPr>
        <w:t>С.</w:t>
      </w:r>
      <w:r w:rsidRPr="00695291">
        <w:rPr>
          <w:sz w:val="24"/>
          <w:szCs w:val="24"/>
          <w:lang w:val="kk-KZ"/>
        </w:rPr>
        <w:t>Қ</w:t>
      </w:r>
      <w:r w:rsidRPr="009738D6">
        <w:rPr>
          <w:sz w:val="24"/>
          <w:szCs w:val="24"/>
          <w:lang w:val="kk-KZ"/>
        </w:rPr>
        <w:t xml:space="preserve">алив, </w:t>
      </w:r>
      <w:r w:rsidRPr="00695291">
        <w:rPr>
          <w:sz w:val="24"/>
          <w:szCs w:val="24"/>
          <w:lang w:val="kk-KZ"/>
        </w:rPr>
        <w:t>Қ.</w:t>
      </w:r>
      <w:r w:rsidRPr="009738D6">
        <w:rPr>
          <w:sz w:val="24"/>
          <w:szCs w:val="24"/>
          <w:lang w:val="kk-KZ"/>
        </w:rPr>
        <w:t>Жар</w:t>
      </w:r>
      <w:r w:rsidRPr="00695291">
        <w:rPr>
          <w:sz w:val="24"/>
          <w:szCs w:val="24"/>
          <w:lang w:val="kk-KZ"/>
        </w:rPr>
        <w:t>ық</w:t>
      </w:r>
      <w:r w:rsidRPr="009738D6">
        <w:rPr>
          <w:sz w:val="24"/>
          <w:szCs w:val="24"/>
          <w:lang w:val="kk-KZ"/>
        </w:rPr>
        <w:t>баев</w:t>
      </w:r>
      <w:r>
        <w:rPr>
          <w:sz w:val="24"/>
          <w:szCs w:val="24"/>
          <w:lang w:val="kk-KZ"/>
        </w:rPr>
        <w:t xml:space="preserve">. </w:t>
      </w:r>
      <w:r w:rsidRPr="00695291">
        <w:rPr>
          <w:sz w:val="24"/>
          <w:szCs w:val="24"/>
          <w:lang w:val="kk-KZ"/>
        </w:rPr>
        <w:t>Қ</w:t>
      </w:r>
      <w:r w:rsidRPr="009738D6">
        <w:rPr>
          <w:sz w:val="24"/>
          <w:szCs w:val="24"/>
          <w:lang w:val="kk-KZ"/>
        </w:rPr>
        <w:t>аза</w:t>
      </w:r>
      <w:r w:rsidRPr="00695291">
        <w:rPr>
          <w:sz w:val="24"/>
          <w:szCs w:val="24"/>
          <w:lang w:val="kk-KZ"/>
        </w:rPr>
        <w:t>қ</w:t>
      </w:r>
      <w:r w:rsidRPr="009738D6">
        <w:rPr>
          <w:sz w:val="24"/>
          <w:szCs w:val="24"/>
          <w:lang w:val="kk-KZ"/>
        </w:rPr>
        <w:t>ты</w:t>
      </w:r>
      <w:r w:rsidRPr="00695291">
        <w:rPr>
          <w:sz w:val="24"/>
          <w:szCs w:val="24"/>
          <w:lang w:val="kk-KZ"/>
        </w:rPr>
        <w:t>ң</w:t>
      </w:r>
      <w:r w:rsidRPr="009738D6">
        <w:rPr>
          <w:sz w:val="24"/>
          <w:szCs w:val="24"/>
          <w:lang w:val="kk-KZ"/>
        </w:rPr>
        <w:t xml:space="preserve"> т</w:t>
      </w:r>
      <w:r w:rsidRPr="00695291">
        <w:rPr>
          <w:sz w:val="24"/>
          <w:szCs w:val="24"/>
          <w:lang w:val="kk-KZ"/>
        </w:rPr>
        <w:t>ә</w:t>
      </w:r>
      <w:r w:rsidRPr="009738D6">
        <w:rPr>
          <w:sz w:val="24"/>
          <w:szCs w:val="24"/>
          <w:lang w:val="kk-KZ"/>
        </w:rPr>
        <w:t>л</w:t>
      </w:r>
      <w:r w:rsidRPr="00695291">
        <w:rPr>
          <w:sz w:val="24"/>
          <w:szCs w:val="24"/>
          <w:lang w:val="kk-KZ"/>
        </w:rPr>
        <w:t>і</w:t>
      </w:r>
      <w:r w:rsidRPr="009738D6">
        <w:rPr>
          <w:sz w:val="24"/>
          <w:szCs w:val="24"/>
          <w:lang w:val="kk-KZ"/>
        </w:rPr>
        <w:t>мд</w:t>
      </w:r>
      <w:r w:rsidRPr="00695291">
        <w:rPr>
          <w:sz w:val="24"/>
          <w:szCs w:val="24"/>
          <w:lang w:val="kk-KZ"/>
        </w:rPr>
        <w:t>і</w:t>
      </w:r>
      <w:r w:rsidRPr="009738D6">
        <w:rPr>
          <w:sz w:val="24"/>
          <w:szCs w:val="24"/>
          <w:lang w:val="kk-KZ"/>
        </w:rPr>
        <w:t>к ой-</w:t>
      </w:r>
      <w:r w:rsidRPr="00695291">
        <w:rPr>
          <w:sz w:val="24"/>
          <w:szCs w:val="24"/>
          <w:lang w:val="kk-KZ"/>
        </w:rPr>
        <w:t>пік</w:t>
      </w:r>
      <w:r w:rsidRPr="009738D6">
        <w:rPr>
          <w:sz w:val="24"/>
          <w:szCs w:val="24"/>
          <w:lang w:val="kk-KZ"/>
        </w:rPr>
        <w:t>ipонтологиясы</w:t>
      </w:r>
      <w:r>
        <w:rPr>
          <w:sz w:val="24"/>
          <w:szCs w:val="24"/>
          <w:lang w:val="kk-KZ"/>
        </w:rPr>
        <w:t>.-</w:t>
      </w:r>
      <w:r w:rsidRPr="009738D6">
        <w:rPr>
          <w:sz w:val="24"/>
          <w:szCs w:val="24"/>
          <w:lang w:val="kk-KZ"/>
        </w:rPr>
        <w:t xml:space="preserve"> </w:t>
      </w:r>
      <w:r w:rsidRPr="00695291">
        <w:rPr>
          <w:sz w:val="24"/>
          <w:szCs w:val="24"/>
        </w:rPr>
        <w:t>А</w:t>
      </w:r>
      <w:r>
        <w:rPr>
          <w:sz w:val="24"/>
          <w:szCs w:val="24"/>
          <w:lang w:val="kk-KZ"/>
        </w:rPr>
        <w:t xml:space="preserve">лматы: </w:t>
      </w:r>
      <w:r w:rsidRPr="00695291">
        <w:rPr>
          <w:sz w:val="24"/>
          <w:szCs w:val="24"/>
        </w:rPr>
        <w:t>Рауан. 1998</w:t>
      </w:r>
      <w:r>
        <w:rPr>
          <w:sz w:val="24"/>
          <w:szCs w:val="24"/>
          <w:lang w:val="kk-KZ"/>
        </w:rPr>
        <w:t>.</w:t>
      </w:r>
    </w:p>
    <w:p w:rsidR="00A30AB0" w:rsidRPr="00695291" w:rsidRDefault="00A30AB0" w:rsidP="00695291">
      <w:pPr>
        <w:pStyle w:val="30"/>
        <w:numPr>
          <w:ilvl w:val="0"/>
          <w:numId w:val="19"/>
        </w:numPr>
        <w:shd w:val="clear" w:color="auto" w:fill="auto"/>
        <w:tabs>
          <w:tab w:val="left" w:pos="328"/>
        </w:tabs>
        <w:spacing w:before="0" w:after="0" w:line="240" w:lineRule="auto"/>
        <w:rPr>
          <w:sz w:val="24"/>
          <w:szCs w:val="24"/>
        </w:rPr>
      </w:pPr>
      <w:r w:rsidRPr="00695291">
        <w:rPr>
          <w:sz w:val="24"/>
          <w:szCs w:val="24"/>
        </w:rPr>
        <w:t>С</w:t>
      </w:r>
      <w:r w:rsidRPr="00695291">
        <w:rPr>
          <w:sz w:val="24"/>
          <w:szCs w:val="24"/>
          <w:lang w:val="kk-KZ"/>
        </w:rPr>
        <w:t>.Қ</w:t>
      </w:r>
      <w:r>
        <w:rPr>
          <w:sz w:val="24"/>
          <w:szCs w:val="24"/>
        </w:rPr>
        <w:t>алиев</w:t>
      </w:r>
      <w:r>
        <w:rPr>
          <w:sz w:val="24"/>
          <w:szCs w:val="24"/>
          <w:lang w:val="kk-KZ"/>
        </w:rPr>
        <w:t xml:space="preserve">. </w:t>
      </w:r>
      <w:r w:rsidRPr="00695291">
        <w:rPr>
          <w:sz w:val="24"/>
          <w:szCs w:val="24"/>
          <w:lang w:val="kk-KZ"/>
        </w:rPr>
        <w:t>Қ</w:t>
      </w:r>
      <w:r w:rsidRPr="00695291">
        <w:rPr>
          <w:sz w:val="24"/>
          <w:szCs w:val="24"/>
        </w:rPr>
        <w:t>аза</w:t>
      </w:r>
      <w:r w:rsidRPr="00695291">
        <w:rPr>
          <w:sz w:val="24"/>
          <w:szCs w:val="24"/>
          <w:lang w:val="kk-KZ"/>
        </w:rPr>
        <w:t>қ</w:t>
      </w:r>
      <w:r w:rsidRPr="00695291">
        <w:rPr>
          <w:sz w:val="24"/>
          <w:szCs w:val="24"/>
        </w:rPr>
        <w:t>ты</w:t>
      </w:r>
      <w:r w:rsidRPr="00695291">
        <w:rPr>
          <w:sz w:val="24"/>
          <w:szCs w:val="24"/>
          <w:lang w:val="kk-KZ"/>
        </w:rPr>
        <w:t>ң</w:t>
      </w:r>
      <w:r>
        <w:rPr>
          <w:sz w:val="24"/>
          <w:szCs w:val="24"/>
          <w:lang w:val="kk-KZ"/>
        </w:rPr>
        <w:t xml:space="preserve"> </w:t>
      </w:r>
      <w:r w:rsidRPr="00695291">
        <w:rPr>
          <w:sz w:val="24"/>
          <w:szCs w:val="24"/>
        </w:rPr>
        <w:t>этнопедагогикасын</w:t>
      </w:r>
      <w:r w:rsidRPr="00695291">
        <w:rPr>
          <w:sz w:val="24"/>
          <w:szCs w:val="24"/>
          <w:lang w:val="kk-KZ"/>
        </w:rPr>
        <w:t>ың</w:t>
      </w:r>
      <w:r>
        <w:rPr>
          <w:sz w:val="24"/>
          <w:szCs w:val="24"/>
          <w:lang w:val="kk-KZ"/>
        </w:rPr>
        <w:t xml:space="preserve"> </w:t>
      </w:r>
      <w:r w:rsidRPr="00695291">
        <w:rPr>
          <w:sz w:val="24"/>
          <w:szCs w:val="24"/>
        </w:rPr>
        <w:t>теориял</w:t>
      </w:r>
      <w:r w:rsidRPr="00695291">
        <w:rPr>
          <w:sz w:val="24"/>
          <w:szCs w:val="24"/>
          <w:lang w:val="kk-KZ"/>
        </w:rPr>
        <w:t>ық</w:t>
      </w:r>
      <w:r w:rsidRPr="00695291">
        <w:rPr>
          <w:sz w:val="24"/>
          <w:szCs w:val="24"/>
        </w:rPr>
        <w:t xml:space="preserve"> не</w:t>
      </w:r>
      <w:r w:rsidRPr="00695291">
        <w:rPr>
          <w:sz w:val="24"/>
          <w:szCs w:val="24"/>
          <w:lang w:val="kk-KZ"/>
        </w:rPr>
        <w:t>гі</w:t>
      </w:r>
      <w:r w:rsidRPr="00695291">
        <w:rPr>
          <w:sz w:val="24"/>
          <w:szCs w:val="24"/>
        </w:rPr>
        <w:t>здер</w:t>
      </w:r>
      <w:r w:rsidRPr="00695291">
        <w:rPr>
          <w:sz w:val="24"/>
          <w:szCs w:val="24"/>
          <w:lang w:val="kk-KZ"/>
        </w:rPr>
        <w:t>і</w:t>
      </w:r>
      <w:r>
        <w:rPr>
          <w:sz w:val="24"/>
          <w:szCs w:val="24"/>
        </w:rPr>
        <w:t xml:space="preserve"> мен тарихы</w:t>
      </w:r>
      <w:r>
        <w:rPr>
          <w:sz w:val="24"/>
          <w:szCs w:val="24"/>
          <w:lang w:val="kk-KZ"/>
        </w:rPr>
        <w:t>.-</w:t>
      </w:r>
      <w:r>
        <w:rPr>
          <w:sz w:val="24"/>
          <w:szCs w:val="24"/>
        </w:rPr>
        <w:t xml:space="preserve"> А</w:t>
      </w:r>
      <w:r>
        <w:rPr>
          <w:sz w:val="24"/>
          <w:szCs w:val="24"/>
          <w:lang w:val="kk-KZ"/>
        </w:rPr>
        <w:t xml:space="preserve">лматы: </w:t>
      </w:r>
      <w:r w:rsidRPr="00695291">
        <w:rPr>
          <w:sz w:val="24"/>
          <w:szCs w:val="24"/>
        </w:rPr>
        <w:t>Рауан. 1998.</w:t>
      </w:r>
    </w:p>
    <w:p w:rsidR="00A30AB0" w:rsidRPr="00695291" w:rsidRDefault="00A30AB0" w:rsidP="00695291">
      <w:pPr>
        <w:pStyle w:val="30"/>
        <w:numPr>
          <w:ilvl w:val="0"/>
          <w:numId w:val="19"/>
        </w:numPr>
        <w:shd w:val="clear" w:color="auto" w:fill="auto"/>
        <w:tabs>
          <w:tab w:val="left" w:pos="294"/>
        </w:tabs>
        <w:spacing w:before="0" w:after="0" w:line="240" w:lineRule="auto"/>
        <w:rPr>
          <w:sz w:val="24"/>
          <w:szCs w:val="24"/>
        </w:rPr>
      </w:pPr>
      <w:r w:rsidRPr="00695291">
        <w:rPr>
          <w:sz w:val="24"/>
          <w:szCs w:val="24"/>
        </w:rPr>
        <w:t>С</w:t>
      </w:r>
      <w:r w:rsidRPr="00695291">
        <w:rPr>
          <w:sz w:val="24"/>
          <w:szCs w:val="24"/>
          <w:lang w:val="kk-KZ"/>
        </w:rPr>
        <w:t>.Қ</w:t>
      </w:r>
      <w:r>
        <w:rPr>
          <w:sz w:val="24"/>
          <w:szCs w:val="24"/>
        </w:rPr>
        <w:t>алиев</w:t>
      </w:r>
      <w:r>
        <w:rPr>
          <w:sz w:val="24"/>
          <w:szCs w:val="24"/>
          <w:lang w:val="kk-KZ"/>
        </w:rPr>
        <w:t xml:space="preserve">. </w:t>
      </w:r>
      <w:r w:rsidRPr="00695291">
        <w:rPr>
          <w:sz w:val="24"/>
          <w:szCs w:val="24"/>
          <w:lang w:val="kk-KZ"/>
        </w:rPr>
        <w:t>Қ</w:t>
      </w:r>
      <w:r w:rsidRPr="00695291">
        <w:rPr>
          <w:sz w:val="24"/>
          <w:szCs w:val="24"/>
        </w:rPr>
        <w:t>аза</w:t>
      </w:r>
      <w:r w:rsidRPr="00695291">
        <w:rPr>
          <w:sz w:val="24"/>
          <w:szCs w:val="24"/>
          <w:lang w:val="kk-KZ"/>
        </w:rPr>
        <w:t>қ</w:t>
      </w:r>
      <w:r>
        <w:rPr>
          <w:sz w:val="24"/>
          <w:szCs w:val="24"/>
          <w:lang w:val="kk-KZ"/>
        </w:rPr>
        <w:t xml:space="preserve"> </w:t>
      </w:r>
      <w:r w:rsidRPr="00695291">
        <w:rPr>
          <w:sz w:val="24"/>
          <w:szCs w:val="24"/>
        </w:rPr>
        <w:t>этнопедагогикасын</w:t>
      </w:r>
      <w:r w:rsidRPr="00695291">
        <w:rPr>
          <w:sz w:val="24"/>
          <w:szCs w:val="24"/>
          <w:lang w:val="kk-KZ"/>
        </w:rPr>
        <w:t xml:space="preserve">ың </w:t>
      </w:r>
      <w:r>
        <w:rPr>
          <w:sz w:val="24"/>
          <w:szCs w:val="24"/>
        </w:rPr>
        <w:t>тарихы</w:t>
      </w:r>
      <w:r>
        <w:rPr>
          <w:sz w:val="24"/>
          <w:szCs w:val="24"/>
          <w:lang w:val="kk-KZ"/>
        </w:rPr>
        <w:t>.-</w:t>
      </w:r>
      <w:r>
        <w:rPr>
          <w:sz w:val="24"/>
          <w:szCs w:val="24"/>
        </w:rPr>
        <w:t xml:space="preserve"> А</w:t>
      </w:r>
      <w:r>
        <w:rPr>
          <w:sz w:val="24"/>
          <w:szCs w:val="24"/>
          <w:lang w:val="kk-KZ"/>
        </w:rPr>
        <w:t xml:space="preserve">лматы: </w:t>
      </w:r>
      <w:r w:rsidRPr="00695291">
        <w:rPr>
          <w:sz w:val="24"/>
          <w:szCs w:val="24"/>
        </w:rPr>
        <w:t>Б</w:t>
      </w:r>
      <w:r w:rsidRPr="00695291">
        <w:rPr>
          <w:sz w:val="24"/>
          <w:szCs w:val="24"/>
          <w:lang w:val="kk-KZ"/>
        </w:rPr>
        <w:t>ілі</w:t>
      </w:r>
      <w:r w:rsidRPr="00695291">
        <w:rPr>
          <w:sz w:val="24"/>
          <w:szCs w:val="24"/>
        </w:rPr>
        <w:t>м. 1999.</w:t>
      </w:r>
    </w:p>
    <w:p w:rsidR="00A30AB0" w:rsidRPr="00695291" w:rsidRDefault="00A30AB0" w:rsidP="00695291">
      <w:pPr>
        <w:pStyle w:val="30"/>
        <w:shd w:val="clear" w:color="auto" w:fill="auto"/>
        <w:tabs>
          <w:tab w:val="left" w:pos="294"/>
        </w:tabs>
        <w:spacing w:before="0" w:after="0" w:line="240" w:lineRule="auto"/>
        <w:rPr>
          <w:sz w:val="24"/>
          <w:szCs w:val="24"/>
        </w:rPr>
      </w:pPr>
    </w:p>
    <w:p w:rsidR="00A30AB0" w:rsidRPr="00695291" w:rsidRDefault="00A30AB0" w:rsidP="00695291">
      <w:pPr>
        <w:spacing w:after="0" w:line="240" w:lineRule="auto"/>
        <w:ind w:firstLine="580"/>
        <w:jc w:val="both"/>
        <w:rPr>
          <w:rFonts w:ascii="Times New Roman" w:hAnsi="Times New Roman"/>
          <w:sz w:val="28"/>
          <w:szCs w:val="28"/>
        </w:rPr>
      </w:pPr>
      <w:r w:rsidRPr="00695291">
        <w:rPr>
          <w:rStyle w:val="a3"/>
          <w:sz w:val="28"/>
          <w:szCs w:val="28"/>
          <w:lang w:eastAsia="ru-RU"/>
        </w:rPr>
        <w:t>Шо</w:t>
      </w:r>
      <w:r w:rsidRPr="00695291">
        <w:rPr>
          <w:rStyle w:val="a3"/>
          <w:sz w:val="28"/>
          <w:szCs w:val="28"/>
          <w:lang w:val="kk-KZ" w:eastAsia="ru-RU"/>
        </w:rPr>
        <w:t>қ</w:t>
      </w:r>
      <w:r w:rsidRPr="00695291">
        <w:rPr>
          <w:rStyle w:val="a3"/>
          <w:sz w:val="28"/>
          <w:szCs w:val="28"/>
          <w:lang w:eastAsia="ru-RU"/>
        </w:rPr>
        <w:t>ан У</w:t>
      </w:r>
      <w:r w:rsidRPr="00695291">
        <w:rPr>
          <w:rStyle w:val="a3"/>
          <w:sz w:val="28"/>
          <w:szCs w:val="28"/>
          <w:lang w:val="kk-KZ" w:eastAsia="ru-RU"/>
        </w:rPr>
        <w:t>ә</w:t>
      </w:r>
      <w:r w:rsidRPr="00695291">
        <w:rPr>
          <w:rStyle w:val="a3"/>
          <w:sz w:val="28"/>
          <w:szCs w:val="28"/>
          <w:lang w:eastAsia="ru-RU"/>
        </w:rPr>
        <w:t>лиханов е</w:t>
      </w:r>
      <w:r w:rsidRPr="00695291">
        <w:rPr>
          <w:rStyle w:val="a3"/>
          <w:sz w:val="28"/>
          <w:szCs w:val="28"/>
          <w:lang w:val="kk-KZ" w:eastAsia="ru-RU"/>
        </w:rPr>
        <w:t>ң</w:t>
      </w:r>
      <w:r w:rsidRPr="00695291">
        <w:rPr>
          <w:rStyle w:val="a3"/>
          <w:sz w:val="28"/>
          <w:szCs w:val="28"/>
          <w:lang w:eastAsia="ru-RU"/>
        </w:rPr>
        <w:t>бектер</w:t>
      </w:r>
      <w:r w:rsidRPr="00695291">
        <w:rPr>
          <w:rStyle w:val="a3"/>
          <w:sz w:val="28"/>
          <w:szCs w:val="28"/>
          <w:lang w:val="kk-KZ" w:eastAsia="ru-RU"/>
        </w:rPr>
        <w:t>інің</w:t>
      </w:r>
      <w:r>
        <w:rPr>
          <w:rStyle w:val="a3"/>
          <w:sz w:val="28"/>
          <w:szCs w:val="28"/>
          <w:lang w:val="kk-KZ" w:eastAsia="ru-RU"/>
        </w:rPr>
        <w:t xml:space="preserve"> </w:t>
      </w:r>
      <w:r w:rsidRPr="00695291">
        <w:rPr>
          <w:rStyle w:val="a3"/>
          <w:sz w:val="28"/>
          <w:szCs w:val="28"/>
          <w:lang w:eastAsia="ru-RU"/>
        </w:rPr>
        <w:t>ма</w:t>
      </w:r>
      <w:r w:rsidRPr="00695291">
        <w:rPr>
          <w:rStyle w:val="a3"/>
          <w:sz w:val="28"/>
          <w:szCs w:val="28"/>
          <w:lang w:val="kk-KZ" w:eastAsia="ru-RU"/>
        </w:rPr>
        <w:t>ң</w:t>
      </w:r>
      <w:r w:rsidRPr="00695291">
        <w:rPr>
          <w:rStyle w:val="a3"/>
          <w:sz w:val="28"/>
          <w:szCs w:val="28"/>
          <w:lang w:eastAsia="ru-RU"/>
        </w:rPr>
        <w:t xml:space="preserve">ызы. </w:t>
      </w:r>
      <w:r w:rsidRPr="00695291">
        <w:rPr>
          <w:rStyle w:val="a3"/>
          <w:sz w:val="28"/>
          <w:szCs w:val="28"/>
          <w:lang w:val="kk-KZ" w:eastAsia="ru-RU"/>
        </w:rPr>
        <w:t>Қ</w:t>
      </w:r>
      <w:r w:rsidRPr="00695291">
        <w:rPr>
          <w:rFonts w:ascii="Times New Roman" w:hAnsi="Times New Roman"/>
          <w:sz w:val="28"/>
          <w:szCs w:val="28"/>
        </w:rPr>
        <w:t>аза</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rPr>
        <w:t>топыра</w:t>
      </w:r>
      <w:r w:rsidRPr="00695291">
        <w:rPr>
          <w:rFonts w:ascii="Times New Roman" w:hAnsi="Times New Roman"/>
          <w:sz w:val="28"/>
          <w:szCs w:val="28"/>
          <w:lang w:val="kk-KZ"/>
        </w:rPr>
        <w:t>ғ</w:t>
      </w:r>
      <w:r w:rsidRPr="00695291">
        <w:rPr>
          <w:rFonts w:ascii="Times New Roman" w:hAnsi="Times New Roman"/>
          <w:sz w:val="28"/>
          <w:szCs w:val="28"/>
        </w:rPr>
        <w:t>ында а</w:t>
      </w:r>
      <w:r w:rsidRPr="00695291">
        <w:rPr>
          <w:rFonts w:ascii="Times New Roman" w:hAnsi="Times New Roman"/>
          <w:sz w:val="28"/>
          <w:szCs w:val="28"/>
          <w:lang w:val="kk-KZ"/>
        </w:rPr>
        <w:t>ғ</w:t>
      </w:r>
      <w:r w:rsidRPr="00695291">
        <w:rPr>
          <w:rFonts w:ascii="Times New Roman" w:hAnsi="Times New Roman"/>
          <w:sz w:val="28"/>
          <w:szCs w:val="28"/>
        </w:rPr>
        <w:t>артушыл</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rPr>
        <w:t>идеялы</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rPr>
        <w:t>туын ал</w:t>
      </w:r>
      <w:r w:rsidRPr="00695291">
        <w:rPr>
          <w:rFonts w:ascii="Times New Roman" w:hAnsi="Times New Roman"/>
          <w:sz w:val="28"/>
          <w:szCs w:val="28"/>
          <w:lang w:val="kk-KZ"/>
        </w:rPr>
        <w:t>ғ</w:t>
      </w:r>
      <w:r w:rsidRPr="00695291">
        <w:rPr>
          <w:rFonts w:ascii="Times New Roman" w:hAnsi="Times New Roman"/>
          <w:sz w:val="28"/>
          <w:szCs w:val="28"/>
        </w:rPr>
        <w:t>ан к</w:t>
      </w:r>
      <w:r w:rsidRPr="00695291">
        <w:rPr>
          <w:rFonts w:ascii="Times New Roman" w:hAnsi="Times New Roman"/>
          <w:sz w:val="28"/>
          <w:szCs w:val="28"/>
          <w:lang w:val="kk-KZ"/>
        </w:rPr>
        <w:t>ө</w:t>
      </w:r>
      <w:r w:rsidRPr="00695291">
        <w:rPr>
          <w:rFonts w:ascii="Times New Roman" w:hAnsi="Times New Roman"/>
          <w:sz w:val="28"/>
          <w:szCs w:val="28"/>
        </w:rPr>
        <w:t>терген</w:t>
      </w:r>
      <w:r>
        <w:rPr>
          <w:rFonts w:ascii="Times New Roman" w:hAnsi="Times New Roman"/>
          <w:sz w:val="28"/>
          <w:szCs w:val="28"/>
        </w:rPr>
        <w:t xml:space="preserve"> </w:t>
      </w:r>
      <w:r w:rsidRPr="00695291">
        <w:rPr>
          <w:rFonts w:ascii="Times New Roman" w:hAnsi="Times New Roman"/>
          <w:sz w:val="28"/>
          <w:szCs w:val="28"/>
        </w:rPr>
        <w:t>Шо</w:t>
      </w:r>
      <w:r w:rsidRPr="00695291">
        <w:rPr>
          <w:rFonts w:ascii="Times New Roman" w:hAnsi="Times New Roman"/>
          <w:sz w:val="28"/>
          <w:szCs w:val="28"/>
          <w:lang w:val="kk-KZ"/>
        </w:rPr>
        <w:t>қ</w:t>
      </w:r>
      <w:r w:rsidRPr="00695291">
        <w:rPr>
          <w:rFonts w:ascii="Times New Roman" w:hAnsi="Times New Roman"/>
          <w:sz w:val="28"/>
          <w:szCs w:val="28"/>
        </w:rPr>
        <w:t>ан Шы</w:t>
      </w:r>
      <w:r w:rsidRPr="00695291">
        <w:rPr>
          <w:rFonts w:ascii="Times New Roman" w:hAnsi="Times New Roman"/>
          <w:sz w:val="28"/>
          <w:szCs w:val="28"/>
          <w:lang w:val="kk-KZ"/>
        </w:rPr>
        <w:t>ңғ</w:t>
      </w:r>
      <w:r w:rsidRPr="00695291">
        <w:rPr>
          <w:rFonts w:ascii="Times New Roman" w:hAnsi="Times New Roman"/>
          <w:sz w:val="28"/>
          <w:szCs w:val="28"/>
        </w:rPr>
        <w:t>ыс</w:t>
      </w:r>
      <w:r w:rsidRPr="00695291">
        <w:rPr>
          <w:rFonts w:ascii="Times New Roman" w:hAnsi="Times New Roman"/>
          <w:sz w:val="28"/>
          <w:szCs w:val="28"/>
          <w:lang w:val="kk-KZ"/>
        </w:rPr>
        <w:t>ұ</w:t>
      </w:r>
      <w:r w:rsidRPr="00695291">
        <w:rPr>
          <w:rFonts w:ascii="Times New Roman" w:hAnsi="Times New Roman"/>
          <w:sz w:val="28"/>
          <w:szCs w:val="28"/>
        </w:rPr>
        <w:t>лы У</w:t>
      </w:r>
      <w:r w:rsidRPr="00695291">
        <w:rPr>
          <w:rFonts w:ascii="Times New Roman" w:hAnsi="Times New Roman"/>
          <w:sz w:val="28"/>
          <w:szCs w:val="28"/>
          <w:lang w:val="kk-KZ"/>
        </w:rPr>
        <w:t>ә</w:t>
      </w:r>
      <w:r w:rsidRPr="00695291">
        <w:rPr>
          <w:rFonts w:ascii="Times New Roman" w:hAnsi="Times New Roman"/>
          <w:sz w:val="28"/>
          <w:szCs w:val="28"/>
        </w:rPr>
        <w:t>лиханов б</w:t>
      </w:r>
      <w:r w:rsidRPr="00695291">
        <w:rPr>
          <w:rFonts w:ascii="Times New Roman" w:hAnsi="Times New Roman"/>
          <w:sz w:val="28"/>
          <w:szCs w:val="28"/>
          <w:lang w:val="kk-KZ"/>
        </w:rPr>
        <w:t>ү</w:t>
      </w:r>
      <w:r w:rsidRPr="00695291">
        <w:rPr>
          <w:rFonts w:ascii="Times New Roman" w:hAnsi="Times New Roman"/>
          <w:sz w:val="28"/>
          <w:szCs w:val="28"/>
        </w:rPr>
        <w:t>к</w:t>
      </w:r>
      <w:r w:rsidRPr="00695291">
        <w:rPr>
          <w:rFonts w:ascii="Times New Roman" w:hAnsi="Times New Roman"/>
          <w:sz w:val="28"/>
          <w:szCs w:val="28"/>
          <w:lang w:val="kk-KZ"/>
        </w:rPr>
        <w:t>і</w:t>
      </w:r>
      <w:r w:rsidRPr="00695291">
        <w:rPr>
          <w:rFonts w:ascii="Times New Roman" w:hAnsi="Times New Roman"/>
          <w:sz w:val="28"/>
          <w:szCs w:val="28"/>
        </w:rPr>
        <w:t>л</w:t>
      </w:r>
      <w:r>
        <w:rPr>
          <w:rFonts w:ascii="Times New Roman" w:hAnsi="Times New Roman"/>
          <w:sz w:val="28"/>
          <w:szCs w:val="28"/>
        </w:rPr>
        <w:t xml:space="preserve"> </w:t>
      </w:r>
      <w:r w:rsidRPr="00695291">
        <w:rPr>
          <w:rFonts w:ascii="Times New Roman" w:hAnsi="Times New Roman"/>
          <w:sz w:val="28"/>
          <w:szCs w:val="28"/>
          <w:lang w:val="kk-KZ"/>
        </w:rPr>
        <w:t>әл</w:t>
      </w:r>
      <w:r w:rsidRPr="00695291">
        <w:rPr>
          <w:rFonts w:ascii="Times New Roman" w:hAnsi="Times New Roman"/>
          <w:sz w:val="28"/>
          <w:szCs w:val="28"/>
        </w:rPr>
        <w:t>емд</w:t>
      </w:r>
      <w:r w:rsidRPr="00695291">
        <w:rPr>
          <w:rFonts w:ascii="Times New Roman" w:hAnsi="Times New Roman"/>
          <w:sz w:val="28"/>
          <w:szCs w:val="28"/>
          <w:lang w:val="kk-KZ"/>
        </w:rPr>
        <w:t>ік</w:t>
      </w:r>
      <w:r>
        <w:rPr>
          <w:rFonts w:ascii="Times New Roman" w:hAnsi="Times New Roman"/>
          <w:sz w:val="28"/>
          <w:szCs w:val="28"/>
          <w:lang w:val="kk-KZ"/>
        </w:rPr>
        <w:t xml:space="preserve"> </w:t>
      </w:r>
      <w:r w:rsidRPr="00695291">
        <w:rPr>
          <w:rFonts w:ascii="Times New Roman" w:hAnsi="Times New Roman"/>
          <w:sz w:val="28"/>
          <w:szCs w:val="28"/>
          <w:lang w:val="kk-KZ"/>
        </w:rPr>
        <w:t>ғ</w:t>
      </w:r>
      <w:r w:rsidRPr="00695291">
        <w:rPr>
          <w:rFonts w:ascii="Times New Roman" w:hAnsi="Times New Roman"/>
          <w:sz w:val="28"/>
          <w:szCs w:val="28"/>
        </w:rPr>
        <w:t>ылым-б</w:t>
      </w:r>
      <w:r w:rsidRPr="00695291">
        <w:rPr>
          <w:rFonts w:ascii="Times New Roman" w:hAnsi="Times New Roman"/>
          <w:sz w:val="28"/>
          <w:szCs w:val="28"/>
          <w:lang w:val="kk-KZ"/>
        </w:rPr>
        <w:t>ілі</w:t>
      </w:r>
      <w:r w:rsidRPr="00695291">
        <w:rPr>
          <w:rFonts w:ascii="Times New Roman" w:hAnsi="Times New Roman"/>
          <w:sz w:val="28"/>
          <w:szCs w:val="28"/>
        </w:rPr>
        <w:t>мнен мейл</w:t>
      </w:r>
      <w:r w:rsidRPr="00695291">
        <w:rPr>
          <w:rFonts w:ascii="Times New Roman" w:hAnsi="Times New Roman"/>
          <w:sz w:val="28"/>
          <w:szCs w:val="28"/>
          <w:lang w:val="kk-KZ"/>
        </w:rPr>
        <w:t>ін</w:t>
      </w:r>
      <w:r w:rsidRPr="00695291">
        <w:rPr>
          <w:rFonts w:ascii="Times New Roman" w:hAnsi="Times New Roman"/>
          <w:sz w:val="28"/>
          <w:szCs w:val="28"/>
        </w:rPr>
        <w:t>ше мол сусындан</w:t>
      </w:r>
      <w:r w:rsidRPr="00695291">
        <w:rPr>
          <w:rFonts w:ascii="Times New Roman" w:hAnsi="Times New Roman"/>
          <w:sz w:val="28"/>
          <w:szCs w:val="28"/>
          <w:lang w:val="kk-KZ"/>
        </w:rPr>
        <w:t>ғ</w:t>
      </w:r>
      <w:r w:rsidRPr="00695291">
        <w:rPr>
          <w:rFonts w:ascii="Times New Roman" w:hAnsi="Times New Roman"/>
          <w:sz w:val="28"/>
          <w:szCs w:val="28"/>
        </w:rPr>
        <w:t>ан, жан-жа</w:t>
      </w:r>
      <w:r w:rsidRPr="00695291">
        <w:rPr>
          <w:rFonts w:ascii="Times New Roman" w:hAnsi="Times New Roman"/>
          <w:sz w:val="28"/>
          <w:szCs w:val="28"/>
          <w:lang w:val="kk-KZ"/>
        </w:rPr>
        <w:t>қ</w:t>
      </w:r>
      <w:r w:rsidRPr="00695291">
        <w:rPr>
          <w:rFonts w:ascii="Times New Roman" w:hAnsi="Times New Roman"/>
          <w:sz w:val="28"/>
          <w:szCs w:val="28"/>
        </w:rPr>
        <w:t>ты б</w:t>
      </w:r>
      <w:r w:rsidRPr="00695291">
        <w:rPr>
          <w:rFonts w:ascii="Times New Roman" w:hAnsi="Times New Roman"/>
          <w:sz w:val="28"/>
          <w:szCs w:val="28"/>
          <w:lang w:val="kk-KZ"/>
        </w:rPr>
        <w:t>ілім</w:t>
      </w:r>
      <w:r w:rsidRPr="00695291">
        <w:rPr>
          <w:rFonts w:ascii="Times New Roman" w:hAnsi="Times New Roman"/>
          <w:sz w:val="28"/>
          <w:szCs w:val="28"/>
        </w:rPr>
        <w:t>д</w:t>
      </w:r>
      <w:r w:rsidRPr="00695291">
        <w:rPr>
          <w:rFonts w:ascii="Times New Roman" w:hAnsi="Times New Roman"/>
          <w:sz w:val="28"/>
          <w:szCs w:val="28"/>
          <w:lang w:val="kk-KZ"/>
        </w:rPr>
        <w:t>і</w:t>
      </w:r>
      <w:r w:rsidRPr="00695291">
        <w:rPr>
          <w:rFonts w:ascii="Times New Roman" w:hAnsi="Times New Roman"/>
          <w:sz w:val="28"/>
          <w:szCs w:val="28"/>
        </w:rPr>
        <w:t>, озатойлы, ерекше</w:t>
      </w:r>
      <w:r>
        <w:rPr>
          <w:rFonts w:ascii="Times New Roman" w:hAnsi="Times New Roman"/>
          <w:sz w:val="28"/>
          <w:szCs w:val="28"/>
        </w:rPr>
        <w:t xml:space="preserve"> </w:t>
      </w:r>
      <w:r w:rsidRPr="00695291">
        <w:rPr>
          <w:rFonts w:ascii="Times New Roman" w:hAnsi="Times New Roman"/>
          <w:sz w:val="28"/>
          <w:szCs w:val="28"/>
        </w:rPr>
        <w:t>дарынды</w:t>
      </w:r>
      <w:r>
        <w:rPr>
          <w:rFonts w:ascii="Times New Roman" w:hAnsi="Times New Roman"/>
          <w:sz w:val="28"/>
          <w:szCs w:val="28"/>
        </w:rPr>
        <w:t xml:space="preserve"> </w:t>
      </w:r>
      <w:r w:rsidRPr="00695291">
        <w:rPr>
          <w:rFonts w:ascii="Times New Roman" w:hAnsi="Times New Roman"/>
          <w:sz w:val="28"/>
          <w:szCs w:val="28"/>
        </w:rPr>
        <w:t>адам</w:t>
      </w:r>
      <w:r>
        <w:rPr>
          <w:rFonts w:ascii="Times New Roman" w:hAnsi="Times New Roman"/>
          <w:sz w:val="28"/>
          <w:szCs w:val="28"/>
        </w:rPr>
        <w:t xml:space="preserve"> </w:t>
      </w:r>
      <w:r w:rsidRPr="00695291">
        <w:rPr>
          <w:rFonts w:ascii="Times New Roman" w:hAnsi="Times New Roman"/>
          <w:sz w:val="28"/>
          <w:szCs w:val="28"/>
        </w:rPr>
        <w:t>ед</w:t>
      </w:r>
      <w:r w:rsidRPr="00695291">
        <w:rPr>
          <w:rFonts w:ascii="Times New Roman" w:hAnsi="Times New Roman"/>
          <w:sz w:val="28"/>
          <w:szCs w:val="28"/>
          <w:lang w:val="kk-KZ"/>
        </w:rPr>
        <w:t>і.</w:t>
      </w:r>
      <w:r w:rsidRPr="00695291">
        <w:rPr>
          <w:rFonts w:ascii="Times New Roman" w:hAnsi="Times New Roman"/>
          <w:sz w:val="28"/>
          <w:szCs w:val="28"/>
        </w:rPr>
        <w:t>Ол</w:t>
      </w:r>
      <w:r>
        <w:rPr>
          <w:rFonts w:ascii="Times New Roman" w:hAnsi="Times New Roman"/>
          <w:sz w:val="28"/>
          <w:szCs w:val="28"/>
        </w:rPr>
        <w:t xml:space="preserve"> </w:t>
      </w:r>
      <w:r w:rsidRPr="00695291">
        <w:rPr>
          <w:rFonts w:ascii="Times New Roman" w:hAnsi="Times New Roman"/>
          <w:sz w:val="28"/>
          <w:szCs w:val="28"/>
          <w:lang w:val="kk-KZ"/>
        </w:rPr>
        <w:t>ө</w:t>
      </w:r>
      <w:r w:rsidRPr="00695291">
        <w:rPr>
          <w:rFonts w:ascii="Times New Roman" w:hAnsi="Times New Roman"/>
          <w:sz w:val="28"/>
          <w:szCs w:val="28"/>
        </w:rPr>
        <w:t>з</w:t>
      </w:r>
      <w:r w:rsidRPr="00695291">
        <w:rPr>
          <w:rFonts w:ascii="Times New Roman" w:hAnsi="Times New Roman"/>
          <w:sz w:val="28"/>
          <w:szCs w:val="28"/>
          <w:lang w:val="kk-KZ"/>
        </w:rPr>
        <w:t>ін</w:t>
      </w:r>
      <w:r>
        <w:rPr>
          <w:rFonts w:ascii="Times New Roman" w:hAnsi="Times New Roman"/>
          <w:sz w:val="28"/>
          <w:szCs w:val="28"/>
          <w:lang w:val="kk-KZ"/>
        </w:rPr>
        <w:t xml:space="preserve"> </w:t>
      </w:r>
      <w:r w:rsidRPr="00695291">
        <w:rPr>
          <w:rFonts w:ascii="Times New Roman" w:hAnsi="Times New Roman"/>
          <w:sz w:val="28"/>
          <w:szCs w:val="28"/>
        </w:rPr>
        <w:t>тере</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тарихшы, ер</w:t>
      </w:r>
      <w:r w:rsidRPr="00695291">
        <w:rPr>
          <w:rFonts w:ascii="Times New Roman" w:hAnsi="Times New Roman"/>
          <w:sz w:val="28"/>
          <w:szCs w:val="28"/>
          <w:lang w:val="kk-KZ"/>
        </w:rPr>
        <w:t>ін</w:t>
      </w:r>
      <w:r w:rsidRPr="00695291">
        <w:rPr>
          <w:rFonts w:ascii="Times New Roman" w:hAnsi="Times New Roman"/>
          <w:sz w:val="28"/>
          <w:szCs w:val="28"/>
        </w:rPr>
        <w:t>бес этнограф, батыл</w:t>
      </w:r>
      <w:r>
        <w:rPr>
          <w:rFonts w:ascii="Times New Roman" w:hAnsi="Times New Roman"/>
          <w:sz w:val="28"/>
          <w:szCs w:val="28"/>
          <w:lang w:val="kk-KZ"/>
        </w:rPr>
        <w:t xml:space="preserve"> </w:t>
      </w:r>
      <w:r w:rsidRPr="00695291">
        <w:rPr>
          <w:rFonts w:ascii="Times New Roman" w:hAnsi="Times New Roman"/>
          <w:sz w:val="28"/>
          <w:szCs w:val="28"/>
        </w:rPr>
        <w:t>саяхатшы, талмас географ, б</w:t>
      </w:r>
      <w:r w:rsidRPr="00695291">
        <w:rPr>
          <w:rFonts w:ascii="Times New Roman" w:hAnsi="Times New Roman"/>
          <w:sz w:val="28"/>
          <w:szCs w:val="28"/>
          <w:lang w:val="kk-KZ"/>
        </w:rPr>
        <w:t>ілгі</w:t>
      </w:r>
      <w:r w:rsidRPr="00695291">
        <w:rPr>
          <w:rFonts w:ascii="Times New Roman" w:hAnsi="Times New Roman"/>
          <w:sz w:val="28"/>
          <w:szCs w:val="28"/>
        </w:rPr>
        <w:t xml:space="preserve">р </w:t>
      </w:r>
      <w:r w:rsidRPr="00695291">
        <w:rPr>
          <w:rFonts w:ascii="Times New Roman" w:hAnsi="Times New Roman"/>
          <w:sz w:val="28"/>
          <w:szCs w:val="28"/>
          <w:lang w:val="kk-KZ"/>
        </w:rPr>
        <w:t>ә</w:t>
      </w:r>
      <w:r w:rsidRPr="00695291">
        <w:rPr>
          <w:rFonts w:ascii="Times New Roman" w:hAnsi="Times New Roman"/>
          <w:sz w:val="28"/>
          <w:szCs w:val="28"/>
        </w:rPr>
        <w:t>дебиет</w:t>
      </w:r>
      <w:r w:rsidRPr="00695291">
        <w:rPr>
          <w:rFonts w:ascii="Times New Roman" w:hAnsi="Times New Roman"/>
          <w:sz w:val="28"/>
          <w:szCs w:val="28"/>
          <w:lang w:val="kk-KZ"/>
        </w:rPr>
        <w:t>ші</w:t>
      </w:r>
      <w:r w:rsidRPr="00695291">
        <w:rPr>
          <w:rFonts w:ascii="Times New Roman" w:hAnsi="Times New Roman"/>
          <w:sz w:val="28"/>
          <w:szCs w:val="28"/>
        </w:rPr>
        <w:t>, шебер</w:t>
      </w:r>
      <w:r>
        <w:rPr>
          <w:rFonts w:ascii="Times New Roman" w:hAnsi="Times New Roman"/>
          <w:sz w:val="28"/>
          <w:szCs w:val="28"/>
          <w:lang w:val="kk-KZ"/>
        </w:rPr>
        <w:t xml:space="preserve"> </w:t>
      </w:r>
      <w:r w:rsidRPr="00695291">
        <w:rPr>
          <w:rFonts w:ascii="Times New Roman" w:hAnsi="Times New Roman"/>
          <w:sz w:val="28"/>
          <w:szCs w:val="28"/>
          <w:lang w:val="en-US"/>
        </w:rPr>
        <w:t>cype</w:t>
      </w:r>
      <w:r w:rsidRPr="00695291">
        <w:rPr>
          <w:rFonts w:ascii="Times New Roman" w:hAnsi="Times New Roman"/>
          <w:sz w:val="28"/>
          <w:szCs w:val="28"/>
          <w:lang w:val="kk-KZ"/>
        </w:rPr>
        <w:t>тш</w:t>
      </w:r>
      <w:r w:rsidRPr="00695291">
        <w:rPr>
          <w:rFonts w:ascii="Times New Roman" w:hAnsi="Times New Roman"/>
          <w:sz w:val="28"/>
          <w:szCs w:val="28"/>
          <w:lang w:val="en-US"/>
        </w:rPr>
        <w:t>i</w:t>
      </w:r>
      <w:r w:rsidRPr="00695291">
        <w:rPr>
          <w:rFonts w:ascii="Times New Roman" w:hAnsi="Times New Roman"/>
          <w:sz w:val="28"/>
          <w:szCs w:val="28"/>
        </w:rPr>
        <w:t>, ж</w:t>
      </w:r>
      <w:r w:rsidRPr="00695291">
        <w:rPr>
          <w:rFonts w:ascii="Times New Roman" w:hAnsi="Times New Roman"/>
          <w:sz w:val="28"/>
          <w:szCs w:val="28"/>
          <w:lang w:val="kk-KZ"/>
        </w:rPr>
        <w:t>а</w:t>
      </w:r>
      <w:r w:rsidRPr="00695291">
        <w:rPr>
          <w:rFonts w:ascii="Times New Roman" w:hAnsi="Times New Roman"/>
          <w:sz w:val="28"/>
          <w:szCs w:val="28"/>
        </w:rPr>
        <w:t>лынды</w:t>
      </w:r>
      <w:r>
        <w:rPr>
          <w:rFonts w:ascii="Times New Roman" w:hAnsi="Times New Roman"/>
          <w:sz w:val="28"/>
          <w:szCs w:val="28"/>
          <w:lang w:val="kk-KZ"/>
        </w:rPr>
        <w:t xml:space="preserve"> </w:t>
      </w:r>
      <w:r w:rsidRPr="00695291">
        <w:rPr>
          <w:rFonts w:ascii="Times New Roman" w:hAnsi="Times New Roman"/>
          <w:sz w:val="28"/>
          <w:szCs w:val="28"/>
        </w:rPr>
        <w:t>публист, жансыр</w:t>
      </w:r>
      <w:r>
        <w:rPr>
          <w:rFonts w:ascii="Times New Roman" w:hAnsi="Times New Roman"/>
          <w:sz w:val="28"/>
          <w:szCs w:val="28"/>
          <w:lang w:val="kk-KZ"/>
        </w:rPr>
        <w:t xml:space="preserve"> </w:t>
      </w:r>
      <w:r w:rsidRPr="00695291">
        <w:rPr>
          <w:rFonts w:ascii="Times New Roman" w:hAnsi="Times New Roman"/>
          <w:sz w:val="28"/>
          <w:szCs w:val="28"/>
        </w:rPr>
        <w:t>ын</w:t>
      </w:r>
      <w:r w:rsidRPr="00695291">
        <w:rPr>
          <w:rFonts w:ascii="Times New Roman" w:hAnsi="Times New Roman"/>
          <w:sz w:val="28"/>
          <w:szCs w:val="28"/>
          <w:lang w:val="kk-KZ"/>
        </w:rPr>
        <w:t>ұққ</w:t>
      </w:r>
      <w:r w:rsidRPr="00695291">
        <w:rPr>
          <w:rFonts w:ascii="Times New Roman" w:hAnsi="Times New Roman"/>
          <w:sz w:val="28"/>
          <w:szCs w:val="28"/>
        </w:rPr>
        <w:t>ыш, н</w:t>
      </w:r>
      <w:r w:rsidRPr="00695291">
        <w:rPr>
          <w:rFonts w:ascii="Times New Roman" w:hAnsi="Times New Roman"/>
          <w:sz w:val="28"/>
          <w:szCs w:val="28"/>
          <w:lang w:val="kk-KZ"/>
        </w:rPr>
        <w:t>ә</w:t>
      </w:r>
      <w:r w:rsidRPr="00695291">
        <w:rPr>
          <w:rFonts w:ascii="Times New Roman" w:hAnsi="Times New Roman"/>
          <w:sz w:val="28"/>
          <w:szCs w:val="28"/>
        </w:rPr>
        <w:t>з</w:t>
      </w:r>
      <w:r w:rsidRPr="00695291">
        <w:rPr>
          <w:rFonts w:ascii="Times New Roman" w:hAnsi="Times New Roman"/>
          <w:sz w:val="28"/>
          <w:szCs w:val="28"/>
          <w:lang w:val="kk-KZ"/>
        </w:rPr>
        <w:t>і</w:t>
      </w:r>
      <w:r w:rsidRPr="00695291">
        <w:rPr>
          <w:rFonts w:ascii="Times New Roman" w:hAnsi="Times New Roman"/>
          <w:sz w:val="28"/>
          <w:szCs w:val="28"/>
        </w:rPr>
        <w:t>к психолог, т</w:t>
      </w:r>
      <w:r w:rsidRPr="00695291">
        <w:rPr>
          <w:rFonts w:ascii="Times New Roman" w:hAnsi="Times New Roman"/>
          <w:sz w:val="28"/>
          <w:szCs w:val="28"/>
          <w:lang w:val="kk-KZ"/>
        </w:rPr>
        <w:t>ә</w:t>
      </w:r>
      <w:r w:rsidRPr="00695291">
        <w:rPr>
          <w:rFonts w:ascii="Times New Roman" w:hAnsi="Times New Roman"/>
          <w:sz w:val="28"/>
          <w:szCs w:val="28"/>
        </w:rPr>
        <w:t>л</w:t>
      </w:r>
      <w:r w:rsidRPr="00695291">
        <w:rPr>
          <w:rFonts w:ascii="Times New Roman" w:hAnsi="Times New Roman"/>
          <w:sz w:val="28"/>
          <w:szCs w:val="28"/>
          <w:lang w:val="kk-KZ"/>
        </w:rPr>
        <w:t>і</w:t>
      </w:r>
      <w:r w:rsidRPr="00695291">
        <w:rPr>
          <w:rFonts w:ascii="Times New Roman" w:hAnsi="Times New Roman"/>
          <w:sz w:val="28"/>
          <w:szCs w:val="28"/>
        </w:rPr>
        <w:t>мгер-</w:t>
      </w:r>
      <w:r w:rsidRPr="00695291">
        <w:rPr>
          <w:rFonts w:ascii="Times New Roman" w:hAnsi="Times New Roman"/>
          <w:sz w:val="28"/>
          <w:szCs w:val="28"/>
          <w:lang w:val="kk-KZ"/>
        </w:rPr>
        <w:t>ү</w:t>
      </w:r>
      <w:r w:rsidRPr="00695291">
        <w:rPr>
          <w:rFonts w:ascii="Times New Roman" w:hAnsi="Times New Roman"/>
          <w:sz w:val="28"/>
          <w:szCs w:val="28"/>
        </w:rPr>
        <w:t>л</w:t>
      </w:r>
      <w:r w:rsidRPr="00695291">
        <w:rPr>
          <w:rFonts w:ascii="Times New Roman" w:hAnsi="Times New Roman"/>
          <w:sz w:val="28"/>
          <w:szCs w:val="28"/>
          <w:lang w:val="kk-KZ"/>
        </w:rPr>
        <w:t>глі</w:t>
      </w:r>
      <w:r>
        <w:rPr>
          <w:rFonts w:ascii="Times New Roman" w:hAnsi="Times New Roman"/>
          <w:sz w:val="28"/>
          <w:szCs w:val="28"/>
          <w:lang w:val="kk-KZ"/>
        </w:rPr>
        <w:t xml:space="preserve"> </w:t>
      </w:r>
      <w:r w:rsidRPr="00695291">
        <w:rPr>
          <w:rFonts w:ascii="Times New Roman" w:hAnsi="Times New Roman"/>
          <w:sz w:val="28"/>
          <w:szCs w:val="28"/>
          <w:lang w:val="kk-KZ"/>
        </w:rPr>
        <w:t>ұ</w:t>
      </w:r>
      <w:r w:rsidRPr="00695291">
        <w:rPr>
          <w:rFonts w:ascii="Times New Roman" w:hAnsi="Times New Roman"/>
          <w:sz w:val="28"/>
          <w:szCs w:val="28"/>
        </w:rPr>
        <w:t>стаз рет</w:t>
      </w:r>
      <w:r w:rsidRPr="00695291">
        <w:rPr>
          <w:rFonts w:ascii="Times New Roman" w:hAnsi="Times New Roman"/>
          <w:sz w:val="28"/>
          <w:szCs w:val="28"/>
          <w:lang w:val="kk-KZ"/>
        </w:rPr>
        <w:t>ін</w:t>
      </w:r>
      <w:r w:rsidRPr="00695291">
        <w:rPr>
          <w:rFonts w:ascii="Times New Roman" w:hAnsi="Times New Roman"/>
          <w:sz w:val="28"/>
          <w:szCs w:val="28"/>
        </w:rPr>
        <w:t>де к</w:t>
      </w:r>
      <w:r w:rsidRPr="00695291">
        <w:rPr>
          <w:rFonts w:ascii="Times New Roman" w:hAnsi="Times New Roman"/>
          <w:sz w:val="28"/>
          <w:szCs w:val="28"/>
          <w:lang w:val="kk-KZ"/>
        </w:rPr>
        <w:t>ө</w:t>
      </w:r>
      <w:r w:rsidRPr="00695291">
        <w:rPr>
          <w:rFonts w:ascii="Times New Roman" w:hAnsi="Times New Roman"/>
          <w:sz w:val="28"/>
          <w:szCs w:val="28"/>
        </w:rPr>
        <w:t>рсете б</w:t>
      </w:r>
      <w:r w:rsidRPr="00695291">
        <w:rPr>
          <w:rFonts w:ascii="Times New Roman" w:hAnsi="Times New Roman"/>
          <w:sz w:val="28"/>
          <w:szCs w:val="28"/>
          <w:lang w:val="kk-KZ"/>
        </w:rPr>
        <w:t>ілді</w:t>
      </w:r>
      <w:r w:rsidRPr="00695291">
        <w:rPr>
          <w:rFonts w:ascii="Times New Roman" w:hAnsi="Times New Roman"/>
          <w:sz w:val="28"/>
          <w:szCs w:val="28"/>
        </w:rPr>
        <w:t>. Неб</w:t>
      </w:r>
      <w:r w:rsidRPr="00695291">
        <w:rPr>
          <w:rFonts w:ascii="Times New Roman" w:hAnsi="Times New Roman"/>
          <w:sz w:val="28"/>
          <w:szCs w:val="28"/>
          <w:lang w:val="kk-KZ"/>
        </w:rPr>
        <w:t>і</w:t>
      </w:r>
      <w:r w:rsidRPr="00695291">
        <w:rPr>
          <w:rFonts w:ascii="Times New Roman" w:hAnsi="Times New Roman"/>
          <w:sz w:val="28"/>
          <w:szCs w:val="28"/>
        </w:rPr>
        <w:t>р</w:t>
      </w:r>
      <w:r w:rsidRPr="00695291">
        <w:rPr>
          <w:rFonts w:ascii="Times New Roman" w:hAnsi="Times New Roman"/>
          <w:sz w:val="28"/>
          <w:szCs w:val="28"/>
          <w:lang w:val="kk-KZ"/>
        </w:rPr>
        <w:t>і</w:t>
      </w:r>
      <w:r>
        <w:rPr>
          <w:rFonts w:ascii="Times New Roman" w:hAnsi="Times New Roman"/>
          <w:sz w:val="28"/>
          <w:szCs w:val="28"/>
          <w:lang w:val="kk-KZ"/>
        </w:rPr>
        <w:t xml:space="preserve"> </w:t>
      </w:r>
      <w:r w:rsidRPr="00695291">
        <w:rPr>
          <w:rFonts w:ascii="Times New Roman" w:hAnsi="Times New Roman"/>
          <w:sz w:val="28"/>
          <w:szCs w:val="28"/>
        </w:rPr>
        <w:t>отыз-а</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rPr>
        <w:t>жыл</w:t>
      </w:r>
      <w:r w:rsidRPr="00695291">
        <w:rPr>
          <w:rFonts w:ascii="Times New Roman" w:hAnsi="Times New Roman"/>
          <w:sz w:val="28"/>
          <w:szCs w:val="28"/>
          <w:lang w:val="kk-KZ"/>
        </w:rPr>
        <w:t>өмір</w:t>
      </w:r>
      <w:r>
        <w:rPr>
          <w:rFonts w:ascii="Times New Roman" w:hAnsi="Times New Roman"/>
          <w:sz w:val="28"/>
          <w:szCs w:val="28"/>
          <w:lang w:val="kk-KZ"/>
        </w:rPr>
        <w:t xml:space="preserve"> </w:t>
      </w:r>
      <w:r w:rsidRPr="00695291">
        <w:rPr>
          <w:rFonts w:ascii="Times New Roman" w:hAnsi="Times New Roman"/>
          <w:sz w:val="28"/>
          <w:szCs w:val="28"/>
        </w:rPr>
        <w:t>с</w:t>
      </w:r>
      <w:r w:rsidRPr="00695291">
        <w:rPr>
          <w:rFonts w:ascii="Times New Roman" w:hAnsi="Times New Roman"/>
          <w:sz w:val="28"/>
          <w:szCs w:val="28"/>
          <w:lang w:val="kk-KZ"/>
        </w:rPr>
        <w:t>ү</w:t>
      </w:r>
      <w:r w:rsidRPr="00695291">
        <w:rPr>
          <w:rFonts w:ascii="Times New Roman" w:hAnsi="Times New Roman"/>
          <w:sz w:val="28"/>
          <w:szCs w:val="28"/>
        </w:rPr>
        <w:t>рген</w:t>
      </w:r>
      <w:r>
        <w:rPr>
          <w:rFonts w:ascii="Times New Roman" w:hAnsi="Times New Roman"/>
          <w:sz w:val="28"/>
          <w:szCs w:val="28"/>
        </w:rPr>
        <w:t xml:space="preserve"> </w:t>
      </w:r>
      <w:r w:rsidRPr="00695291">
        <w:rPr>
          <w:rFonts w:ascii="Times New Roman" w:hAnsi="Times New Roman"/>
          <w:sz w:val="28"/>
          <w:szCs w:val="28"/>
        </w:rPr>
        <w:t>Шо</w:t>
      </w:r>
      <w:r w:rsidRPr="00695291">
        <w:rPr>
          <w:rFonts w:ascii="Times New Roman" w:hAnsi="Times New Roman"/>
          <w:sz w:val="28"/>
          <w:szCs w:val="28"/>
          <w:lang w:val="kk-KZ"/>
        </w:rPr>
        <w:t>қ</w:t>
      </w:r>
      <w:r w:rsidRPr="00695291">
        <w:rPr>
          <w:rFonts w:ascii="Times New Roman" w:hAnsi="Times New Roman"/>
          <w:sz w:val="28"/>
          <w:szCs w:val="28"/>
        </w:rPr>
        <w:t xml:space="preserve">ан аз </w:t>
      </w:r>
      <w:r w:rsidRPr="00695291">
        <w:rPr>
          <w:rFonts w:ascii="Times New Roman" w:hAnsi="Times New Roman"/>
          <w:sz w:val="28"/>
          <w:szCs w:val="28"/>
          <w:lang w:val="kk-KZ"/>
        </w:rPr>
        <w:t>өмірінің ішін</w:t>
      </w:r>
      <w:r w:rsidRPr="00695291">
        <w:rPr>
          <w:rFonts w:ascii="Times New Roman" w:hAnsi="Times New Roman"/>
          <w:sz w:val="28"/>
          <w:szCs w:val="28"/>
        </w:rPr>
        <w:t>де б</w:t>
      </w:r>
      <w:r w:rsidRPr="00695291">
        <w:rPr>
          <w:rFonts w:ascii="Times New Roman" w:hAnsi="Times New Roman"/>
          <w:sz w:val="28"/>
          <w:szCs w:val="28"/>
          <w:lang w:val="kk-KZ"/>
        </w:rPr>
        <w:t>ү</w:t>
      </w:r>
      <w:r w:rsidRPr="00695291">
        <w:rPr>
          <w:rFonts w:ascii="Times New Roman" w:hAnsi="Times New Roman"/>
          <w:sz w:val="28"/>
          <w:szCs w:val="28"/>
        </w:rPr>
        <w:t>к</w:t>
      </w:r>
      <w:r w:rsidRPr="00695291">
        <w:rPr>
          <w:rFonts w:ascii="Times New Roman" w:hAnsi="Times New Roman"/>
          <w:sz w:val="28"/>
          <w:szCs w:val="28"/>
          <w:lang w:val="kk-KZ"/>
        </w:rPr>
        <w:t>іл</w:t>
      </w:r>
      <w:r w:rsidRPr="00695291">
        <w:rPr>
          <w:rFonts w:ascii="Times New Roman" w:hAnsi="Times New Roman"/>
          <w:sz w:val="28"/>
          <w:szCs w:val="28"/>
        </w:rPr>
        <w:t>азаматт</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lang w:val="kk-KZ"/>
        </w:rPr>
        <w:t>ғ</w:t>
      </w:r>
      <w:r w:rsidRPr="00695291">
        <w:rPr>
          <w:rFonts w:ascii="Times New Roman" w:hAnsi="Times New Roman"/>
          <w:sz w:val="28"/>
          <w:szCs w:val="28"/>
        </w:rPr>
        <w:t>ылымны</w:t>
      </w:r>
      <w:r w:rsidRPr="00695291">
        <w:rPr>
          <w:rFonts w:ascii="Times New Roman" w:hAnsi="Times New Roman"/>
          <w:sz w:val="28"/>
          <w:szCs w:val="28"/>
          <w:lang w:val="kk-KZ"/>
        </w:rPr>
        <w:t>ң</w:t>
      </w:r>
      <w:r w:rsidRPr="00695291">
        <w:rPr>
          <w:rFonts w:ascii="Times New Roman" w:hAnsi="Times New Roman"/>
          <w:sz w:val="28"/>
          <w:szCs w:val="28"/>
        </w:rPr>
        <w:t xml:space="preserve"> к</w:t>
      </w:r>
      <w:r w:rsidRPr="00695291">
        <w:rPr>
          <w:rFonts w:ascii="Times New Roman" w:hAnsi="Times New Roman"/>
          <w:sz w:val="28"/>
          <w:szCs w:val="28"/>
          <w:lang w:val="kk-KZ"/>
        </w:rPr>
        <w:t>ө</w:t>
      </w:r>
      <w:r w:rsidRPr="00695291">
        <w:rPr>
          <w:rFonts w:ascii="Times New Roman" w:hAnsi="Times New Roman"/>
          <w:sz w:val="28"/>
          <w:szCs w:val="28"/>
        </w:rPr>
        <w:t>птеген</w:t>
      </w:r>
      <w:r>
        <w:rPr>
          <w:rFonts w:ascii="Times New Roman" w:hAnsi="Times New Roman"/>
          <w:sz w:val="28"/>
          <w:szCs w:val="28"/>
        </w:rPr>
        <w:t xml:space="preserve"> </w:t>
      </w:r>
      <w:r w:rsidRPr="00695291">
        <w:rPr>
          <w:rFonts w:ascii="Times New Roman" w:hAnsi="Times New Roman"/>
          <w:sz w:val="28"/>
          <w:szCs w:val="28"/>
        </w:rPr>
        <w:t>салаларына ба</w:t>
      </w:r>
      <w:r w:rsidRPr="00695291">
        <w:rPr>
          <w:rFonts w:ascii="Times New Roman" w:hAnsi="Times New Roman"/>
          <w:sz w:val="28"/>
          <w:szCs w:val="28"/>
          <w:lang w:val="kk-KZ"/>
        </w:rPr>
        <w:t>ғ</w:t>
      </w:r>
      <w:r w:rsidRPr="00695291">
        <w:rPr>
          <w:rFonts w:ascii="Times New Roman" w:hAnsi="Times New Roman"/>
          <w:sz w:val="28"/>
          <w:szCs w:val="28"/>
        </w:rPr>
        <w:t>асын м</w:t>
      </w:r>
      <w:r w:rsidRPr="00695291">
        <w:rPr>
          <w:rFonts w:ascii="Times New Roman" w:hAnsi="Times New Roman"/>
          <w:sz w:val="28"/>
          <w:szCs w:val="28"/>
          <w:lang w:val="kk-KZ"/>
        </w:rPr>
        <w:t xml:space="preserve">әгңгі </w:t>
      </w:r>
      <w:r w:rsidRPr="00695291">
        <w:rPr>
          <w:rFonts w:ascii="Times New Roman" w:hAnsi="Times New Roman"/>
          <w:sz w:val="28"/>
          <w:szCs w:val="28"/>
        </w:rPr>
        <w:t>жоймайтын</w:t>
      </w:r>
      <w:r w:rsidRPr="00695291">
        <w:rPr>
          <w:rFonts w:ascii="Times New Roman" w:hAnsi="Times New Roman"/>
          <w:sz w:val="28"/>
          <w:szCs w:val="28"/>
          <w:lang w:val="kk-KZ"/>
        </w:rPr>
        <w:t>ү</w:t>
      </w:r>
      <w:r w:rsidRPr="00695291">
        <w:rPr>
          <w:rFonts w:ascii="Times New Roman" w:hAnsi="Times New Roman"/>
          <w:sz w:val="28"/>
          <w:szCs w:val="28"/>
        </w:rPr>
        <w:t xml:space="preserve">лес </w:t>
      </w:r>
      <w:r w:rsidRPr="00695291">
        <w:rPr>
          <w:rFonts w:ascii="Times New Roman" w:hAnsi="Times New Roman"/>
          <w:sz w:val="28"/>
          <w:szCs w:val="28"/>
          <w:lang w:val="kk-KZ"/>
        </w:rPr>
        <w:t>қ</w:t>
      </w:r>
      <w:r w:rsidRPr="00695291">
        <w:rPr>
          <w:rFonts w:ascii="Times New Roman" w:hAnsi="Times New Roman"/>
          <w:sz w:val="28"/>
          <w:szCs w:val="28"/>
        </w:rPr>
        <w:t>ос</w:t>
      </w:r>
      <w:r w:rsidRPr="00695291">
        <w:rPr>
          <w:rFonts w:ascii="Times New Roman" w:hAnsi="Times New Roman"/>
          <w:sz w:val="28"/>
          <w:szCs w:val="28"/>
          <w:lang w:val="kk-KZ"/>
        </w:rPr>
        <w:t>ты</w:t>
      </w:r>
      <w:r w:rsidRPr="00695291">
        <w:rPr>
          <w:rFonts w:ascii="Times New Roman" w:hAnsi="Times New Roman"/>
          <w:sz w:val="28"/>
          <w:szCs w:val="28"/>
        </w:rPr>
        <w:t>.</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rPr>
        <w:t>Шо</w:t>
      </w:r>
      <w:r w:rsidRPr="00695291">
        <w:rPr>
          <w:rFonts w:ascii="Times New Roman" w:hAnsi="Times New Roman"/>
          <w:sz w:val="28"/>
          <w:szCs w:val="28"/>
          <w:lang w:val="kk-KZ"/>
        </w:rPr>
        <w:t>қ</w:t>
      </w:r>
      <w:r w:rsidRPr="00695291">
        <w:rPr>
          <w:rFonts w:ascii="Times New Roman" w:hAnsi="Times New Roman"/>
          <w:sz w:val="28"/>
          <w:szCs w:val="28"/>
        </w:rPr>
        <w:t>анны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алдына</w:t>
      </w:r>
      <w:r>
        <w:rPr>
          <w:rFonts w:ascii="Times New Roman" w:hAnsi="Times New Roman"/>
          <w:sz w:val="28"/>
          <w:szCs w:val="28"/>
        </w:rPr>
        <w:t xml:space="preserve"> </w:t>
      </w:r>
      <w:r w:rsidRPr="00695291">
        <w:rPr>
          <w:rFonts w:ascii="Times New Roman" w:hAnsi="Times New Roman"/>
          <w:sz w:val="28"/>
          <w:szCs w:val="28"/>
          <w:lang w:val="kk-KZ"/>
        </w:rPr>
        <w:t>қ</w:t>
      </w:r>
      <w:r w:rsidRPr="00695291">
        <w:rPr>
          <w:rFonts w:ascii="Times New Roman" w:hAnsi="Times New Roman"/>
          <w:sz w:val="28"/>
          <w:szCs w:val="28"/>
        </w:rPr>
        <w:t>ой</w:t>
      </w:r>
      <w:r w:rsidRPr="00695291">
        <w:rPr>
          <w:rFonts w:ascii="Times New Roman" w:hAnsi="Times New Roman"/>
          <w:sz w:val="28"/>
          <w:szCs w:val="28"/>
          <w:lang w:val="kk-KZ"/>
        </w:rPr>
        <w:t>ғ</w:t>
      </w:r>
      <w:r w:rsidRPr="00695291">
        <w:rPr>
          <w:rFonts w:ascii="Times New Roman" w:hAnsi="Times New Roman"/>
          <w:sz w:val="28"/>
          <w:szCs w:val="28"/>
        </w:rPr>
        <w:t>ан ма</w:t>
      </w:r>
      <w:r w:rsidRPr="00695291">
        <w:rPr>
          <w:rFonts w:ascii="Times New Roman" w:hAnsi="Times New Roman"/>
          <w:sz w:val="28"/>
          <w:szCs w:val="28"/>
          <w:lang w:val="kk-KZ"/>
        </w:rPr>
        <w:t>қ</w:t>
      </w:r>
      <w:r w:rsidRPr="00695291">
        <w:rPr>
          <w:rFonts w:ascii="Times New Roman" w:hAnsi="Times New Roman"/>
          <w:sz w:val="28"/>
          <w:szCs w:val="28"/>
        </w:rPr>
        <w:t>саты</w:t>
      </w:r>
      <w:r>
        <w:rPr>
          <w:rFonts w:ascii="Times New Roman" w:hAnsi="Times New Roman"/>
          <w:sz w:val="28"/>
          <w:szCs w:val="28"/>
        </w:rPr>
        <w:t xml:space="preserve"> </w:t>
      </w:r>
      <w:r w:rsidRPr="00695291">
        <w:rPr>
          <w:rFonts w:ascii="Times New Roman" w:hAnsi="Times New Roman"/>
          <w:sz w:val="28"/>
          <w:szCs w:val="28"/>
          <w:lang w:val="kk-KZ"/>
        </w:rPr>
        <w:t>ө</w:t>
      </w:r>
      <w:r w:rsidRPr="00695291">
        <w:rPr>
          <w:rFonts w:ascii="Times New Roman" w:hAnsi="Times New Roman"/>
          <w:sz w:val="28"/>
          <w:szCs w:val="28"/>
        </w:rPr>
        <w:t>з хал</w:t>
      </w:r>
      <w:r w:rsidRPr="00695291">
        <w:rPr>
          <w:rFonts w:ascii="Times New Roman" w:hAnsi="Times New Roman"/>
          <w:sz w:val="28"/>
          <w:szCs w:val="28"/>
          <w:lang w:val="kk-KZ"/>
        </w:rPr>
        <w:t>қ</w:t>
      </w:r>
      <w:r w:rsidRPr="00695291">
        <w:rPr>
          <w:rFonts w:ascii="Times New Roman" w:hAnsi="Times New Roman"/>
          <w:sz w:val="28"/>
          <w:szCs w:val="28"/>
        </w:rPr>
        <w:t>ыны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lang w:val="kk-KZ"/>
        </w:rPr>
        <w:t>өмірін</w:t>
      </w:r>
      <w:r>
        <w:rPr>
          <w:rFonts w:ascii="Times New Roman" w:hAnsi="Times New Roman"/>
          <w:sz w:val="28"/>
          <w:szCs w:val="28"/>
          <w:lang w:val="kk-KZ"/>
        </w:rPr>
        <w:t xml:space="preserve"> </w:t>
      </w:r>
      <w:r w:rsidRPr="00695291">
        <w:rPr>
          <w:rFonts w:ascii="Times New Roman" w:hAnsi="Times New Roman"/>
          <w:sz w:val="28"/>
          <w:szCs w:val="28"/>
        </w:rPr>
        <w:t>жете зерттеп, ке</w:t>
      </w:r>
      <w:r w:rsidRPr="00695291">
        <w:rPr>
          <w:rFonts w:ascii="Times New Roman" w:hAnsi="Times New Roman"/>
          <w:sz w:val="28"/>
          <w:szCs w:val="28"/>
          <w:lang w:val="kk-KZ"/>
        </w:rPr>
        <w:t>ң</w:t>
      </w:r>
      <w:r w:rsidRPr="00695291">
        <w:rPr>
          <w:rFonts w:ascii="Times New Roman" w:hAnsi="Times New Roman"/>
          <w:sz w:val="28"/>
          <w:szCs w:val="28"/>
        </w:rPr>
        <w:t>даласы мен дархан хал</w:t>
      </w:r>
      <w:r w:rsidRPr="00695291">
        <w:rPr>
          <w:rFonts w:ascii="Times New Roman" w:hAnsi="Times New Roman"/>
          <w:sz w:val="28"/>
          <w:szCs w:val="28"/>
          <w:lang w:val="kk-KZ"/>
        </w:rPr>
        <w:t>қ</w:t>
      </w:r>
      <w:r w:rsidRPr="00695291">
        <w:rPr>
          <w:rFonts w:ascii="Times New Roman" w:hAnsi="Times New Roman"/>
          <w:sz w:val="28"/>
          <w:szCs w:val="28"/>
        </w:rPr>
        <w:t>ын</w:t>
      </w:r>
      <w:r>
        <w:rPr>
          <w:rFonts w:ascii="Times New Roman" w:hAnsi="Times New Roman"/>
          <w:sz w:val="28"/>
          <w:szCs w:val="28"/>
          <w:lang w:val="kk-KZ"/>
        </w:rPr>
        <w:t xml:space="preserve"> </w:t>
      </w:r>
      <w:r w:rsidRPr="00695291">
        <w:rPr>
          <w:rFonts w:ascii="Times New Roman" w:hAnsi="Times New Roman"/>
          <w:sz w:val="28"/>
          <w:szCs w:val="28"/>
          <w:lang w:val="kk-KZ"/>
        </w:rPr>
        <w:t>берісі</w:t>
      </w:r>
      <w:r>
        <w:rPr>
          <w:rFonts w:ascii="Times New Roman" w:hAnsi="Times New Roman"/>
          <w:sz w:val="28"/>
          <w:szCs w:val="28"/>
          <w:lang w:val="kk-KZ"/>
        </w:rPr>
        <w:t xml:space="preserve"> </w:t>
      </w:r>
      <w:r w:rsidRPr="00695291">
        <w:rPr>
          <w:rFonts w:ascii="Times New Roman" w:hAnsi="Times New Roman"/>
          <w:sz w:val="28"/>
          <w:szCs w:val="28"/>
        </w:rPr>
        <w:t xml:space="preserve">орыс, </w:t>
      </w:r>
      <w:r w:rsidRPr="00695291">
        <w:rPr>
          <w:rFonts w:ascii="Times New Roman" w:hAnsi="Times New Roman"/>
          <w:sz w:val="28"/>
          <w:szCs w:val="28"/>
          <w:lang w:val="kk-KZ"/>
        </w:rPr>
        <w:t xml:space="preserve">әрісі </w:t>
      </w:r>
      <w:r w:rsidRPr="00695291">
        <w:rPr>
          <w:rFonts w:ascii="Times New Roman" w:hAnsi="Times New Roman"/>
          <w:sz w:val="28"/>
          <w:szCs w:val="28"/>
        </w:rPr>
        <w:t>Еуропа ж</w:t>
      </w:r>
      <w:r w:rsidRPr="00695291">
        <w:rPr>
          <w:rFonts w:ascii="Times New Roman" w:hAnsi="Times New Roman"/>
          <w:sz w:val="28"/>
          <w:szCs w:val="28"/>
          <w:lang w:val="kk-KZ"/>
        </w:rPr>
        <w:t>ұ</w:t>
      </w:r>
      <w:r w:rsidRPr="00695291">
        <w:rPr>
          <w:rFonts w:ascii="Times New Roman" w:hAnsi="Times New Roman"/>
          <w:sz w:val="28"/>
          <w:szCs w:val="28"/>
        </w:rPr>
        <w:t>ртшылы</w:t>
      </w:r>
      <w:r w:rsidRPr="00695291">
        <w:rPr>
          <w:rFonts w:ascii="Times New Roman" w:hAnsi="Times New Roman"/>
          <w:sz w:val="28"/>
          <w:szCs w:val="28"/>
          <w:lang w:val="kk-KZ"/>
        </w:rPr>
        <w:t>ғ</w:t>
      </w:r>
      <w:r w:rsidRPr="00695291">
        <w:rPr>
          <w:rFonts w:ascii="Times New Roman" w:hAnsi="Times New Roman"/>
          <w:sz w:val="28"/>
          <w:szCs w:val="28"/>
        </w:rPr>
        <w:t>ына</w:t>
      </w:r>
      <w:r>
        <w:rPr>
          <w:rFonts w:ascii="Times New Roman" w:hAnsi="Times New Roman"/>
          <w:sz w:val="28"/>
          <w:szCs w:val="28"/>
          <w:lang w:val="kk-KZ"/>
        </w:rPr>
        <w:t xml:space="preserve"> </w:t>
      </w:r>
      <w:r w:rsidRPr="00695291">
        <w:rPr>
          <w:rFonts w:ascii="Times New Roman" w:hAnsi="Times New Roman"/>
          <w:sz w:val="28"/>
          <w:szCs w:val="28"/>
        </w:rPr>
        <w:t>таныстыруы</w:t>
      </w:r>
      <w:r>
        <w:rPr>
          <w:rFonts w:ascii="Times New Roman" w:hAnsi="Times New Roman"/>
          <w:sz w:val="28"/>
          <w:szCs w:val="28"/>
          <w:lang w:val="kk-KZ"/>
        </w:rPr>
        <w:t xml:space="preserve"> </w:t>
      </w:r>
      <w:r w:rsidRPr="00695291">
        <w:rPr>
          <w:rFonts w:ascii="Times New Roman" w:hAnsi="Times New Roman"/>
          <w:sz w:val="28"/>
          <w:szCs w:val="28"/>
        </w:rPr>
        <w:t>ед</w:t>
      </w:r>
      <w:r w:rsidRPr="00695291">
        <w:rPr>
          <w:rFonts w:ascii="Times New Roman" w:hAnsi="Times New Roman"/>
          <w:sz w:val="28"/>
          <w:szCs w:val="28"/>
          <w:lang w:val="kk-KZ"/>
        </w:rPr>
        <w:t>і.</w:t>
      </w:r>
      <w:r w:rsidRPr="00695291">
        <w:rPr>
          <w:rFonts w:ascii="Times New Roman" w:hAnsi="Times New Roman"/>
          <w:sz w:val="28"/>
          <w:szCs w:val="28"/>
        </w:rPr>
        <w:t xml:space="preserve"> Сонд</w:t>
      </w:r>
      <w:r w:rsidRPr="00695291">
        <w:rPr>
          <w:rFonts w:ascii="Times New Roman" w:hAnsi="Times New Roman"/>
          <w:sz w:val="28"/>
          <w:szCs w:val="28"/>
          <w:lang w:val="kk-KZ"/>
        </w:rPr>
        <w:t>ық</w:t>
      </w:r>
      <w:r w:rsidRPr="00695291">
        <w:rPr>
          <w:rFonts w:ascii="Times New Roman" w:hAnsi="Times New Roman"/>
          <w:sz w:val="28"/>
          <w:szCs w:val="28"/>
        </w:rPr>
        <w:t>тан</w:t>
      </w:r>
      <w:r>
        <w:rPr>
          <w:rFonts w:ascii="Times New Roman" w:hAnsi="Times New Roman"/>
          <w:sz w:val="28"/>
          <w:szCs w:val="28"/>
        </w:rPr>
        <w:t xml:space="preserve"> </w:t>
      </w:r>
      <w:r w:rsidRPr="00695291">
        <w:rPr>
          <w:rFonts w:ascii="Times New Roman" w:hAnsi="Times New Roman"/>
          <w:sz w:val="28"/>
          <w:szCs w:val="28"/>
        </w:rPr>
        <w:t>ол</w:t>
      </w:r>
      <w:r>
        <w:rPr>
          <w:rFonts w:ascii="Times New Roman" w:hAnsi="Times New Roman"/>
          <w:sz w:val="28"/>
          <w:szCs w:val="28"/>
        </w:rPr>
        <w:t xml:space="preserve"> </w:t>
      </w:r>
      <w:r w:rsidRPr="00695291">
        <w:rPr>
          <w:rFonts w:ascii="Times New Roman" w:hAnsi="Times New Roman"/>
          <w:sz w:val="28"/>
          <w:szCs w:val="28"/>
          <w:lang w:val="kk-KZ"/>
        </w:rPr>
        <w:t>ө</w:t>
      </w:r>
      <w:r w:rsidRPr="00695291">
        <w:rPr>
          <w:rFonts w:ascii="Times New Roman" w:hAnsi="Times New Roman"/>
          <w:sz w:val="28"/>
          <w:szCs w:val="28"/>
        </w:rPr>
        <w:t>з е</w:t>
      </w:r>
      <w:r w:rsidRPr="00695291">
        <w:rPr>
          <w:rFonts w:ascii="Times New Roman" w:hAnsi="Times New Roman"/>
          <w:sz w:val="28"/>
          <w:szCs w:val="28"/>
          <w:lang w:val="kk-KZ"/>
        </w:rPr>
        <w:t>ң</w:t>
      </w:r>
      <w:r w:rsidRPr="00695291">
        <w:rPr>
          <w:rFonts w:ascii="Times New Roman" w:hAnsi="Times New Roman"/>
          <w:sz w:val="28"/>
          <w:szCs w:val="28"/>
        </w:rPr>
        <w:t>бектер</w:t>
      </w:r>
      <w:r w:rsidRPr="00695291">
        <w:rPr>
          <w:rFonts w:ascii="Times New Roman" w:hAnsi="Times New Roman"/>
          <w:sz w:val="28"/>
          <w:szCs w:val="28"/>
          <w:lang w:val="kk-KZ"/>
        </w:rPr>
        <w:t>ін</w:t>
      </w:r>
      <w:r w:rsidRPr="00695291">
        <w:rPr>
          <w:rFonts w:ascii="Times New Roman" w:hAnsi="Times New Roman"/>
          <w:sz w:val="28"/>
          <w:szCs w:val="28"/>
        </w:rPr>
        <w:t>де дала хал</w:t>
      </w:r>
      <w:r w:rsidRPr="00695291">
        <w:rPr>
          <w:rFonts w:ascii="Times New Roman" w:hAnsi="Times New Roman"/>
          <w:sz w:val="28"/>
          <w:szCs w:val="28"/>
          <w:lang w:val="kk-KZ"/>
        </w:rPr>
        <w:t>қ</w:t>
      </w:r>
      <w:r w:rsidRPr="00695291">
        <w:rPr>
          <w:rFonts w:ascii="Times New Roman" w:hAnsi="Times New Roman"/>
          <w:sz w:val="28"/>
          <w:szCs w:val="28"/>
        </w:rPr>
        <w:t>ыны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lang w:val="kk-KZ"/>
        </w:rPr>
        <w:t>қ</w:t>
      </w:r>
      <w:r w:rsidRPr="00695291">
        <w:rPr>
          <w:rFonts w:ascii="Times New Roman" w:hAnsi="Times New Roman"/>
          <w:sz w:val="28"/>
          <w:szCs w:val="28"/>
        </w:rPr>
        <w:t>о</w:t>
      </w:r>
      <w:r w:rsidRPr="00695291">
        <w:rPr>
          <w:rFonts w:ascii="Times New Roman" w:hAnsi="Times New Roman"/>
          <w:sz w:val="28"/>
          <w:szCs w:val="28"/>
          <w:lang w:val="kk-KZ"/>
        </w:rPr>
        <w:t>ға</w:t>
      </w:r>
      <w:r w:rsidRPr="00695291">
        <w:rPr>
          <w:rFonts w:ascii="Times New Roman" w:hAnsi="Times New Roman"/>
          <w:sz w:val="28"/>
          <w:szCs w:val="28"/>
        </w:rPr>
        <w:t>мды</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lang w:val="kk-KZ"/>
        </w:rPr>
        <w:t>өміріне</w:t>
      </w:r>
      <w:r>
        <w:rPr>
          <w:rFonts w:ascii="Times New Roman" w:hAnsi="Times New Roman"/>
          <w:sz w:val="28"/>
          <w:szCs w:val="28"/>
          <w:lang w:val="kk-KZ"/>
        </w:rPr>
        <w:t xml:space="preserve"> </w:t>
      </w:r>
      <w:r w:rsidRPr="00695291">
        <w:rPr>
          <w:rFonts w:ascii="Times New Roman" w:hAnsi="Times New Roman"/>
          <w:sz w:val="28"/>
          <w:szCs w:val="28"/>
        </w:rPr>
        <w:t>ерекше</w:t>
      </w:r>
      <w:r>
        <w:rPr>
          <w:rFonts w:ascii="Times New Roman" w:hAnsi="Times New Roman"/>
          <w:sz w:val="28"/>
          <w:szCs w:val="28"/>
          <w:lang w:val="kk-KZ"/>
        </w:rPr>
        <w:t xml:space="preserve"> </w:t>
      </w:r>
      <w:r w:rsidRPr="00695291">
        <w:rPr>
          <w:rFonts w:ascii="Times New Roman" w:hAnsi="Times New Roman"/>
          <w:sz w:val="28"/>
          <w:szCs w:val="28"/>
          <w:lang w:val="kk-KZ"/>
        </w:rPr>
        <w:t>үңілі</w:t>
      </w:r>
      <w:r w:rsidRPr="00695291">
        <w:rPr>
          <w:rFonts w:ascii="Times New Roman" w:hAnsi="Times New Roman"/>
          <w:sz w:val="28"/>
          <w:szCs w:val="28"/>
        </w:rPr>
        <w:t>п, жан-жа</w:t>
      </w:r>
      <w:r w:rsidRPr="00695291">
        <w:rPr>
          <w:rFonts w:ascii="Times New Roman" w:hAnsi="Times New Roman"/>
          <w:sz w:val="28"/>
          <w:szCs w:val="28"/>
          <w:lang w:val="kk-KZ"/>
        </w:rPr>
        <w:t>қ</w:t>
      </w:r>
      <w:r w:rsidRPr="00695291">
        <w:rPr>
          <w:rFonts w:ascii="Times New Roman" w:hAnsi="Times New Roman"/>
          <w:sz w:val="28"/>
          <w:szCs w:val="28"/>
        </w:rPr>
        <w:t>ты зерттед</w:t>
      </w:r>
      <w:r w:rsidRPr="00695291">
        <w:rPr>
          <w:rFonts w:ascii="Times New Roman" w:hAnsi="Times New Roman"/>
          <w:sz w:val="28"/>
          <w:szCs w:val="28"/>
          <w:lang w:val="kk-KZ"/>
        </w:rPr>
        <w:t>і.</w:t>
      </w:r>
      <w:r w:rsidRPr="00695291">
        <w:rPr>
          <w:rFonts w:ascii="Times New Roman" w:hAnsi="Times New Roman"/>
          <w:sz w:val="28"/>
          <w:szCs w:val="28"/>
        </w:rPr>
        <w:t xml:space="preserve"> Б</w:t>
      </w:r>
      <w:r w:rsidRPr="00695291">
        <w:rPr>
          <w:rFonts w:ascii="Times New Roman" w:hAnsi="Times New Roman"/>
          <w:sz w:val="28"/>
          <w:szCs w:val="28"/>
          <w:lang w:val="kk-KZ"/>
        </w:rPr>
        <w:t>ұ</w:t>
      </w:r>
      <w:r w:rsidRPr="00695291">
        <w:rPr>
          <w:rFonts w:ascii="Times New Roman" w:hAnsi="Times New Roman"/>
          <w:sz w:val="28"/>
          <w:szCs w:val="28"/>
        </w:rPr>
        <w:t>л жерде</w:t>
      </w:r>
      <w:r>
        <w:rPr>
          <w:rFonts w:ascii="Times New Roman" w:hAnsi="Times New Roman"/>
          <w:sz w:val="28"/>
          <w:szCs w:val="28"/>
        </w:rPr>
        <w:t xml:space="preserve"> </w:t>
      </w:r>
      <w:r w:rsidRPr="00695291">
        <w:rPr>
          <w:rFonts w:ascii="Times New Roman" w:hAnsi="Times New Roman"/>
          <w:sz w:val="28"/>
          <w:szCs w:val="28"/>
        </w:rPr>
        <w:t>ол</w:t>
      </w:r>
      <w:r>
        <w:rPr>
          <w:rFonts w:ascii="Times New Roman" w:hAnsi="Times New Roman"/>
          <w:sz w:val="28"/>
          <w:szCs w:val="28"/>
        </w:rPr>
        <w:t xml:space="preserve"> </w:t>
      </w:r>
      <w:r w:rsidRPr="00695291">
        <w:rPr>
          <w:rFonts w:ascii="Times New Roman" w:hAnsi="Times New Roman"/>
          <w:sz w:val="28"/>
          <w:szCs w:val="28"/>
        </w:rPr>
        <w:t>танымд</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rPr>
        <w:t>жа</w:t>
      </w:r>
      <w:r w:rsidRPr="00695291">
        <w:rPr>
          <w:rFonts w:ascii="Times New Roman" w:hAnsi="Times New Roman"/>
          <w:sz w:val="28"/>
          <w:szCs w:val="28"/>
          <w:lang w:val="kk-KZ"/>
        </w:rPr>
        <w:t>ғ</w:t>
      </w:r>
      <w:r w:rsidRPr="00695291">
        <w:rPr>
          <w:rFonts w:ascii="Times New Roman" w:hAnsi="Times New Roman"/>
          <w:sz w:val="28"/>
          <w:szCs w:val="28"/>
        </w:rPr>
        <w:t>ынан</w:t>
      </w:r>
      <w:r>
        <w:rPr>
          <w:rFonts w:ascii="Times New Roman" w:hAnsi="Times New Roman"/>
          <w:sz w:val="28"/>
          <w:szCs w:val="28"/>
        </w:rPr>
        <w:t xml:space="preserve"> </w:t>
      </w:r>
      <w:r w:rsidRPr="00695291">
        <w:rPr>
          <w:rFonts w:ascii="Times New Roman" w:hAnsi="Times New Roman"/>
          <w:sz w:val="28"/>
          <w:szCs w:val="28"/>
        </w:rPr>
        <w:t>зор</w:t>
      </w:r>
      <w:r>
        <w:rPr>
          <w:rFonts w:ascii="Times New Roman" w:hAnsi="Times New Roman"/>
          <w:sz w:val="28"/>
          <w:szCs w:val="28"/>
        </w:rPr>
        <w:t xml:space="preserve"> </w:t>
      </w:r>
      <w:r w:rsidRPr="00695291">
        <w:rPr>
          <w:rFonts w:ascii="Times New Roman" w:hAnsi="Times New Roman"/>
          <w:sz w:val="28"/>
          <w:szCs w:val="28"/>
          <w:lang w:val="kk-KZ"/>
        </w:rPr>
        <w:t>ғ</w:t>
      </w:r>
      <w:r w:rsidRPr="00695291">
        <w:rPr>
          <w:rFonts w:ascii="Times New Roman" w:hAnsi="Times New Roman"/>
          <w:sz w:val="28"/>
          <w:szCs w:val="28"/>
        </w:rPr>
        <w:t>ылыми</w:t>
      </w:r>
      <w:r>
        <w:rPr>
          <w:rFonts w:ascii="Times New Roman" w:hAnsi="Times New Roman"/>
          <w:sz w:val="28"/>
          <w:szCs w:val="28"/>
        </w:rPr>
        <w:t xml:space="preserve"> </w:t>
      </w:r>
      <w:r w:rsidRPr="00695291">
        <w:rPr>
          <w:rFonts w:ascii="Times New Roman" w:hAnsi="Times New Roman"/>
          <w:sz w:val="28"/>
          <w:szCs w:val="28"/>
        </w:rPr>
        <w:t>ма</w:t>
      </w:r>
      <w:r w:rsidRPr="00695291">
        <w:rPr>
          <w:rFonts w:ascii="Times New Roman" w:hAnsi="Times New Roman"/>
          <w:sz w:val="28"/>
          <w:szCs w:val="28"/>
          <w:lang w:val="kk-KZ"/>
        </w:rPr>
        <w:t>ң</w:t>
      </w:r>
      <w:r w:rsidRPr="00695291">
        <w:rPr>
          <w:rFonts w:ascii="Times New Roman" w:hAnsi="Times New Roman"/>
          <w:sz w:val="28"/>
          <w:szCs w:val="28"/>
        </w:rPr>
        <w:t>ызы бар деректер</w:t>
      </w:r>
      <w:r>
        <w:rPr>
          <w:rFonts w:ascii="Times New Roman" w:hAnsi="Times New Roman"/>
          <w:sz w:val="28"/>
          <w:szCs w:val="28"/>
        </w:rPr>
        <w:t xml:space="preserve"> </w:t>
      </w:r>
      <w:r w:rsidRPr="00695291">
        <w:rPr>
          <w:rFonts w:ascii="Times New Roman" w:hAnsi="Times New Roman"/>
          <w:sz w:val="28"/>
          <w:szCs w:val="28"/>
          <w:lang w:val="kk-KZ"/>
        </w:rPr>
        <w:t>қ</w:t>
      </w:r>
      <w:r w:rsidRPr="00695291">
        <w:rPr>
          <w:rFonts w:ascii="Times New Roman" w:hAnsi="Times New Roman"/>
          <w:sz w:val="28"/>
          <w:szCs w:val="28"/>
        </w:rPr>
        <w:t xml:space="preserve">ала </w:t>
      </w:r>
      <w:r w:rsidRPr="00695291">
        <w:rPr>
          <w:rFonts w:ascii="Times New Roman" w:hAnsi="Times New Roman"/>
          <w:sz w:val="28"/>
          <w:szCs w:val="28"/>
          <w:lang w:val="kk-KZ"/>
        </w:rPr>
        <w:t>қ</w:t>
      </w:r>
      <w:r w:rsidRPr="00695291">
        <w:rPr>
          <w:rFonts w:ascii="Times New Roman" w:hAnsi="Times New Roman"/>
          <w:sz w:val="28"/>
          <w:szCs w:val="28"/>
        </w:rPr>
        <w:t>оймай, кейб</w:t>
      </w:r>
      <w:r w:rsidRPr="00695291">
        <w:rPr>
          <w:rFonts w:ascii="Times New Roman" w:hAnsi="Times New Roman"/>
          <w:sz w:val="28"/>
          <w:szCs w:val="28"/>
          <w:lang w:val="kk-KZ"/>
        </w:rPr>
        <w:t>і</w:t>
      </w:r>
      <w:r w:rsidRPr="00695291">
        <w:rPr>
          <w:rFonts w:ascii="Times New Roman" w:hAnsi="Times New Roman"/>
          <w:sz w:val="28"/>
          <w:szCs w:val="28"/>
        </w:rPr>
        <w:t>р</w:t>
      </w:r>
      <w:r>
        <w:rPr>
          <w:rFonts w:ascii="Times New Roman" w:hAnsi="Times New Roman"/>
          <w:sz w:val="28"/>
          <w:szCs w:val="28"/>
        </w:rPr>
        <w:t xml:space="preserve"> </w:t>
      </w:r>
      <w:r w:rsidRPr="00695291">
        <w:rPr>
          <w:rFonts w:ascii="Times New Roman" w:hAnsi="Times New Roman"/>
          <w:sz w:val="28"/>
          <w:szCs w:val="28"/>
          <w:lang w:val="kk-KZ"/>
        </w:rPr>
        <w:t>қ</w:t>
      </w:r>
      <w:r w:rsidRPr="00695291">
        <w:rPr>
          <w:rFonts w:ascii="Times New Roman" w:hAnsi="Times New Roman"/>
          <w:sz w:val="28"/>
          <w:szCs w:val="28"/>
        </w:rPr>
        <w:t>иынды ой топтаушыларында орта</w:t>
      </w:r>
      <w:r w:rsidRPr="00695291">
        <w:rPr>
          <w:rFonts w:ascii="Times New Roman" w:hAnsi="Times New Roman"/>
          <w:sz w:val="28"/>
          <w:szCs w:val="28"/>
          <w:lang w:val="kk-KZ"/>
        </w:rPr>
        <w:t>ғ</w:t>
      </w:r>
      <w:r w:rsidRPr="00695291">
        <w:rPr>
          <w:rFonts w:ascii="Times New Roman" w:hAnsi="Times New Roman"/>
          <w:sz w:val="28"/>
          <w:szCs w:val="28"/>
        </w:rPr>
        <w:t>а салды. Шо</w:t>
      </w:r>
      <w:r w:rsidRPr="00695291">
        <w:rPr>
          <w:rFonts w:ascii="Times New Roman" w:hAnsi="Times New Roman"/>
          <w:sz w:val="28"/>
          <w:szCs w:val="28"/>
          <w:lang w:val="kk-KZ"/>
        </w:rPr>
        <w:t>қ</w:t>
      </w:r>
      <w:r w:rsidRPr="00695291">
        <w:rPr>
          <w:rFonts w:ascii="Times New Roman" w:hAnsi="Times New Roman"/>
          <w:sz w:val="28"/>
          <w:szCs w:val="28"/>
        </w:rPr>
        <w:t xml:space="preserve">ан </w:t>
      </w:r>
      <w:r w:rsidRPr="00695291">
        <w:rPr>
          <w:rFonts w:ascii="Times New Roman" w:hAnsi="Times New Roman"/>
          <w:sz w:val="28"/>
          <w:szCs w:val="28"/>
          <w:lang w:val="kk-KZ"/>
        </w:rPr>
        <w:t>ө</w:t>
      </w:r>
      <w:r w:rsidRPr="00695291">
        <w:rPr>
          <w:rFonts w:ascii="Times New Roman" w:hAnsi="Times New Roman"/>
          <w:sz w:val="28"/>
          <w:szCs w:val="28"/>
        </w:rPr>
        <w:t>з хал</w:t>
      </w:r>
      <w:r w:rsidRPr="00695291">
        <w:rPr>
          <w:rFonts w:ascii="Times New Roman" w:hAnsi="Times New Roman"/>
          <w:sz w:val="28"/>
          <w:szCs w:val="28"/>
          <w:lang w:val="kk-KZ"/>
        </w:rPr>
        <w:t>қ</w:t>
      </w:r>
      <w:r w:rsidRPr="00695291">
        <w:rPr>
          <w:rFonts w:ascii="Times New Roman" w:hAnsi="Times New Roman"/>
          <w:sz w:val="28"/>
          <w:szCs w:val="28"/>
        </w:rPr>
        <w:t>ыны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тарихын м</w:t>
      </w:r>
      <w:r w:rsidRPr="00695291">
        <w:rPr>
          <w:rFonts w:ascii="Times New Roman" w:hAnsi="Times New Roman"/>
          <w:sz w:val="28"/>
          <w:szCs w:val="28"/>
          <w:lang w:val="kk-KZ"/>
        </w:rPr>
        <w:t>ә</w:t>
      </w:r>
      <w:r w:rsidRPr="00695291">
        <w:rPr>
          <w:rFonts w:ascii="Times New Roman" w:hAnsi="Times New Roman"/>
          <w:sz w:val="28"/>
          <w:szCs w:val="28"/>
        </w:rPr>
        <w:t>дениет</w:t>
      </w:r>
      <w:r w:rsidRPr="00695291">
        <w:rPr>
          <w:rFonts w:ascii="Times New Roman" w:hAnsi="Times New Roman"/>
          <w:sz w:val="28"/>
          <w:szCs w:val="28"/>
          <w:lang w:val="kk-KZ"/>
        </w:rPr>
        <w:t>і</w:t>
      </w:r>
      <w:r>
        <w:rPr>
          <w:rFonts w:ascii="Times New Roman" w:hAnsi="Times New Roman"/>
          <w:sz w:val="28"/>
          <w:szCs w:val="28"/>
          <w:lang w:val="kk-KZ"/>
        </w:rPr>
        <w:t xml:space="preserve"> </w:t>
      </w:r>
      <w:r w:rsidRPr="00695291">
        <w:rPr>
          <w:rFonts w:ascii="Times New Roman" w:hAnsi="Times New Roman"/>
          <w:sz w:val="28"/>
          <w:szCs w:val="28"/>
        </w:rPr>
        <w:t>ерте</w:t>
      </w:r>
      <w:r>
        <w:rPr>
          <w:rFonts w:ascii="Times New Roman" w:hAnsi="Times New Roman"/>
          <w:sz w:val="28"/>
          <w:szCs w:val="28"/>
        </w:rPr>
        <w:t xml:space="preserve"> </w:t>
      </w:r>
      <w:r w:rsidRPr="00695291">
        <w:rPr>
          <w:rFonts w:ascii="Times New Roman" w:hAnsi="Times New Roman"/>
          <w:sz w:val="28"/>
          <w:szCs w:val="28"/>
        </w:rPr>
        <w:t>таныл</w:t>
      </w:r>
      <w:r w:rsidRPr="00695291">
        <w:rPr>
          <w:rFonts w:ascii="Times New Roman" w:hAnsi="Times New Roman"/>
          <w:sz w:val="28"/>
          <w:szCs w:val="28"/>
          <w:lang w:val="kk-KZ"/>
        </w:rPr>
        <w:t>ғ</w:t>
      </w:r>
      <w:r w:rsidRPr="00695291">
        <w:rPr>
          <w:rFonts w:ascii="Times New Roman" w:hAnsi="Times New Roman"/>
          <w:sz w:val="28"/>
          <w:szCs w:val="28"/>
        </w:rPr>
        <w:t>ан елдер</w:t>
      </w:r>
      <w:r>
        <w:rPr>
          <w:rFonts w:ascii="Times New Roman" w:hAnsi="Times New Roman"/>
          <w:sz w:val="28"/>
          <w:szCs w:val="28"/>
        </w:rPr>
        <w:t xml:space="preserve"> </w:t>
      </w:r>
      <w:r w:rsidRPr="00695291">
        <w:rPr>
          <w:rFonts w:ascii="Times New Roman" w:hAnsi="Times New Roman"/>
          <w:sz w:val="28"/>
          <w:szCs w:val="28"/>
        </w:rPr>
        <w:t>мен</w:t>
      </w:r>
      <w:r>
        <w:rPr>
          <w:rFonts w:ascii="Times New Roman" w:hAnsi="Times New Roman"/>
          <w:sz w:val="28"/>
          <w:szCs w:val="28"/>
        </w:rPr>
        <w:t xml:space="preserve"> </w:t>
      </w:r>
      <w:r w:rsidRPr="00695291">
        <w:rPr>
          <w:rFonts w:ascii="Times New Roman" w:hAnsi="Times New Roman"/>
          <w:sz w:val="28"/>
          <w:szCs w:val="28"/>
        </w:rPr>
        <w:t>саба</w:t>
      </w:r>
      <w:r w:rsidRPr="00695291">
        <w:rPr>
          <w:rFonts w:ascii="Times New Roman" w:hAnsi="Times New Roman"/>
          <w:sz w:val="28"/>
          <w:szCs w:val="28"/>
          <w:lang w:val="kk-KZ"/>
        </w:rPr>
        <w:t>қ</w:t>
      </w:r>
      <w:r w:rsidRPr="00695291">
        <w:rPr>
          <w:rFonts w:ascii="Times New Roman" w:hAnsi="Times New Roman"/>
          <w:sz w:val="28"/>
          <w:szCs w:val="28"/>
        </w:rPr>
        <w:t>тастыра</w:t>
      </w:r>
      <w:r>
        <w:rPr>
          <w:rFonts w:ascii="Times New Roman" w:hAnsi="Times New Roman"/>
          <w:sz w:val="28"/>
          <w:szCs w:val="28"/>
        </w:rPr>
        <w:t xml:space="preserve">  </w:t>
      </w:r>
      <w:r w:rsidRPr="00695291">
        <w:rPr>
          <w:rFonts w:ascii="Times New Roman" w:hAnsi="Times New Roman"/>
          <w:sz w:val="28"/>
          <w:szCs w:val="28"/>
        </w:rPr>
        <w:t>сипаттайды: «Б</w:t>
      </w:r>
      <w:r w:rsidRPr="00695291">
        <w:rPr>
          <w:rFonts w:ascii="Times New Roman" w:hAnsi="Times New Roman"/>
          <w:sz w:val="28"/>
          <w:szCs w:val="28"/>
          <w:lang w:val="kk-KZ"/>
        </w:rPr>
        <w:t>і</w:t>
      </w:r>
      <w:r w:rsidRPr="00695291">
        <w:rPr>
          <w:rFonts w:ascii="Times New Roman" w:hAnsi="Times New Roman"/>
          <w:sz w:val="28"/>
          <w:szCs w:val="28"/>
        </w:rPr>
        <w:t>зд</w:t>
      </w:r>
      <w:r w:rsidRPr="00695291">
        <w:rPr>
          <w:rFonts w:ascii="Times New Roman" w:hAnsi="Times New Roman"/>
          <w:sz w:val="28"/>
          <w:szCs w:val="28"/>
          <w:lang w:val="kk-KZ"/>
        </w:rPr>
        <w:t>ің</w:t>
      </w:r>
      <w:r w:rsidRPr="00695291">
        <w:rPr>
          <w:rFonts w:ascii="Times New Roman" w:hAnsi="Times New Roman"/>
          <w:sz w:val="28"/>
          <w:szCs w:val="28"/>
        </w:rPr>
        <w:t xml:space="preserve"> хал</w:t>
      </w:r>
      <w:r w:rsidRPr="00695291">
        <w:rPr>
          <w:rFonts w:ascii="Times New Roman" w:hAnsi="Times New Roman"/>
          <w:sz w:val="28"/>
          <w:szCs w:val="28"/>
          <w:lang w:val="kk-KZ"/>
        </w:rPr>
        <w:t>ық</w:t>
      </w:r>
      <w:r w:rsidRPr="00695291">
        <w:rPr>
          <w:rFonts w:ascii="Times New Roman" w:hAnsi="Times New Roman"/>
          <w:sz w:val="28"/>
          <w:szCs w:val="28"/>
        </w:rPr>
        <w:t>ты</w:t>
      </w:r>
      <w:r w:rsidRPr="00695291">
        <w:rPr>
          <w:rFonts w:ascii="Times New Roman" w:hAnsi="Times New Roman"/>
          <w:sz w:val="28"/>
          <w:szCs w:val="28"/>
          <w:lang w:val="kk-KZ"/>
        </w:rPr>
        <w:t>ң</w:t>
      </w:r>
      <w:r w:rsidRPr="00695291">
        <w:rPr>
          <w:rFonts w:ascii="Times New Roman" w:hAnsi="Times New Roman"/>
          <w:sz w:val="28"/>
          <w:szCs w:val="28"/>
        </w:rPr>
        <w:t xml:space="preserve"> бай ж</w:t>
      </w:r>
      <w:r w:rsidRPr="00695291">
        <w:rPr>
          <w:rFonts w:ascii="Times New Roman" w:hAnsi="Times New Roman"/>
          <w:sz w:val="28"/>
          <w:szCs w:val="28"/>
          <w:lang w:val="kk-KZ"/>
        </w:rPr>
        <w:t>ә</w:t>
      </w:r>
      <w:r w:rsidRPr="00695291">
        <w:rPr>
          <w:rFonts w:ascii="Times New Roman" w:hAnsi="Times New Roman"/>
          <w:sz w:val="28"/>
          <w:szCs w:val="28"/>
        </w:rPr>
        <w:t>не поэзиял</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lang w:val="kk-KZ"/>
        </w:rPr>
        <w:t>құ</w:t>
      </w:r>
      <w:r w:rsidRPr="00695291">
        <w:rPr>
          <w:rFonts w:ascii="Times New Roman" w:hAnsi="Times New Roman"/>
          <w:sz w:val="28"/>
          <w:szCs w:val="28"/>
        </w:rPr>
        <w:t>ны</w:t>
      </w:r>
      <w:r>
        <w:rPr>
          <w:rFonts w:ascii="Times New Roman" w:hAnsi="Times New Roman"/>
          <w:sz w:val="28"/>
          <w:szCs w:val="28"/>
        </w:rPr>
        <w:t xml:space="preserve"> </w:t>
      </w:r>
      <w:r w:rsidRPr="00695291">
        <w:rPr>
          <w:rFonts w:ascii="Times New Roman" w:hAnsi="Times New Roman"/>
          <w:sz w:val="28"/>
          <w:szCs w:val="28"/>
        </w:rPr>
        <w:t>жо</w:t>
      </w:r>
      <w:r w:rsidRPr="00695291">
        <w:rPr>
          <w:rFonts w:ascii="Times New Roman" w:hAnsi="Times New Roman"/>
          <w:sz w:val="28"/>
          <w:szCs w:val="28"/>
          <w:lang w:val="kk-KZ"/>
        </w:rPr>
        <w:t>ғ</w:t>
      </w:r>
      <w:r w:rsidRPr="00695291">
        <w:rPr>
          <w:rFonts w:ascii="Times New Roman" w:hAnsi="Times New Roman"/>
          <w:sz w:val="28"/>
          <w:szCs w:val="28"/>
        </w:rPr>
        <w:t>ары, реалист</w:t>
      </w:r>
      <w:r w:rsidRPr="00695291">
        <w:rPr>
          <w:rFonts w:ascii="Times New Roman" w:hAnsi="Times New Roman"/>
          <w:sz w:val="28"/>
          <w:szCs w:val="28"/>
          <w:lang w:val="kk-KZ"/>
        </w:rPr>
        <w:t>ік</w:t>
      </w:r>
      <w:r>
        <w:rPr>
          <w:rFonts w:ascii="Times New Roman" w:hAnsi="Times New Roman"/>
          <w:sz w:val="28"/>
          <w:szCs w:val="28"/>
          <w:lang w:val="kk-KZ"/>
        </w:rPr>
        <w:t xml:space="preserve"> </w:t>
      </w:r>
      <w:r w:rsidRPr="00695291">
        <w:rPr>
          <w:rFonts w:ascii="Times New Roman" w:hAnsi="Times New Roman"/>
          <w:sz w:val="28"/>
          <w:szCs w:val="28"/>
          <w:lang w:val="kk-KZ"/>
        </w:rPr>
        <w:t>ә</w:t>
      </w:r>
      <w:r w:rsidRPr="00695291">
        <w:rPr>
          <w:rFonts w:ascii="Times New Roman" w:hAnsi="Times New Roman"/>
          <w:sz w:val="28"/>
          <w:szCs w:val="28"/>
        </w:rPr>
        <w:t>дебиет</w:t>
      </w:r>
      <w:r w:rsidRPr="00695291">
        <w:rPr>
          <w:rFonts w:ascii="Times New Roman" w:hAnsi="Times New Roman"/>
          <w:sz w:val="28"/>
          <w:szCs w:val="28"/>
          <w:lang w:val="kk-KZ"/>
        </w:rPr>
        <w:t>і</w:t>
      </w:r>
      <w:r w:rsidRPr="00695291">
        <w:rPr>
          <w:rFonts w:ascii="Times New Roman" w:hAnsi="Times New Roman"/>
          <w:sz w:val="28"/>
          <w:szCs w:val="28"/>
        </w:rPr>
        <w:t xml:space="preserve"> бар. Олшы</w:t>
      </w:r>
      <w:r w:rsidRPr="00695291">
        <w:rPr>
          <w:rFonts w:ascii="Times New Roman" w:hAnsi="Times New Roman"/>
          <w:sz w:val="28"/>
          <w:szCs w:val="28"/>
          <w:lang w:val="kk-KZ"/>
        </w:rPr>
        <w:t>ғ</w:t>
      </w:r>
      <w:r w:rsidRPr="00695291">
        <w:rPr>
          <w:rFonts w:ascii="Times New Roman" w:hAnsi="Times New Roman"/>
          <w:sz w:val="28"/>
          <w:szCs w:val="28"/>
        </w:rPr>
        <w:t>ысты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эпосына</w:t>
      </w:r>
      <w:r>
        <w:rPr>
          <w:rFonts w:ascii="Times New Roman" w:hAnsi="Times New Roman"/>
          <w:sz w:val="28"/>
          <w:szCs w:val="28"/>
        </w:rPr>
        <w:t xml:space="preserve"> </w:t>
      </w:r>
      <w:r w:rsidRPr="00695291">
        <w:rPr>
          <w:rFonts w:ascii="Times New Roman" w:hAnsi="Times New Roman"/>
          <w:sz w:val="28"/>
          <w:szCs w:val="28"/>
        </w:rPr>
        <w:t>емес</w:t>
      </w:r>
      <w:r>
        <w:rPr>
          <w:rFonts w:ascii="Times New Roman" w:hAnsi="Times New Roman"/>
          <w:sz w:val="28"/>
          <w:szCs w:val="28"/>
        </w:rPr>
        <w:t xml:space="preserve"> </w:t>
      </w:r>
      <w:r w:rsidRPr="00695291">
        <w:rPr>
          <w:rFonts w:ascii="Times New Roman" w:hAnsi="Times New Roman"/>
          <w:sz w:val="28"/>
          <w:szCs w:val="28"/>
        </w:rPr>
        <w:t>индо</w:t>
      </w:r>
      <w:r>
        <w:rPr>
          <w:rFonts w:ascii="Times New Roman" w:hAnsi="Times New Roman"/>
          <w:sz w:val="28"/>
          <w:szCs w:val="28"/>
        </w:rPr>
        <w:t>-</w:t>
      </w:r>
      <w:r w:rsidRPr="00695291">
        <w:rPr>
          <w:rFonts w:ascii="Times New Roman" w:hAnsi="Times New Roman"/>
          <w:sz w:val="28"/>
          <w:szCs w:val="28"/>
        </w:rPr>
        <w:t>германды</w:t>
      </w:r>
      <w:r w:rsidRPr="00695291">
        <w:rPr>
          <w:rFonts w:ascii="Times New Roman" w:hAnsi="Times New Roman"/>
          <w:sz w:val="28"/>
          <w:szCs w:val="28"/>
          <w:lang w:val="kk-KZ"/>
        </w:rPr>
        <w:t>қ</w:t>
      </w:r>
      <w:r w:rsidRPr="00695291">
        <w:rPr>
          <w:rFonts w:ascii="Times New Roman" w:hAnsi="Times New Roman"/>
          <w:sz w:val="28"/>
          <w:szCs w:val="28"/>
        </w:rPr>
        <w:t xml:space="preserve"> эпос</w:t>
      </w:r>
      <w:r w:rsidRPr="00695291">
        <w:rPr>
          <w:rFonts w:ascii="Times New Roman" w:hAnsi="Times New Roman"/>
          <w:sz w:val="28"/>
          <w:szCs w:val="28"/>
          <w:lang w:val="kk-KZ"/>
        </w:rPr>
        <w:t>қ</w:t>
      </w:r>
      <w:r w:rsidRPr="00695291">
        <w:rPr>
          <w:rFonts w:ascii="Times New Roman" w:hAnsi="Times New Roman"/>
          <w:sz w:val="28"/>
          <w:szCs w:val="28"/>
        </w:rPr>
        <w:t xml:space="preserve">а </w:t>
      </w:r>
      <w:r w:rsidRPr="00695291">
        <w:rPr>
          <w:rFonts w:ascii="Times New Roman" w:hAnsi="Times New Roman"/>
          <w:sz w:val="28"/>
          <w:szCs w:val="28"/>
          <w:lang w:val="kk-KZ"/>
        </w:rPr>
        <w:t>ұқ</w:t>
      </w:r>
      <w:r w:rsidRPr="00695291">
        <w:rPr>
          <w:rFonts w:ascii="Times New Roman" w:hAnsi="Times New Roman"/>
          <w:sz w:val="28"/>
          <w:szCs w:val="28"/>
        </w:rPr>
        <w:t>сайды»,-</w:t>
      </w:r>
      <w:r>
        <w:rPr>
          <w:rFonts w:ascii="Times New Roman" w:hAnsi="Times New Roman"/>
          <w:sz w:val="28"/>
          <w:szCs w:val="28"/>
        </w:rPr>
        <w:t xml:space="preserve"> </w:t>
      </w:r>
      <w:r w:rsidRPr="00695291">
        <w:rPr>
          <w:rFonts w:ascii="Times New Roman" w:hAnsi="Times New Roman"/>
          <w:sz w:val="28"/>
          <w:szCs w:val="28"/>
        </w:rPr>
        <w:t>деп ой т</w:t>
      </w:r>
      <w:r w:rsidRPr="00695291">
        <w:rPr>
          <w:rFonts w:ascii="Times New Roman" w:hAnsi="Times New Roman"/>
          <w:sz w:val="28"/>
          <w:szCs w:val="28"/>
          <w:lang w:val="kk-KZ"/>
        </w:rPr>
        <w:t>үйі</w:t>
      </w:r>
      <w:r w:rsidRPr="00695291">
        <w:rPr>
          <w:rFonts w:ascii="Times New Roman" w:hAnsi="Times New Roman"/>
          <w:sz w:val="28"/>
          <w:szCs w:val="28"/>
        </w:rPr>
        <w:t>ндейкеле, ол</w:t>
      </w:r>
      <w:r w:rsidRPr="00695291">
        <w:rPr>
          <w:rFonts w:ascii="Times New Roman" w:hAnsi="Times New Roman"/>
          <w:sz w:val="28"/>
          <w:szCs w:val="28"/>
          <w:lang w:val="kk-KZ"/>
        </w:rPr>
        <w:t>қ</w:t>
      </w:r>
      <w:r w:rsidRPr="00695291">
        <w:rPr>
          <w:rFonts w:ascii="Times New Roman" w:hAnsi="Times New Roman"/>
          <w:sz w:val="28"/>
          <w:szCs w:val="28"/>
        </w:rPr>
        <w:t>аза</w:t>
      </w:r>
      <w:r w:rsidRPr="00695291">
        <w:rPr>
          <w:rFonts w:ascii="Times New Roman" w:hAnsi="Times New Roman"/>
          <w:sz w:val="28"/>
          <w:szCs w:val="28"/>
          <w:lang w:val="kk-KZ"/>
        </w:rPr>
        <w:t>қ</w:t>
      </w:r>
      <w:r w:rsidRPr="00695291">
        <w:rPr>
          <w:rFonts w:ascii="Times New Roman" w:hAnsi="Times New Roman"/>
          <w:sz w:val="28"/>
          <w:szCs w:val="28"/>
        </w:rPr>
        <w:t>тарды</w:t>
      </w:r>
      <w:r w:rsidRPr="00695291">
        <w:rPr>
          <w:rFonts w:ascii="Times New Roman" w:hAnsi="Times New Roman"/>
          <w:sz w:val="28"/>
          <w:szCs w:val="28"/>
          <w:lang w:val="kk-KZ"/>
        </w:rPr>
        <w:t>ң</w:t>
      </w:r>
      <w:r w:rsidRPr="00695291">
        <w:rPr>
          <w:rFonts w:ascii="Times New Roman" w:hAnsi="Times New Roman"/>
          <w:sz w:val="28"/>
          <w:szCs w:val="28"/>
        </w:rPr>
        <w:t>руханибайлы</w:t>
      </w:r>
      <w:r w:rsidRPr="00695291">
        <w:rPr>
          <w:rFonts w:ascii="Times New Roman" w:hAnsi="Times New Roman"/>
          <w:sz w:val="28"/>
          <w:szCs w:val="28"/>
          <w:lang w:val="kk-KZ"/>
        </w:rPr>
        <w:t>ғ</w:t>
      </w:r>
      <w:r w:rsidRPr="00695291">
        <w:rPr>
          <w:rFonts w:ascii="Times New Roman" w:hAnsi="Times New Roman"/>
          <w:sz w:val="28"/>
          <w:szCs w:val="28"/>
        </w:rPr>
        <w:t xml:space="preserve">ынцивилизациясы аса бай </w:t>
      </w:r>
      <w:r w:rsidRPr="00695291">
        <w:rPr>
          <w:rFonts w:ascii="Times New Roman" w:hAnsi="Times New Roman"/>
          <w:sz w:val="28"/>
          <w:szCs w:val="28"/>
          <w:lang w:val="kk-KZ"/>
        </w:rPr>
        <w:t xml:space="preserve">ірі </w:t>
      </w:r>
      <w:r w:rsidRPr="00695291">
        <w:rPr>
          <w:rFonts w:ascii="Times New Roman" w:hAnsi="Times New Roman"/>
          <w:sz w:val="28"/>
          <w:szCs w:val="28"/>
        </w:rPr>
        <w:t>елдермен т</w:t>
      </w:r>
      <w:r w:rsidRPr="00695291">
        <w:rPr>
          <w:rFonts w:ascii="Times New Roman" w:hAnsi="Times New Roman"/>
          <w:sz w:val="28"/>
          <w:szCs w:val="28"/>
          <w:lang w:val="kk-KZ"/>
        </w:rPr>
        <w:t>ө</w:t>
      </w:r>
      <w:r w:rsidRPr="00695291">
        <w:rPr>
          <w:rFonts w:ascii="Times New Roman" w:hAnsi="Times New Roman"/>
          <w:sz w:val="28"/>
          <w:szCs w:val="28"/>
        </w:rPr>
        <w:t>pкiндeппipe</w:t>
      </w:r>
      <w:r w:rsidRPr="00695291">
        <w:rPr>
          <w:rFonts w:ascii="Times New Roman" w:hAnsi="Times New Roman"/>
          <w:sz w:val="28"/>
          <w:szCs w:val="28"/>
          <w:lang w:val="kk-KZ"/>
        </w:rPr>
        <w:t>қ</w:t>
      </w:r>
      <w:r w:rsidRPr="00695291">
        <w:rPr>
          <w:rFonts w:ascii="Times New Roman" w:hAnsi="Times New Roman"/>
          <w:sz w:val="28"/>
          <w:szCs w:val="28"/>
        </w:rPr>
        <w:t>арайды. Енд</w:t>
      </w:r>
      <w:r w:rsidRPr="00695291">
        <w:rPr>
          <w:rFonts w:ascii="Times New Roman" w:hAnsi="Times New Roman"/>
          <w:sz w:val="28"/>
          <w:szCs w:val="28"/>
          <w:lang w:val="kk-KZ"/>
        </w:rPr>
        <w:t>іб</w:t>
      </w:r>
      <w:r w:rsidRPr="00695291">
        <w:rPr>
          <w:rFonts w:ascii="Times New Roman" w:hAnsi="Times New Roman"/>
          <w:sz w:val="28"/>
          <w:szCs w:val="28"/>
          <w:lang w:val="en-US"/>
        </w:rPr>
        <w:t>ip</w:t>
      </w:r>
      <w:r w:rsidRPr="00695291">
        <w:rPr>
          <w:rFonts w:ascii="Times New Roman" w:hAnsi="Times New Roman"/>
          <w:sz w:val="28"/>
          <w:szCs w:val="28"/>
        </w:rPr>
        <w:t xml:space="preserve"> е</w:t>
      </w:r>
      <w:r w:rsidRPr="00695291">
        <w:rPr>
          <w:rFonts w:ascii="Times New Roman" w:hAnsi="Times New Roman"/>
          <w:sz w:val="28"/>
          <w:szCs w:val="28"/>
          <w:lang w:val="kk-KZ"/>
        </w:rPr>
        <w:t>ң</w:t>
      </w:r>
      <w:r w:rsidRPr="00695291">
        <w:rPr>
          <w:rFonts w:ascii="Times New Roman" w:hAnsi="Times New Roman"/>
          <w:sz w:val="28"/>
          <w:szCs w:val="28"/>
        </w:rPr>
        <w:t>бе</w:t>
      </w:r>
      <w:r w:rsidRPr="00695291">
        <w:rPr>
          <w:rFonts w:ascii="Times New Roman" w:hAnsi="Times New Roman"/>
          <w:sz w:val="28"/>
          <w:szCs w:val="28"/>
          <w:lang w:val="kk-KZ"/>
        </w:rPr>
        <w:t>гі</w:t>
      </w:r>
      <w:r w:rsidRPr="00695291">
        <w:rPr>
          <w:rFonts w:ascii="Times New Roman" w:hAnsi="Times New Roman"/>
          <w:sz w:val="28"/>
          <w:szCs w:val="28"/>
        </w:rPr>
        <w:t xml:space="preserve">ндеолбылайдепжазады: </w:t>
      </w:r>
      <w:r w:rsidRPr="00695291">
        <w:rPr>
          <w:rStyle w:val="11"/>
          <w:sz w:val="28"/>
          <w:szCs w:val="28"/>
          <w:lang w:val="ru-RU" w:eastAsia="ru-RU"/>
        </w:rPr>
        <w:t>«</w:t>
      </w:r>
      <w:r w:rsidRPr="00695291">
        <w:rPr>
          <w:rStyle w:val="11"/>
          <w:sz w:val="28"/>
          <w:szCs w:val="28"/>
          <w:lang w:val="kk-KZ" w:eastAsia="ru-RU"/>
        </w:rPr>
        <w:t xml:space="preserve">Түрік </w:t>
      </w:r>
      <w:r w:rsidRPr="00695291">
        <w:rPr>
          <w:rFonts w:ascii="Times New Roman" w:hAnsi="Times New Roman"/>
          <w:sz w:val="28"/>
          <w:szCs w:val="28"/>
        </w:rPr>
        <w:t>тектес хал</w:t>
      </w:r>
      <w:r w:rsidRPr="00695291">
        <w:rPr>
          <w:rFonts w:ascii="Times New Roman" w:hAnsi="Times New Roman"/>
          <w:sz w:val="28"/>
          <w:szCs w:val="28"/>
          <w:lang w:val="kk-KZ"/>
        </w:rPr>
        <w:t>ық</w:t>
      </w:r>
      <w:r w:rsidRPr="00695291">
        <w:rPr>
          <w:rFonts w:ascii="Times New Roman" w:hAnsi="Times New Roman"/>
          <w:sz w:val="28"/>
          <w:szCs w:val="28"/>
        </w:rPr>
        <w:t>тарды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lang w:val="kk-KZ"/>
        </w:rPr>
        <w:t>іші</w:t>
      </w:r>
      <w:r w:rsidRPr="00695291">
        <w:rPr>
          <w:rFonts w:ascii="Times New Roman" w:hAnsi="Times New Roman"/>
          <w:sz w:val="28"/>
          <w:szCs w:val="28"/>
        </w:rPr>
        <w:t>нде</w:t>
      </w:r>
      <w:r>
        <w:rPr>
          <w:rFonts w:ascii="Times New Roman" w:hAnsi="Times New Roman"/>
          <w:sz w:val="28"/>
          <w:szCs w:val="28"/>
        </w:rPr>
        <w:t xml:space="preserve"> </w:t>
      </w:r>
      <w:r w:rsidRPr="00695291">
        <w:rPr>
          <w:rFonts w:ascii="Times New Roman" w:hAnsi="Times New Roman"/>
          <w:sz w:val="28"/>
          <w:szCs w:val="28"/>
        </w:rPr>
        <w:t>поэтикал</w:t>
      </w:r>
      <w:r w:rsidRPr="00695291">
        <w:rPr>
          <w:rFonts w:ascii="Times New Roman" w:hAnsi="Times New Roman"/>
          <w:sz w:val="28"/>
          <w:szCs w:val="28"/>
          <w:lang w:val="kk-KZ"/>
        </w:rPr>
        <w:t>ық</w:t>
      </w:r>
      <w:r>
        <w:rPr>
          <w:rFonts w:ascii="Times New Roman" w:hAnsi="Times New Roman"/>
          <w:sz w:val="28"/>
          <w:szCs w:val="28"/>
          <w:lang w:val="kk-KZ"/>
        </w:rPr>
        <w:t xml:space="preserve"> </w:t>
      </w:r>
      <w:r w:rsidRPr="00695291">
        <w:rPr>
          <w:rFonts w:ascii="Times New Roman" w:hAnsi="Times New Roman"/>
          <w:sz w:val="28"/>
          <w:szCs w:val="28"/>
          <w:lang w:val="kk-KZ"/>
        </w:rPr>
        <w:t>қ</w:t>
      </w:r>
      <w:r w:rsidRPr="00695291">
        <w:rPr>
          <w:rFonts w:ascii="Times New Roman" w:hAnsi="Times New Roman"/>
          <w:sz w:val="28"/>
          <w:szCs w:val="28"/>
        </w:rPr>
        <w:t>аб</w:t>
      </w:r>
      <w:r w:rsidRPr="00695291">
        <w:rPr>
          <w:rFonts w:ascii="Times New Roman" w:hAnsi="Times New Roman"/>
          <w:sz w:val="28"/>
          <w:szCs w:val="28"/>
          <w:lang w:val="kk-KZ"/>
        </w:rPr>
        <w:t>л</w:t>
      </w:r>
      <w:r w:rsidRPr="00695291">
        <w:rPr>
          <w:rFonts w:ascii="Times New Roman" w:hAnsi="Times New Roman"/>
          <w:sz w:val="28"/>
          <w:szCs w:val="28"/>
        </w:rPr>
        <w:t>ет</w:t>
      </w:r>
      <w:r w:rsidRPr="00695291">
        <w:rPr>
          <w:rFonts w:ascii="Times New Roman" w:hAnsi="Times New Roman"/>
          <w:sz w:val="28"/>
          <w:szCs w:val="28"/>
          <w:lang w:val="kk-KZ"/>
        </w:rPr>
        <w:t>і</w:t>
      </w:r>
      <w:r>
        <w:rPr>
          <w:rFonts w:ascii="Times New Roman" w:hAnsi="Times New Roman"/>
          <w:sz w:val="28"/>
          <w:szCs w:val="28"/>
          <w:lang w:val="kk-KZ"/>
        </w:rPr>
        <w:t xml:space="preserve"> </w:t>
      </w:r>
      <w:r w:rsidRPr="00695291">
        <w:rPr>
          <w:rFonts w:ascii="Times New Roman" w:hAnsi="Times New Roman"/>
          <w:sz w:val="28"/>
          <w:szCs w:val="28"/>
        </w:rPr>
        <w:t>жа</w:t>
      </w:r>
      <w:r w:rsidRPr="00695291">
        <w:rPr>
          <w:rFonts w:ascii="Times New Roman" w:hAnsi="Times New Roman"/>
          <w:sz w:val="28"/>
          <w:szCs w:val="28"/>
          <w:lang w:val="kk-KZ"/>
        </w:rPr>
        <w:t>ғ</w:t>
      </w:r>
      <w:r w:rsidRPr="00695291">
        <w:rPr>
          <w:rFonts w:ascii="Times New Roman" w:hAnsi="Times New Roman"/>
          <w:sz w:val="28"/>
          <w:szCs w:val="28"/>
        </w:rPr>
        <w:t>ынан</w:t>
      </w:r>
      <w:r>
        <w:rPr>
          <w:rFonts w:ascii="Times New Roman" w:hAnsi="Times New Roman"/>
          <w:sz w:val="28"/>
          <w:szCs w:val="28"/>
        </w:rPr>
        <w:t xml:space="preserve"> </w:t>
      </w:r>
      <w:r w:rsidRPr="00695291">
        <w:rPr>
          <w:rFonts w:ascii="Times New Roman" w:hAnsi="Times New Roman"/>
          <w:sz w:val="28"/>
          <w:szCs w:val="28"/>
          <w:lang w:val="kk-KZ"/>
        </w:rPr>
        <w:t>қ</w:t>
      </w:r>
      <w:r w:rsidRPr="00695291">
        <w:rPr>
          <w:rFonts w:ascii="Times New Roman" w:hAnsi="Times New Roman"/>
          <w:sz w:val="28"/>
          <w:szCs w:val="28"/>
        </w:rPr>
        <w:t>аза</w:t>
      </w:r>
      <w:r w:rsidRPr="00695291">
        <w:rPr>
          <w:rFonts w:ascii="Times New Roman" w:hAnsi="Times New Roman"/>
          <w:sz w:val="28"/>
          <w:szCs w:val="28"/>
          <w:lang w:val="kk-KZ"/>
        </w:rPr>
        <w:t>қ</w:t>
      </w:r>
      <w:r>
        <w:rPr>
          <w:rFonts w:ascii="Times New Roman" w:hAnsi="Times New Roman"/>
          <w:sz w:val="28"/>
          <w:szCs w:val="28"/>
          <w:lang w:val="kk-KZ"/>
        </w:rPr>
        <w:t xml:space="preserve"> </w:t>
      </w:r>
      <w:r w:rsidRPr="00695291">
        <w:rPr>
          <w:rFonts w:ascii="Times New Roman" w:hAnsi="Times New Roman"/>
          <w:sz w:val="28"/>
          <w:szCs w:val="28"/>
          <w:lang w:val="kk-KZ"/>
        </w:rPr>
        <w:t>бірінші</w:t>
      </w:r>
      <w:r>
        <w:rPr>
          <w:rFonts w:ascii="Times New Roman" w:hAnsi="Times New Roman"/>
          <w:sz w:val="28"/>
          <w:szCs w:val="28"/>
          <w:lang w:val="kk-KZ"/>
        </w:rPr>
        <w:t xml:space="preserve"> </w:t>
      </w:r>
      <w:r w:rsidRPr="00695291">
        <w:rPr>
          <w:rFonts w:ascii="Times New Roman" w:hAnsi="Times New Roman"/>
          <w:sz w:val="28"/>
          <w:szCs w:val="28"/>
        </w:rPr>
        <w:t>орын</w:t>
      </w:r>
      <w:r>
        <w:rPr>
          <w:rFonts w:ascii="Times New Roman" w:hAnsi="Times New Roman"/>
          <w:sz w:val="28"/>
          <w:szCs w:val="28"/>
        </w:rPr>
        <w:t xml:space="preserve"> </w:t>
      </w:r>
      <w:r w:rsidRPr="00695291">
        <w:rPr>
          <w:rFonts w:ascii="Times New Roman" w:hAnsi="Times New Roman"/>
          <w:sz w:val="28"/>
          <w:szCs w:val="28"/>
        </w:rPr>
        <w:t>алады</w:t>
      </w:r>
      <w:r>
        <w:rPr>
          <w:rFonts w:ascii="Times New Roman" w:hAnsi="Times New Roman"/>
          <w:sz w:val="28"/>
          <w:szCs w:val="28"/>
        </w:rPr>
        <w:t xml:space="preserve"> </w:t>
      </w:r>
      <w:r w:rsidRPr="00695291">
        <w:rPr>
          <w:rFonts w:ascii="Times New Roman" w:hAnsi="Times New Roman"/>
          <w:sz w:val="28"/>
          <w:szCs w:val="28"/>
        </w:rPr>
        <w:t>деуге</w:t>
      </w:r>
      <w:r>
        <w:rPr>
          <w:rFonts w:ascii="Times New Roman" w:hAnsi="Times New Roman"/>
          <w:sz w:val="28"/>
          <w:szCs w:val="28"/>
        </w:rPr>
        <w:t xml:space="preserve"> </w:t>
      </w:r>
      <w:r w:rsidRPr="00695291">
        <w:rPr>
          <w:rFonts w:ascii="Times New Roman" w:hAnsi="Times New Roman"/>
          <w:sz w:val="28"/>
          <w:szCs w:val="28"/>
        </w:rPr>
        <w:t>болады. Б</w:t>
      </w:r>
      <w:r w:rsidRPr="00695291">
        <w:rPr>
          <w:rFonts w:ascii="Times New Roman" w:hAnsi="Times New Roman"/>
          <w:sz w:val="28"/>
          <w:szCs w:val="28"/>
          <w:lang w:val="kk-KZ"/>
        </w:rPr>
        <w:t>і</w:t>
      </w:r>
      <w:r w:rsidRPr="00695291">
        <w:rPr>
          <w:rFonts w:ascii="Times New Roman" w:hAnsi="Times New Roman"/>
          <w:sz w:val="28"/>
          <w:szCs w:val="28"/>
        </w:rPr>
        <w:t>зд</w:t>
      </w:r>
      <w:r w:rsidRPr="00695291">
        <w:rPr>
          <w:rFonts w:ascii="Times New Roman" w:hAnsi="Times New Roman"/>
          <w:sz w:val="28"/>
          <w:szCs w:val="28"/>
          <w:lang w:val="kk-KZ"/>
        </w:rPr>
        <w:t>ің</w:t>
      </w:r>
      <w:r>
        <w:rPr>
          <w:rFonts w:ascii="Times New Roman" w:hAnsi="Times New Roman"/>
          <w:sz w:val="28"/>
          <w:szCs w:val="28"/>
          <w:lang w:val="kk-KZ"/>
        </w:rPr>
        <w:t xml:space="preserve"> </w:t>
      </w:r>
      <w:r w:rsidRPr="00695291">
        <w:rPr>
          <w:rFonts w:ascii="Times New Roman" w:hAnsi="Times New Roman"/>
          <w:sz w:val="28"/>
          <w:szCs w:val="28"/>
        </w:rPr>
        <w:t>Шы</w:t>
      </w:r>
      <w:r w:rsidRPr="00695291">
        <w:rPr>
          <w:rFonts w:ascii="Times New Roman" w:hAnsi="Times New Roman"/>
          <w:sz w:val="28"/>
          <w:szCs w:val="28"/>
          <w:lang w:val="kk-KZ"/>
        </w:rPr>
        <w:t>ғ</w:t>
      </w:r>
      <w:r w:rsidRPr="00695291">
        <w:rPr>
          <w:rFonts w:ascii="Times New Roman" w:hAnsi="Times New Roman"/>
          <w:sz w:val="28"/>
          <w:szCs w:val="28"/>
        </w:rPr>
        <w:t>ысты</w:t>
      </w:r>
      <w:r>
        <w:rPr>
          <w:rFonts w:ascii="Times New Roman" w:hAnsi="Times New Roman"/>
          <w:sz w:val="28"/>
          <w:szCs w:val="28"/>
        </w:rPr>
        <w:t xml:space="preserve"> </w:t>
      </w:r>
      <w:r w:rsidRPr="00695291">
        <w:rPr>
          <w:rFonts w:ascii="Times New Roman" w:hAnsi="Times New Roman"/>
          <w:sz w:val="28"/>
          <w:szCs w:val="28"/>
        </w:rPr>
        <w:t>зерттеу</w:t>
      </w:r>
      <w:r w:rsidRPr="00695291">
        <w:rPr>
          <w:rFonts w:ascii="Times New Roman" w:hAnsi="Times New Roman"/>
          <w:sz w:val="28"/>
          <w:szCs w:val="28"/>
          <w:lang w:val="kk-KZ"/>
        </w:rPr>
        <w:t>ші</w:t>
      </w:r>
      <w:r>
        <w:rPr>
          <w:rFonts w:ascii="Times New Roman" w:hAnsi="Times New Roman"/>
          <w:sz w:val="28"/>
          <w:szCs w:val="28"/>
          <w:lang w:val="kk-KZ"/>
        </w:rPr>
        <w:t xml:space="preserve"> </w:t>
      </w:r>
      <w:r w:rsidRPr="00695291">
        <w:rPr>
          <w:rFonts w:ascii="Times New Roman" w:hAnsi="Times New Roman"/>
          <w:sz w:val="28"/>
          <w:szCs w:val="28"/>
          <w:lang w:val="kk-KZ"/>
        </w:rPr>
        <w:t>ғ</w:t>
      </w:r>
      <w:r w:rsidRPr="00695291">
        <w:rPr>
          <w:rFonts w:ascii="Times New Roman" w:hAnsi="Times New Roman"/>
          <w:sz w:val="28"/>
          <w:szCs w:val="28"/>
        </w:rPr>
        <w:t>алымдарымызды</w:t>
      </w:r>
      <w:r w:rsidRPr="00695291">
        <w:rPr>
          <w:rFonts w:ascii="Times New Roman" w:hAnsi="Times New Roman"/>
          <w:sz w:val="28"/>
          <w:szCs w:val="28"/>
          <w:lang w:val="kk-KZ"/>
        </w:rPr>
        <w:t>ң</w:t>
      </w:r>
      <w:r>
        <w:rPr>
          <w:rFonts w:ascii="Times New Roman" w:hAnsi="Times New Roman"/>
          <w:sz w:val="28"/>
          <w:szCs w:val="28"/>
          <w:lang w:val="kk-KZ"/>
        </w:rPr>
        <w:t xml:space="preserve"> </w:t>
      </w:r>
      <w:r w:rsidRPr="00695291">
        <w:rPr>
          <w:rFonts w:ascii="Times New Roman" w:hAnsi="Times New Roman"/>
          <w:sz w:val="28"/>
          <w:szCs w:val="28"/>
        </w:rPr>
        <w:t>арабтар</w:t>
      </w:r>
      <w:r>
        <w:rPr>
          <w:rFonts w:ascii="Times New Roman" w:hAnsi="Times New Roman"/>
          <w:sz w:val="28"/>
          <w:szCs w:val="28"/>
        </w:rPr>
        <w:t xml:space="preserve"> </w:t>
      </w:r>
      <w:r w:rsidRPr="00695291">
        <w:rPr>
          <w:rFonts w:ascii="Times New Roman" w:hAnsi="Times New Roman"/>
          <w:sz w:val="28"/>
          <w:szCs w:val="28"/>
        </w:rPr>
        <w:t>туралы</w:t>
      </w:r>
      <w:r>
        <w:rPr>
          <w:rFonts w:ascii="Times New Roman" w:hAnsi="Times New Roman"/>
          <w:sz w:val="28"/>
          <w:szCs w:val="28"/>
        </w:rPr>
        <w:t xml:space="preserve"> </w:t>
      </w:r>
      <w:r w:rsidRPr="00695291">
        <w:rPr>
          <w:rFonts w:ascii="Times New Roman" w:hAnsi="Times New Roman"/>
          <w:sz w:val="28"/>
          <w:szCs w:val="28"/>
        </w:rPr>
        <w:t>айт</w:t>
      </w:r>
      <w:r w:rsidRPr="00695291">
        <w:rPr>
          <w:rFonts w:ascii="Times New Roman" w:hAnsi="Times New Roman"/>
          <w:sz w:val="28"/>
          <w:szCs w:val="28"/>
          <w:lang w:val="kk-KZ"/>
        </w:rPr>
        <w:t>қ</w:t>
      </w:r>
      <w:r w:rsidRPr="00695291">
        <w:rPr>
          <w:rFonts w:ascii="Times New Roman" w:hAnsi="Times New Roman"/>
          <w:sz w:val="28"/>
          <w:szCs w:val="28"/>
        </w:rPr>
        <w:t xml:space="preserve">ан </w:t>
      </w:r>
      <w:r w:rsidRPr="00695291">
        <w:rPr>
          <w:rFonts w:ascii="Times New Roman" w:hAnsi="Times New Roman"/>
          <w:sz w:val="28"/>
          <w:szCs w:val="28"/>
          <w:lang w:val="en-US"/>
        </w:rPr>
        <w:t>c</w:t>
      </w:r>
      <w:r w:rsidRPr="00695291">
        <w:rPr>
          <w:rFonts w:ascii="Times New Roman" w:hAnsi="Times New Roman"/>
          <w:sz w:val="28"/>
          <w:szCs w:val="28"/>
          <w:lang w:val="kk-KZ"/>
        </w:rPr>
        <w:t>өз</w:t>
      </w:r>
      <w:r w:rsidRPr="00695291">
        <w:rPr>
          <w:rFonts w:ascii="Times New Roman" w:hAnsi="Times New Roman"/>
          <w:sz w:val="28"/>
          <w:szCs w:val="28"/>
          <w:lang w:val="en-US"/>
        </w:rPr>
        <w:t>i</w:t>
      </w:r>
      <w:r>
        <w:rPr>
          <w:rFonts w:ascii="Times New Roman" w:hAnsi="Times New Roman"/>
          <w:sz w:val="28"/>
          <w:szCs w:val="28"/>
        </w:rPr>
        <w:t xml:space="preserve"> </w:t>
      </w:r>
      <w:r w:rsidRPr="00695291">
        <w:rPr>
          <w:rFonts w:ascii="Times New Roman" w:hAnsi="Times New Roman"/>
          <w:sz w:val="28"/>
          <w:szCs w:val="28"/>
          <w:lang w:val="kk-KZ"/>
        </w:rPr>
        <w:t>қ</w:t>
      </w:r>
      <w:r w:rsidRPr="00695291">
        <w:rPr>
          <w:rFonts w:ascii="Times New Roman" w:hAnsi="Times New Roman"/>
          <w:sz w:val="28"/>
          <w:szCs w:val="28"/>
        </w:rPr>
        <w:t>аза</w:t>
      </w:r>
      <w:r w:rsidRPr="00695291">
        <w:rPr>
          <w:rFonts w:ascii="Times New Roman" w:hAnsi="Times New Roman"/>
          <w:sz w:val="28"/>
          <w:szCs w:val="28"/>
          <w:lang w:val="kk-KZ"/>
        </w:rPr>
        <w:t>қ</w:t>
      </w:r>
      <w:r w:rsidRPr="00695291">
        <w:rPr>
          <w:rFonts w:ascii="Times New Roman" w:hAnsi="Times New Roman"/>
          <w:sz w:val="28"/>
          <w:szCs w:val="28"/>
        </w:rPr>
        <w:t>тар</w:t>
      </w:r>
      <w:r w:rsidRPr="00695291">
        <w:rPr>
          <w:rFonts w:ascii="Times New Roman" w:hAnsi="Times New Roman"/>
          <w:sz w:val="28"/>
          <w:szCs w:val="28"/>
          <w:lang w:val="kk-KZ"/>
        </w:rPr>
        <w:t>ғ</w:t>
      </w:r>
      <w:r w:rsidRPr="00695291">
        <w:rPr>
          <w:rFonts w:ascii="Times New Roman" w:hAnsi="Times New Roman"/>
          <w:sz w:val="28"/>
          <w:szCs w:val="28"/>
        </w:rPr>
        <w:t>а д</w:t>
      </w:r>
      <w:r w:rsidRPr="00695291">
        <w:rPr>
          <w:rFonts w:ascii="Times New Roman" w:hAnsi="Times New Roman"/>
          <w:sz w:val="28"/>
          <w:szCs w:val="28"/>
          <w:lang w:val="kk-KZ"/>
        </w:rPr>
        <w:t>ә</w:t>
      </w:r>
      <w:r w:rsidRPr="00695291">
        <w:rPr>
          <w:rFonts w:ascii="Times New Roman" w:hAnsi="Times New Roman"/>
          <w:sz w:val="28"/>
          <w:szCs w:val="28"/>
        </w:rPr>
        <w:t>л келед</w:t>
      </w:r>
      <w:r w:rsidRPr="00695291">
        <w:rPr>
          <w:rFonts w:ascii="Times New Roman" w:hAnsi="Times New Roman"/>
          <w:sz w:val="28"/>
          <w:szCs w:val="28"/>
          <w:lang w:val="kk-KZ"/>
        </w:rPr>
        <w:t>і. Қазақтар да бәудиелер сияқты жаратылысынан өлеңші және ақын».</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lang w:val="kk-KZ"/>
        </w:rPr>
        <w:t>Шоқанның көпке мәлім еңбектері ішінде мәдениетімізге тікелей қатты бар еңкөлемділерінен мыналарды атап көрсеткен орынды: «Абылай», «Шаман діннің қазақ арасындағы қалдықтары», «Елдегі мұсылманшылдық туралы», «Қырғыздар туралы жазбалар», «Қазақтың ертедегіқару- жарақтары», «Жоңғария очерктері», «Қазақ шежірелері», «Жамииғ-ат - тауарихтан», «Алты шаһардың хал-жайы», «Ciбip тарихынан хаттар», «Көкетай ханныңөнімi», «Ciбipгe қарайтын қазақтардың сот құрлысын өзгертеу туралы», «Құлша күнделіктердіңғылым, тарих үшін маңызы зор. Қазақ халқының ертедегі жай-жапсарын анықтау үшін және Шоқанның әлеуметік жағдайын түсіну үшін бұлар - бағаны материалдар. Ал, әдебиет саласындағы зерттеулері, сан-сананы еңбектері баға жетпес мол қазына».</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lang w:val="kk-KZ"/>
        </w:rPr>
        <w:t>Шоқанның, қолжазба архиві түгел табылып, зерттеліп біткен жоқ. Айтушылар Шоқан қолжазбасы бай, көп еңбегіқолжазба куйінде қалған елі дейді.  Революцияға дейін осы мол дүниенің аз ғана бөлігі баспа бетін көрді.</w:t>
      </w:r>
    </w:p>
    <w:p w:rsidR="00A30AB0" w:rsidRPr="00695291" w:rsidRDefault="00A30AB0" w:rsidP="00695291">
      <w:pPr>
        <w:spacing w:after="0" w:line="240" w:lineRule="auto"/>
        <w:ind w:firstLine="580"/>
        <w:jc w:val="both"/>
        <w:rPr>
          <w:rStyle w:val="12pt"/>
          <w:sz w:val="28"/>
          <w:szCs w:val="28"/>
          <w:lang w:val="kk-KZ" w:eastAsia="ru-RU"/>
        </w:rPr>
      </w:pPr>
      <w:r w:rsidRPr="00695291">
        <w:rPr>
          <w:rFonts w:ascii="Times New Roman" w:hAnsi="Times New Roman"/>
          <w:sz w:val="28"/>
          <w:szCs w:val="28"/>
          <w:lang w:val="kk-KZ"/>
        </w:rPr>
        <w:t>Қазақты, оныңәдебиеті мен мәдениетін орыс пен Европа жұртшылығына таныстыруды Шоқан өз еңбектерінің өзектіб</w:t>
      </w:r>
      <w:r w:rsidRPr="00695291">
        <w:rPr>
          <w:rStyle w:val="12pt"/>
          <w:sz w:val="28"/>
          <w:szCs w:val="28"/>
          <w:lang w:val="kk-KZ" w:eastAsia="ru-RU"/>
        </w:rPr>
        <w:t xml:space="preserve">ip </w:t>
      </w:r>
      <w:r w:rsidRPr="00695291">
        <w:rPr>
          <w:rFonts w:ascii="Times New Roman" w:hAnsi="Times New Roman"/>
          <w:sz w:val="28"/>
          <w:szCs w:val="28"/>
          <w:lang w:val="kk-KZ"/>
        </w:rPr>
        <w:t xml:space="preserve">мақсаты деп санаған. Кезінде орыс алып келген аз халықтар туралы </w:t>
      </w:r>
      <w:r w:rsidRPr="00695291">
        <w:rPr>
          <w:rStyle w:val="12pt"/>
          <w:sz w:val="28"/>
          <w:szCs w:val="28"/>
          <w:lang w:val="kk-KZ" w:eastAsia="ru-RU"/>
        </w:rPr>
        <w:t xml:space="preserve">тepic түсініктерге </w:t>
      </w:r>
      <w:r w:rsidRPr="00695291">
        <w:rPr>
          <w:rFonts w:ascii="Times New Roman" w:hAnsi="Times New Roman"/>
          <w:sz w:val="28"/>
          <w:szCs w:val="28"/>
          <w:lang w:val="kk-KZ"/>
        </w:rPr>
        <w:t>соққы беріп</w:t>
      </w:r>
      <w:r w:rsidRPr="00695291">
        <w:rPr>
          <w:rStyle w:val="12pt"/>
          <w:sz w:val="28"/>
          <w:szCs w:val="28"/>
          <w:lang w:val="kk-KZ" w:eastAsia="ru-RU"/>
        </w:rPr>
        <w:t>, қ</w:t>
      </w:r>
      <w:r w:rsidRPr="00695291">
        <w:rPr>
          <w:rFonts w:ascii="Times New Roman" w:hAnsi="Times New Roman"/>
          <w:sz w:val="28"/>
          <w:szCs w:val="28"/>
          <w:lang w:val="kk-KZ"/>
        </w:rPr>
        <w:t>азақтардың да басқа халықтар сияқты бейбітөмірді ілейтінін, еңбек сүйгіш, момын халық екенін танытады: «Дұрыс айтқанда, - дейді ол, - қазақ халқы орыс патшалығының өте-мөте бейбітшілік сүйгіш, демек неғұрлым тағылықтан алшақ бұратаналарыныңб</w:t>
      </w:r>
      <w:r w:rsidRPr="00695291">
        <w:rPr>
          <w:rStyle w:val="12pt"/>
          <w:sz w:val="28"/>
          <w:szCs w:val="28"/>
          <w:lang w:val="kk-KZ" w:eastAsia="ru-RU"/>
        </w:rPr>
        <w:t>ipi».</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lang w:val="kk-KZ"/>
        </w:rPr>
        <w:t>Шоқанның ауыз әдебиетін жинаушылық еңбегі де ерекше ескерерлік. Ол - халық жырларын, аңыз-әңгімелері мен ертегілерін жинап, пікір айтқан талантты фольклорист. Олар, әcipece, «Абылай мен онық батырлары туралы аңыз», «Өл</w:t>
      </w:r>
      <w:r w:rsidRPr="00695291">
        <w:rPr>
          <w:rStyle w:val="12pt"/>
          <w:sz w:val="28"/>
          <w:szCs w:val="28"/>
          <w:lang w:val="kk-KZ" w:eastAsia="ru-RU"/>
        </w:rPr>
        <w:t xml:space="preserve">i </w:t>
      </w:r>
      <w:r w:rsidRPr="00695291">
        <w:rPr>
          <w:rFonts w:ascii="Times New Roman" w:hAnsi="Times New Roman"/>
          <w:sz w:val="28"/>
          <w:szCs w:val="28"/>
          <w:lang w:val="kk-KZ"/>
        </w:rPr>
        <w:t>мен т</w:t>
      </w:r>
      <w:r w:rsidRPr="00695291">
        <w:rPr>
          <w:rStyle w:val="12pt"/>
          <w:sz w:val="28"/>
          <w:szCs w:val="28"/>
          <w:lang w:val="kk-KZ" w:eastAsia="ru-RU"/>
        </w:rPr>
        <w:t xml:space="preserve">ipi», </w:t>
      </w:r>
      <w:r w:rsidRPr="00695291">
        <w:rPr>
          <w:rFonts w:ascii="Times New Roman" w:hAnsi="Times New Roman"/>
          <w:sz w:val="28"/>
          <w:szCs w:val="28"/>
          <w:lang w:val="kk-KZ"/>
        </w:rPr>
        <w:t>«Феодалдық кезеңнің кейбір батырлары туралы», «Ұлы жүз қазақтарының ертедегі аңыздары», тағы басқалар.</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lang w:val="kk-KZ"/>
        </w:rPr>
        <w:t>Шоқан өзінің «Шалам дінінің қазақтар арасындағы қалдықтары» атты еңбегінде қазақтар мен қырғыз жұртының арасында шалам дінінің ұзак уақыт бойы шалам дiнiмeн қатар өм</w:t>
      </w:r>
      <w:r w:rsidRPr="00695291">
        <w:rPr>
          <w:rStyle w:val="12pt"/>
          <w:sz w:val="28"/>
          <w:szCs w:val="28"/>
          <w:lang w:val="kk-KZ" w:eastAsia="ru-RU"/>
        </w:rPr>
        <w:t>ip cүpiп</w:t>
      </w:r>
      <w:r w:rsidRPr="00695291">
        <w:rPr>
          <w:rFonts w:ascii="Times New Roman" w:hAnsi="Times New Roman"/>
          <w:sz w:val="28"/>
          <w:szCs w:val="28"/>
          <w:lang w:val="kk-KZ"/>
        </w:rPr>
        <w:t>келе жатқанына, тіпті</w:t>
      </w:r>
      <w:r w:rsidRPr="00695291">
        <w:rPr>
          <w:rStyle w:val="12pt"/>
          <w:sz w:val="28"/>
          <w:szCs w:val="28"/>
          <w:lang w:val="kk-KZ" w:eastAsia="ru-RU"/>
        </w:rPr>
        <w:t xml:space="preserve">, </w:t>
      </w:r>
      <w:r w:rsidRPr="00695291">
        <w:rPr>
          <w:rFonts w:ascii="Times New Roman" w:hAnsi="Times New Roman"/>
          <w:sz w:val="28"/>
          <w:szCs w:val="28"/>
          <w:lang w:val="kk-KZ"/>
        </w:rPr>
        <w:t>бұл жұрттардың дінге деген сенімі онша күшті емес екендігіне назар аударады.</w:t>
      </w:r>
    </w:p>
    <w:p w:rsidR="00A30AB0" w:rsidRPr="00695291" w:rsidRDefault="00A30AB0" w:rsidP="00695291">
      <w:pPr>
        <w:spacing w:after="0" w:line="240" w:lineRule="auto"/>
        <w:ind w:firstLine="580"/>
        <w:jc w:val="both"/>
        <w:rPr>
          <w:rFonts w:ascii="Times New Roman" w:hAnsi="Times New Roman"/>
          <w:sz w:val="28"/>
          <w:szCs w:val="28"/>
          <w:lang w:val="kk-KZ"/>
        </w:rPr>
      </w:pPr>
      <w:r w:rsidRPr="00695291">
        <w:rPr>
          <w:rFonts w:ascii="Times New Roman" w:hAnsi="Times New Roman"/>
          <w:sz w:val="28"/>
          <w:szCs w:val="28"/>
          <w:lang w:val="kk-KZ"/>
        </w:rPr>
        <w:t>Шоқанның қазақтың салт-дәстурлерімен діни-наным зерттеу еңбектерініңқұндылығы: біріншіден, ғылыми ауқымның кеңдігімен көзге түседі. Ол XII-XIX ғ.ғ.арасында өм</w:t>
      </w:r>
      <w:r w:rsidRPr="00695291">
        <w:rPr>
          <w:rStyle w:val="12pt"/>
          <w:sz w:val="28"/>
          <w:szCs w:val="28"/>
          <w:lang w:val="kk-KZ" w:eastAsia="ru-RU"/>
        </w:rPr>
        <w:t xml:space="preserve">ip сүріп, </w:t>
      </w:r>
      <w:r w:rsidRPr="00695291">
        <w:rPr>
          <w:rFonts w:ascii="Times New Roman" w:hAnsi="Times New Roman"/>
          <w:sz w:val="28"/>
          <w:szCs w:val="28"/>
          <w:lang w:val="kk-KZ"/>
        </w:rPr>
        <w:t>бүкіл Шығыс халықтарының мәдени мұралары туралы еңбек жазып, пілірайтқан: Марко Поло, Бабыр, Рашиди, Махмуд Хайдари, Мейндорф, А.Левшин, Д.Банзаров т.б. батыс, шығыс ғалымдарының еңбектерін оқып, салыстыра отырып, тарихи шындықтың бетін ашуға тырысқан. Екіншіден, Шоқан қазақ мәдениетін көрші өзбек, қырғыз, түркімен, қарақалпақ, монғол, қытай, татар мәдениетімен байланыстыра қарастырып, олардыңбір</w:t>
      </w:r>
      <w:r w:rsidRPr="00695291">
        <w:rPr>
          <w:rStyle w:val="12pt"/>
          <w:sz w:val="28"/>
          <w:szCs w:val="28"/>
          <w:lang w:val="kk-KZ" w:eastAsia="ru-RU"/>
        </w:rPr>
        <w:t xml:space="preserve">- бірінетигізетін игі </w:t>
      </w:r>
      <w:r w:rsidRPr="00695291">
        <w:rPr>
          <w:rFonts w:ascii="Times New Roman" w:hAnsi="Times New Roman"/>
          <w:sz w:val="28"/>
          <w:szCs w:val="28"/>
          <w:lang w:val="kk-KZ"/>
        </w:rPr>
        <w:t>әсерін  жан-жақты сөз еткен. Қай халықтың болмасын, жалғыз өзіне ғана тән салт-дәстүрінің болмайтынын, шаруашылық кәсібімен мәдени-тұрмыс тіршілігіаралас елдердіңб</w:t>
      </w:r>
      <w:r w:rsidRPr="00695291">
        <w:rPr>
          <w:rStyle w:val="12pt"/>
          <w:sz w:val="28"/>
          <w:szCs w:val="28"/>
          <w:lang w:val="kk-KZ" w:eastAsia="ru-RU"/>
        </w:rPr>
        <w:t xml:space="preserve">ip-біpiнe </w:t>
      </w:r>
      <w:r w:rsidRPr="00695291">
        <w:rPr>
          <w:rFonts w:ascii="Times New Roman" w:hAnsi="Times New Roman"/>
          <w:sz w:val="28"/>
          <w:szCs w:val="28"/>
          <w:lang w:val="kk-KZ"/>
        </w:rPr>
        <w:t>тигізер әсерінің сөзсіз болатынын мұқият ескерген. Үшіншіден, Шоқан көне тарихи мұраларға сын көзімен қарап бағалаған, салт-дәстүрлердің озықүлгілерін тозығынан ажырата талдаған. Шоқан еңбектерінің тағы б</w:t>
      </w:r>
      <w:r w:rsidRPr="00695291">
        <w:rPr>
          <w:rStyle w:val="12pt"/>
          <w:sz w:val="28"/>
          <w:szCs w:val="28"/>
          <w:lang w:val="kk-KZ" w:eastAsia="ru-RU"/>
        </w:rPr>
        <w:t>ip құ</w:t>
      </w:r>
      <w:r w:rsidRPr="00695291">
        <w:rPr>
          <w:rFonts w:ascii="Times New Roman" w:hAnsi="Times New Roman"/>
          <w:sz w:val="28"/>
          <w:szCs w:val="28"/>
          <w:lang w:val="kk-KZ"/>
        </w:rPr>
        <w:t xml:space="preserve">ндылығы салт-дәстүрлер, фольклорлық шығармалардың тәлімдік мәніне баса көніл бөліп, оны халыққа оқу-білім беру </w:t>
      </w:r>
      <w:r w:rsidRPr="00695291">
        <w:rPr>
          <w:rStyle w:val="12pt"/>
          <w:sz w:val="28"/>
          <w:szCs w:val="28"/>
          <w:lang w:val="kk-KZ" w:eastAsia="ru-RU"/>
        </w:rPr>
        <w:t xml:space="preserve">ici </w:t>
      </w:r>
      <w:r w:rsidRPr="00695291">
        <w:rPr>
          <w:rFonts w:ascii="Times New Roman" w:hAnsi="Times New Roman"/>
          <w:sz w:val="28"/>
          <w:szCs w:val="28"/>
          <w:lang w:val="kk-KZ"/>
        </w:rPr>
        <w:t>мен байланыстыра зерттеген.</w:t>
      </w:r>
    </w:p>
    <w:p w:rsidR="00A30AB0" w:rsidRDefault="00A30AB0" w:rsidP="009738D6">
      <w:pPr>
        <w:pStyle w:val="2"/>
        <w:shd w:val="clear" w:color="auto" w:fill="auto"/>
        <w:spacing w:after="0" w:line="240" w:lineRule="auto"/>
        <w:jc w:val="both"/>
        <w:rPr>
          <w:sz w:val="28"/>
          <w:szCs w:val="28"/>
          <w:lang w:val="kk-KZ"/>
        </w:rPr>
      </w:pPr>
    </w:p>
    <w:p w:rsidR="00A30AB0" w:rsidRDefault="00A30AB0" w:rsidP="00935F38">
      <w:pPr>
        <w:pStyle w:val="2"/>
        <w:shd w:val="clear" w:color="auto" w:fill="auto"/>
        <w:spacing w:after="0" w:line="240" w:lineRule="auto"/>
        <w:jc w:val="both"/>
        <w:rPr>
          <w:b/>
          <w:sz w:val="32"/>
          <w:szCs w:val="32"/>
          <w:lang w:val="kk-KZ"/>
        </w:rPr>
      </w:pPr>
    </w:p>
    <w:p w:rsidR="00A30AB0" w:rsidRDefault="00A30AB0" w:rsidP="00935F38">
      <w:pPr>
        <w:pStyle w:val="2"/>
        <w:shd w:val="clear" w:color="auto" w:fill="auto"/>
        <w:spacing w:after="0" w:line="240" w:lineRule="auto"/>
        <w:jc w:val="both"/>
        <w:rPr>
          <w:b/>
          <w:sz w:val="32"/>
          <w:szCs w:val="32"/>
          <w:lang w:val="kk-KZ"/>
        </w:rPr>
      </w:pPr>
    </w:p>
    <w:p w:rsidR="00A30AB0" w:rsidRDefault="00A30AB0" w:rsidP="00935F38">
      <w:pPr>
        <w:pStyle w:val="2"/>
        <w:shd w:val="clear" w:color="auto" w:fill="auto"/>
        <w:spacing w:after="0" w:line="240" w:lineRule="auto"/>
        <w:jc w:val="both"/>
        <w:rPr>
          <w:b/>
          <w:sz w:val="32"/>
          <w:szCs w:val="32"/>
          <w:lang w:val="kk-KZ"/>
        </w:rPr>
      </w:pPr>
      <w:r>
        <w:rPr>
          <w:b/>
          <w:sz w:val="32"/>
          <w:szCs w:val="32"/>
          <w:lang w:val="kk-KZ"/>
        </w:rPr>
        <w:t>2-м</w:t>
      </w:r>
      <w:r w:rsidRPr="00935F38">
        <w:rPr>
          <w:b/>
          <w:sz w:val="32"/>
          <w:szCs w:val="32"/>
          <w:lang w:val="kk-KZ"/>
        </w:rPr>
        <w:t>одуль. Кеңес Одағы дәуіріндегі Қазақстандағы педагогикалық ой. Қазақстанда- ғы педагогика ғылымының қалыптасуы мен дамуы (1917 – 1991 ж.ж.)</w:t>
      </w:r>
    </w:p>
    <w:p w:rsidR="00A30AB0" w:rsidRPr="00935F38" w:rsidRDefault="00A30AB0" w:rsidP="00935F38">
      <w:pPr>
        <w:pStyle w:val="2"/>
        <w:shd w:val="clear" w:color="auto" w:fill="auto"/>
        <w:spacing w:after="0" w:line="240" w:lineRule="auto"/>
        <w:ind w:left="720"/>
        <w:jc w:val="both"/>
        <w:rPr>
          <w:b/>
          <w:sz w:val="32"/>
          <w:szCs w:val="32"/>
          <w:lang w:val="kk-KZ"/>
        </w:rPr>
      </w:pPr>
    </w:p>
    <w:p w:rsidR="00A30AB0" w:rsidRDefault="00A30AB0" w:rsidP="009900B9">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8- дәріс. </w:t>
      </w:r>
      <w:r w:rsidRPr="003E7B02">
        <w:rPr>
          <w:rFonts w:ascii="Times New Roman" w:hAnsi="Times New Roman"/>
          <w:b/>
          <w:sz w:val="28"/>
          <w:szCs w:val="28"/>
          <w:lang w:val="kk-KZ"/>
        </w:rPr>
        <w:t>Ахмет Байтұрсыновтың педагогикалық қызметі</w:t>
      </w:r>
    </w:p>
    <w:p w:rsidR="00A30AB0" w:rsidRDefault="00A30AB0" w:rsidP="009900B9">
      <w:pPr>
        <w:spacing w:after="0" w:line="240" w:lineRule="auto"/>
        <w:jc w:val="center"/>
        <w:rPr>
          <w:rFonts w:ascii="Times New Roman" w:hAnsi="Times New Roman"/>
          <w:sz w:val="28"/>
          <w:szCs w:val="28"/>
          <w:lang w:val="kk-KZ"/>
        </w:rPr>
      </w:pPr>
    </w:p>
    <w:p w:rsidR="00A30AB0" w:rsidRDefault="00A30AB0" w:rsidP="009900B9">
      <w:pPr>
        <w:spacing w:after="0" w:line="240" w:lineRule="auto"/>
        <w:jc w:val="both"/>
        <w:rPr>
          <w:rFonts w:ascii="Times New Roman" w:hAnsi="Times New Roman"/>
          <w:sz w:val="28"/>
          <w:szCs w:val="28"/>
          <w:lang w:val="kk-KZ"/>
        </w:rPr>
      </w:pPr>
      <w:r w:rsidRPr="0049406F">
        <w:rPr>
          <w:rFonts w:ascii="Times New Roman" w:hAnsi="Times New Roman"/>
          <w:b/>
          <w:sz w:val="28"/>
          <w:szCs w:val="28"/>
          <w:lang w:val="kk-KZ"/>
        </w:rPr>
        <w:t>Мақсат:</w:t>
      </w:r>
      <w:r>
        <w:rPr>
          <w:rFonts w:ascii="Times New Roman" w:hAnsi="Times New Roman"/>
          <w:sz w:val="28"/>
          <w:szCs w:val="28"/>
          <w:lang w:val="kk-KZ"/>
        </w:rPr>
        <w:t xml:space="preserve"> Ахмет Байтұрсыновтың педагогикалық қызметі және ағартушылық-педагогикалық идеяларын ашып көрсету.   </w:t>
      </w:r>
    </w:p>
    <w:p w:rsidR="00A30AB0" w:rsidRDefault="00A30AB0" w:rsidP="009900B9">
      <w:pPr>
        <w:spacing w:after="0" w:line="240" w:lineRule="auto"/>
        <w:jc w:val="both"/>
        <w:rPr>
          <w:rFonts w:ascii="Times New Roman" w:hAnsi="Times New Roman"/>
          <w:b/>
          <w:sz w:val="28"/>
          <w:szCs w:val="28"/>
          <w:lang w:val="kk-KZ"/>
        </w:rPr>
      </w:pPr>
    </w:p>
    <w:p w:rsidR="00A30AB0" w:rsidRPr="0049406F" w:rsidRDefault="00A30AB0" w:rsidP="009900B9">
      <w:pPr>
        <w:spacing w:after="0" w:line="240" w:lineRule="auto"/>
        <w:jc w:val="both"/>
        <w:rPr>
          <w:rFonts w:ascii="Times New Roman" w:hAnsi="Times New Roman"/>
          <w:b/>
          <w:sz w:val="28"/>
          <w:szCs w:val="28"/>
          <w:lang w:val="kk-KZ"/>
        </w:rPr>
      </w:pPr>
      <w:r w:rsidRPr="0049406F">
        <w:rPr>
          <w:rFonts w:ascii="Times New Roman" w:hAnsi="Times New Roman"/>
          <w:b/>
          <w:sz w:val="28"/>
          <w:szCs w:val="28"/>
          <w:lang w:val="kk-KZ"/>
        </w:rPr>
        <w:t>Жоспар:</w:t>
      </w:r>
    </w:p>
    <w:p w:rsidR="00A30AB0" w:rsidRDefault="00A30AB0" w:rsidP="009900B9">
      <w:pPr>
        <w:pStyle w:val="ListParagraph"/>
        <w:numPr>
          <w:ilvl w:val="0"/>
          <w:numId w:val="2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Ахмет Байтұрсыновтың ағартушылық қызметі. </w:t>
      </w:r>
    </w:p>
    <w:p w:rsidR="00A30AB0" w:rsidRDefault="00A30AB0" w:rsidP="009900B9">
      <w:pPr>
        <w:pStyle w:val="ListParagraph"/>
        <w:numPr>
          <w:ilvl w:val="0"/>
          <w:numId w:val="2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А.Байтұрсынов ана тіліндегі бастауыш мектеп және мұғалім туралы. </w:t>
      </w:r>
    </w:p>
    <w:p w:rsidR="00A30AB0" w:rsidRDefault="00A30AB0" w:rsidP="009900B9">
      <w:pPr>
        <w:pStyle w:val="ListParagraph"/>
        <w:numPr>
          <w:ilvl w:val="0"/>
          <w:numId w:val="2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А.Байтұрсыновтың қазақ тіліндегі оқытуды реттестіру жайлы пікірлері. </w:t>
      </w:r>
    </w:p>
    <w:p w:rsidR="00A30AB0" w:rsidRDefault="00A30AB0" w:rsidP="009900B9">
      <w:pPr>
        <w:pStyle w:val="ListParagraph"/>
        <w:numPr>
          <w:ilvl w:val="0"/>
          <w:numId w:val="20"/>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Педагогиканың мұғалімдерді даярлаудағы рөлі жайлы. </w:t>
      </w:r>
    </w:p>
    <w:p w:rsidR="00A30AB0" w:rsidRDefault="00A30AB0" w:rsidP="009900B9">
      <w:pPr>
        <w:spacing w:after="0" w:line="240" w:lineRule="auto"/>
        <w:jc w:val="both"/>
        <w:rPr>
          <w:rFonts w:ascii="Times New Roman" w:hAnsi="Times New Roman"/>
          <w:b/>
          <w:sz w:val="28"/>
          <w:szCs w:val="28"/>
          <w:lang w:val="kk-KZ"/>
        </w:rPr>
      </w:pPr>
    </w:p>
    <w:p w:rsidR="00A30AB0" w:rsidRPr="002F70FD" w:rsidRDefault="00A30AB0" w:rsidP="009900B9">
      <w:pPr>
        <w:spacing w:after="0" w:line="240" w:lineRule="auto"/>
        <w:jc w:val="both"/>
        <w:rPr>
          <w:rFonts w:ascii="Times New Roman" w:hAnsi="Times New Roman"/>
          <w:b/>
          <w:sz w:val="24"/>
          <w:szCs w:val="24"/>
          <w:lang w:val="kk-KZ"/>
        </w:rPr>
      </w:pPr>
      <w:r w:rsidRPr="002F70FD">
        <w:rPr>
          <w:rFonts w:ascii="Times New Roman" w:hAnsi="Times New Roman"/>
          <w:b/>
          <w:sz w:val="24"/>
          <w:szCs w:val="24"/>
          <w:lang w:val="kk-KZ"/>
        </w:rPr>
        <w:t xml:space="preserve">Әдебиет: </w:t>
      </w:r>
    </w:p>
    <w:p w:rsidR="00A30AB0" w:rsidRPr="002F70FD" w:rsidRDefault="00A30AB0" w:rsidP="009900B9">
      <w:pPr>
        <w:pStyle w:val="ListParagraph"/>
        <w:numPr>
          <w:ilvl w:val="0"/>
          <w:numId w:val="21"/>
        </w:numPr>
        <w:spacing w:after="0" w:line="240" w:lineRule="auto"/>
        <w:jc w:val="both"/>
        <w:rPr>
          <w:rFonts w:ascii="Times New Roman" w:hAnsi="Times New Roman"/>
          <w:sz w:val="24"/>
          <w:szCs w:val="24"/>
          <w:lang w:val="kk-KZ"/>
        </w:rPr>
      </w:pPr>
      <w:r w:rsidRPr="002F70FD">
        <w:rPr>
          <w:rFonts w:ascii="Times New Roman" w:hAnsi="Times New Roman"/>
          <w:sz w:val="24"/>
          <w:szCs w:val="24"/>
          <w:lang w:val="kk-KZ"/>
        </w:rPr>
        <w:t>Қазақ халқының тәлім-тәрбие тарихынан / Бас.ред. С.Қалиев. –Алматы,1992.</w:t>
      </w:r>
    </w:p>
    <w:p w:rsidR="00A30AB0" w:rsidRPr="002F70FD" w:rsidRDefault="00A30AB0" w:rsidP="009900B9">
      <w:pPr>
        <w:pStyle w:val="ListParagraph"/>
        <w:numPr>
          <w:ilvl w:val="0"/>
          <w:numId w:val="21"/>
        </w:numPr>
        <w:spacing w:after="0" w:line="240" w:lineRule="auto"/>
        <w:jc w:val="both"/>
        <w:rPr>
          <w:rFonts w:ascii="Times New Roman" w:hAnsi="Times New Roman"/>
          <w:sz w:val="24"/>
          <w:szCs w:val="24"/>
          <w:lang w:val="kk-KZ"/>
        </w:rPr>
      </w:pPr>
      <w:r w:rsidRPr="002F70FD">
        <w:rPr>
          <w:rFonts w:ascii="Times New Roman" w:hAnsi="Times New Roman"/>
          <w:sz w:val="24"/>
          <w:szCs w:val="24"/>
          <w:lang w:val="kk-KZ"/>
        </w:rPr>
        <w:t>Жарықбаев Қ.Б., Қалиев С.Қ. Қазақ тәлім-тәрбиесі.–Алматы: Санат,  1995.</w:t>
      </w:r>
    </w:p>
    <w:p w:rsidR="00A30AB0" w:rsidRPr="002F70FD" w:rsidRDefault="00A30AB0" w:rsidP="009900B9">
      <w:pPr>
        <w:pStyle w:val="ListParagraph"/>
        <w:numPr>
          <w:ilvl w:val="0"/>
          <w:numId w:val="21"/>
        </w:numPr>
        <w:spacing w:after="0" w:line="240" w:lineRule="auto"/>
        <w:jc w:val="both"/>
        <w:rPr>
          <w:rFonts w:ascii="Times New Roman" w:hAnsi="Times New Roman"/>
          <w:sz w:val="24"/>
          <w:szCs w:val="24"/>
          <w:lang w:val="kk-KZ"/>
        </w:rPr>
      </w:pPr>
      <w:r w:rsidRPr="002F70FD">
        <w:rPr>
          <w:rFonts w:ascii="Times New Roman" w:hAnsi="Times New Roman"/>
          <w:sz w:val="24"/>
          <w:szCs w:val="24"/>
          <w:lang w:val="kk-KZ"/>
        </w:rPr>
        <w:t>Қалиев С.Қ. Қазақ этнопедагогикасының теориялық негізі мен тарихы. – Алматы: Ғылым, 1998.</w:t>
      </w:r>
    </w:p>
    <w:p w:rsidR="00A30AB0" w:rsidRPr="002F70FD" w:rsidRDefault="00A30AB0" w:rsidP="009900B9">
      <w:pPr>
        <w:pStyle w:val="ListParagraph"/>
        <w:numPr>
          <w:ilvl w:val="0"/>
          <w:numId w:val="21"/>
        </w:numPr>
        <w:spacing w:after="0" w:line="240" w:lineRule="auto"/>
        <w:jc w:val="both"/>
        <w:rPr>
          <w:rFonts w:ascii="Times New Roman" w:hAnsi="Times New Roman"/>
          <w:sz w:val="24"/>
          <w:szCs w:val="24"/>
          <w:lang w:val="kk-KZ"/>
        </w:rPr>
      </w:pPr>
      <w:r w:rsidRPr="002F70FD">
        <w:rPr>
          <w:rFonts w:ascii="Times New Roman" w:hAnsi="Times New Roman"/>
          <w:sz w:val="24"/>
          <w:szCs w:val="24"/>
          <w:lang w:val="kk-KZ"/>
        </w:rPr>
        <w:t>Бес ғасыр жырлайды. Альманах / Құраст. Мағауин.  – Алматы: Жазушы. 1991. –Б. 125-141.</w:t>
      </w:r>
    </w:p>
    <w:p w:rsidR="00A30AB0" w:rsidRPr="002F70FD" w:rsidRDefault="00A30AB0" w:rsidP="009900B9">
      <w:pPr>
        <w:pStyle w:val="ListParagraph"/>
        <w:numPr>
          <w:ilvl w:val="0"/>
          <w:numId w:val="21"/>
        </w:numPr>
        <w:spacing w:after="0" w:line="240" w:lineRule="auto"/>
        <w:jc w:val="both"/>
        <w:rPr>
          <w:rFonts w:ascii="Times New Roman" w:hAnsi="Times New Roman"/>
          <w:sz w:val="24"/>
          <w:szCs w:val="24"/>
          <w:lang w:val="kk-KZ"/>
        </w:rPr>
      </w:pPr>
      <w:r w:rsidRPr="002F70FD">
        <w:rPr>
          <w:rFonts w:ascii="Times New Roman" w:hAnsi="Times New Roman"/>
          <w:sz w:val="24"/>
          <w:szCs w:val="24"/>
          <w:lang w:val="kk-KZ"/>
        </w:rPr>
        <w:t>Ахмет Байтұрсынов. Таңдамалы шығармалар. 2т. –Алматы, 2003.</w:t>
      </w:r>
    </w:p>
    <w:p w:rsidR="00A30AB0" w:rsidRPr="002F70FD" w:rsidRDefault="00A30AB0" w:rsidP="009900B9">
      <w:pPr>
        <w:spacing w:after="0" w:line="240" w:lineRule="auto"/>
        <w:jc w:val="both"/>
        <w:rPr>
          <w:rFonts w:ascii="Times New Roman" w:hAnsi="Times New Roman"/>
          <w:sz w:val="28"/>
          <w:szCs w:val="28"/>
          <w:lang w:val="kk-KZ"/>
        </w:rPr>
      </w:pPr>
    </w:p>
    <w:p w:rsidR="00A30AB0" w:rsidRDefault="00A30AB0" w:rsidP="009900B9">
      <w:pPr>
        <w:spacing w:after="0" w:line="240" w:lineRule="auto"/>
        <w:jc w:val="both"/>
        <w:rPr>
          <w:rFonts w:ascii="Times New Roman" w:hAnsi="Times New Roman"/>
          <w:sz w:val="28"/>
          <w:szCs w:val="28"/>
          <w:lang w:val="kk-KZ"/>
        </w:rPr>
      </w:pPr>
      <w:r w:rsidRPr="0049406F">
        <w:rPr>
          <w:rFonts w:ascii="Times New Roman" w:hAnsi="Times New Roman"/>
          <w:b/>
          <w:sz w:val="28"/>
          <w:szCs w:val="28"/>
          <w:lang w:val="kk-KZ"/>
        </w:rPr>
        <w:t>Тірек сөздер мен ұғымдар:</w:t>
      </w:r>
      <w:r>
        <w:rPr>
          <w:rFonts w:ascii="Times New Roman" w:hAnsi="Times New Roman"/>
          <w:sz w:val="28"/>
          <w:szCs w:val="28"/>
          <w:lang w:val="kk-KZ"/>
        </w:rPr>
        <w:t xml:space="preserve"> Ахмет Байтұрсынов; Ахмет Байтұрсыновтың ағартушылық қызметі; ана тіліндегі бастауыш мектеп; Ахмет Байтұрсыновтың мұғалім туралы ойлары; қазақ тіліндегі оқытуды реттестіру жайлы пікірлері; педагогиканың мұғалімдерді даярлаудағы рөлі. </w:t>
      </w:r>
    </w:p>
    <w:p w:rsidR="00A30AB0" w:rsidRDefault="00A30AB0" w:rsidP="009900B9">
      <w:pPr>
        <w:spacing w:after="0" w:line="240" w:lineRule="auto"/>
        <w:jc w:val="both"/>
        <w:rPr>
          <w:rFonts w:ascii="Times New Roman" w:hAnsi="Times New Roman"/>
          <w:sz w:val="28"/>
          <w:szCs w:val="28"/>
          <w:lang w:val="kk-KZ"/>
        </w:rPr>
      </w:pP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20 ғасырдың даналарының бірі – Ахмет Байтұрсынов. Ол – кең тынысты ғұлама ғалым, ойшыл, философ тұлға. Ол ескілікке қарсы тұрып, оның адамгершілік, бостандық, өркениет, ғылым, мәдениет, ел бірлігі, Отан, халық, философиялық категорияларға көзқарасы оның биік рухтың адамы екенін дәлелдейді. Бұл жайында 26 жастағы Мұхтар Әуезовтің «Ахаң ашқан қазақ мектебі, Ахаң түрлеген ана тілі, Ахаң салған әдебиеттегі елшілік ұран», «Қазақ газетінің 1916 жылдағы қан жылаған қазақ баласына істеген еңбегі, өнер-білім, саясат жолындағы қажымаған қайраты, біз ұмытсақ та, тарих ұмытпайтыністер болатын» деген тарихи сөзі толық айғақ бола алады. Бұның шындығына ешкім де дау айтпайды. «Елім-жұртым» деп басына төнген ажал оғынан жасқанбай, туған халқын өркениетті елдер қатарына  қосуды тәуелсіз, мәдениетті ел ету үшін күрескен, біртуар асыл азамат қызыл империя түрмесінде жантүршігерлік жаладан мерт болды.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А.Байтұрсынов – аса ірі ғалым, қазақ тіл білімінің негізін қалаушы, ақын және аудармашы,  ұстаз, әдебиет теоритигі, мемлекет қайраткері, ел жұртының абзал азаматы.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20-ғасырдағы Қазақстандағы инновациялық педагогикалық идеялардың дамуы А.Байтұрсынов атымен байланысты. Жас ұрпақтың рухани-эстетикалық тәрбиесі, оқыту әдістері мен түрлерін жетілдіру, жоғары білім беру жүйесі, бастауыш мектеп мәселелер А.Байтұрсынов қарастыратын мәселелердің бірі еді.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Ол қазақ балаларын білімге шақырып, оқытты. Надандықпен күресіп, патша үкіметінің әділетсіз үкім-зорлығымен күресті. Крыловтың 40 мысалын қазақ тіліне аударып, ол мысалдың әрқайсысына сол патша заманының әділсіз тұрмысынан алып, қазаққа патша үкіметінің істейтін жәбірлігін айтып, өзіне мысалдар келтірген. Қазақ халқының арын, намысын жақтап, «Маса» есімді өлең кітаптарын жазып шығарды. Сонымен бірге, «Үлкендерге арналған әліппе», «Қызыл әскерге арналған әліппе», қазақ тілін оқыту бойынша мұғалімдерге арналған «Баяншы», «Хрестоматия» секілді коптеген еңбектері болғанын осы тұста атап көрсете кеткен орынды.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А.Байтұрсынов туған халқының ғылым-білімге ұмтылуын, әр қазақтың ең болмаса бастауыш білім алуын аңсады. «Адамға тіл, құлақ қандай керек болса, бастауыш мектеп те, уйренетін білім де сондай керек», -  деп жазды.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Ол қазақ бастауыш мектептерінде қандай пәндер оқытылу керек дегенге арнайы тоқталып, ол пәндерді оқу, жазу, дін, ұлт тілі, ұлт тарихы, есеп, шаруа-кәсіп, қлоөнері, жағрапия, жаратылыс болуы керек екенін нақтылап көрсетеді.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Ахмет Байтұрсынов өзінің көпжылдық мұғалімдік тәжірибесіне сүйене отырып, қазақ мектептерінің ең зәру ісі  оқулың жазу мәселесімен айналысады. Ол үшін ең алдымен қазақ тілінің фонетикалық, дыбыстық жүйесін зерттеуге кірісті. Қазақ балаларының сауатын ашатын «Әліпби» мен ана тілін үйрететін «Тіл құралын»  жазбас бұрын, ең алдымен жазу графикасын жөндеп алудан бастаудың қажеттігін сезген А.Байтұрсынов 1912 жылдан бастап, «Айқап» журналы мен «Қазақ» газеттерінің беттерінде араб таңбаларын жетілдіру,  лингвистикалық терминдерді тілге енгізді.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1912 жылы Орынборда басылған «Қазақша әліппе», «Оқу құралы» халықты сауаттандырудың басты құралы болды. Бұл оқу құралында әрі сауат ашу, әрі ұлттық дүниетанымды іске асыру мақсаттары көзделеді. Мысалы: туысқан-туған, тамақтар, құстар, ыдыс-аяқ, малдар, ағаштар, жер жүзінің аттары айтылады. 1926 жылы бұл әліппе өңделіп, қазақ халқының сауат ашу мектебінің басты құралы болды.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А.Байтұрсынов – Қазақстандағы психологиялық ойлардың өкілдерінің бірі. Оның ғылыми еңбектерінде іс-әрекет, ақыл-ой, таным, қабылет және басқа да психологиялық ұғымдар қарастырылады. Мәселен, «Сөз толғауы», «Жан тану», «Жан қоштау», «Ес ұғымы», сондай-ақ оның жұмбақтар, жаңылтпаштар, айтыс, бата, мақалдар, әдебиеттану саласына қатысты пікірлерінде халықтық психологияда іздесе таптырмайтын әдістемелік ұғымдар да жеткілікті.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1928 жылы еліміздің ең бірінші жоғары оқу орыны Қазақ педагогикалық институтының ашылу салтанатында қазақ халқының талантты ұлдарының бірі – Ахмет Байтұрсыновтың сөйлеген сөздерінен осы ұлы тұлғаның тағы бір көріністерін ашуға болады. Оның ойынша, «қазақ институтын ашу – жетілген халықтың жоғары мәдениетке жету қажеттілігінің көрсеткіш стимулы» бұдан оның педагогикалық мамандықтың ерекшеліктері мен мәніне терең енуін көрсетуге болады. Оның пікірінше, мектеп үшін ең маңыздысы – кәсіби педагогика, мұғалімдердің балаларды оқытудағы әістемелік тәсілдері, іскерлігі.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1928 жылы Алматыда Қазақтың Абай атындағы педагогтар  даярлайтын институт ашылғаны мәлім. Сол институттың шақыруы бойынша Ахмет онда қазақ тілі және әдебиет профессоры жұмысын атқарады.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Ағартушы ғалым өзінің «Оқыту жайынан» атты баяндамасында: Оқу жұмысының үш жағы үш нәрсеге тіреледі: бірі ақшаға, бірі құралға, бірі мұғалімге. Осы үш тіреуі бірдей тең болса, оқу ауытқымай түзу жүреді. Ол үшеуі тең болмаған жағдайда оқу жұмысы аумалы жүк сияқты, орнықсыз.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Жөн көрсеттім қазақ деген намысқа,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Жол сілтедім жақын емес алысқа.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Өзге жұрттар өрге қадам басқанда,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Дедім, - сен де қатарынан қалыспа!</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-д</w:t>
      </w:r>
      <w:r w:rsidRPr="001022C1">
        <w:rPr>
          <w:rFonts w:ascii="Times New Roman" w:hAnsi="Times New Roman"/>
          <w:sz w:val="28"/>
          <w:szCs w:val="28"/>
          <w:lang w:val="kk-KZ"/>
        </w:rPr>
        <w:t>еп</w:t>
      </w:r>
      <w:r>
        <w:rPr>
          <w:rFonts w:ascii="Times New Roman" w:hAnsi="Times New Roman"/>
          <w:sz w:val="28"/>
          <w:szCs w:val="28"/>
          <w:lang w:val="kk-KZ"/>
        </w:rPr>
        <w:t xml:space="preserve"> ащы да болса ақиқатын айтып өткен Ахмет Байтұрсыновтың «Әліппесі», «Әліп-би», «Сауат ашқыш» сияқты оқу құралдары кейінгі ұрпаққа қалдырған мол мұрасының көш басшысы болып қала бермек.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Кезінде Қазақстан Компартиясы Орталық Комитетінің  жазықсыз жазаға ұшырап, зардап шеккендерді ақтау жайында қаулы қабылдауы да дер кезіндегі шара болды. Бүгіндері Ахметтану ілімінің басталып кеткеніне жүрек жылиды. Күрделі тұлғаның өмірі, әдеби, падагогикалық мұрасы жайлы Ә.Қайдаров, Р.Сыздықова, С.Кеңесбаев, Қ.Мұхамеджанов, Р.Нұрғалиев, Ғ.Әнесов, Б.Байғалиев, Ш.Сәтбаева сияқты белгілі ғалымдар байыпты еңбектер жазды. Академик А.Қозыбаев Аханның тарихи орнын белгілейтін ғылыми тұжырымға толы эссе жазса және бір академик Қ.Сағадиев Ахмет Байтұрсыновтың экономика жайлы толғауларын кеңінен талған еңбек жариялады. </w:t>
      </w:r>
    </w:p>
    <w:p w:rsidR="00A30AB0" w:rsidRDefault="00A30AB0" w:rsidP="009900B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Демек, бұл салада атқарылар жұмыстар көп болуға тиісті. Егер Ахметтану ғылымын жетілдіре, толығырақ тани түсеміз десек, әлі де зерттеулер қажет деп есептейміз. </w:t>
      </w:r>
    </w:p>
    <w:p w:rsidR="00A30AB0" w:rsidRDefault="00A30AB0" w:rsidP="009900B9">
      <w:pPr>
        <w:spacing w:after="0" w:line="240" w:lineRule="auto"/>
        <w:jc w:val="center"/>
        <w:rPr>
          <w:rFonts w:ascii="Times New Roman" w:hAnsi="Times New Roman"/>
          <w:b/>
          <w:sz w:val="28"/>
          <w:szCs w:val="28"/>
          <w:lang w:val="kk-KZ"/>
        </w:rPr>
      </w:pPr>
    </w:p>
    <w:p w:rsidR="00A30AB0" w:rsidRDefault="00A30AB0" w:rsidP="0061723E">
      <w:pPr>
        <w:spacing w:after="0" w:line="240" w:lineRule="auto"/>
        <w:rPr>
          <w:rFonts w:ascii="Times New Roman" w:hAnsi="Times New Roman"/>
          <w:b/>
          <w:sz w:val="28"/>
          <w:szCs w:val="28"/>
          <w:lang w:val="kk-KZ"/>
        </w:rPr>
      </w:pPr>
    </w:p>
    <w:p w:rsidR="00A30AB0" w:rsidRDefault="00A30AB0" w:rsidP="00C7687C">
      <w:pPr>
        <w:spacing w:after="0" w:line="240" w:lineRule="auto"/>
        <w:jc w:val="center"/>
        <w:rPr>
          <w:rFonts w:ascii="Times New Roman" w:hAnsi="Times New Roman"/>
          <w:b/>
          <w:sz w:val="28"/>
          <w:szCs w:val="28"/>
          <w:lang w:val="kk-KZ"/>
        </w:rPr>
      </w:pPr>
      <w:r w:rsidRPr="00C834F9">
        <w:rPr>
          <w:rFonts w:ascii="Times New Roman" w:hAnsi="Times New Roman"/>
          <w:b/>
          <w:sz w:val="28"/>
          <w:szCs w:val="28"/>
          <w:lang w:val="kk-KZ"/>
        </w:rPr>
        <w:t>9</w:t>
      </w:r>
      <w:r>
        <w:rPr>
          <w:rFonts w:ascii="Times New Roman" w:hAnsi="Times New Roman"/>
          <w:b/>
          <w:sz w:val="28"/>
          <w:szCs w:val="28"/>
          <w:lang w:val="kk-KZ"/>
        </w:rPr>
        <w:t>-дәріс</w:t>
      </w:r>
      <w:r w:rsidRPr="00C834F9">
        <w:rPr>
          <w:rFonts w:ascii="Times New Roman" w:hAnsi="Times New Roman"/>
          <w:b/>
          <w:sz w:val="28"/>
          <w:szCs w:val="28"/>
          <w:lang w:val="kk-KZ"/>
        </w:rPr>
        <w:t>. Мағжан Жұмабаевтың педагогикалық ойлары</w:t>
      </w:r>
    </w:p>
    <w:p w:rsidR="00A30AB0" w:rsidRPr="00C834F9" w:rsidRDefault="00A30AB0" w:rsidP="00C7687C">
      <w:pPr>
        <w:spacing w:after="0" w:line="240" w:lineRule="auto"/>
        <w:jc w:val="center"/>
        <w:rPr>
          <w:rFonts w:ascii="Times New Roman" w:hAnsi="Times New Roman"/>
          <w:b/>
          <w:sz w:val="28"/>
          <w:szCs w:val="28"/>
          <w:lang w:val="kk-KZ"/>
        </w:rPr>
      </w:pPr>
    </w:p>
    <w:p w:rsidR="00A30AB0" w:rsidRPr="0061723E" w:rsidRDefault="00A30AB0" w:rsidP="00C7687C">
      <w:pPr>
        <w:spacing w:after="0" w:line="240" w:lineRule="auto"/>
        <w:jc w:val="both"/>
        <w:rPr>
          <w:rFonts w:ascii="Times New Roman" w:hAnsi="Times New Roman"/>
          <w:sz w:val="28"/>
          <w:szCs w:val="28"/>
          <w:lang w:val="kk-KZ"/>
        </w:rPr>
      </w:pPr>
      <w:r w:rsidRPr="00C834F9">
        <w:rPr>
          <w:rFonts w:ascii="Times New Roman" w:hAnsi="Times New Roman"/>
          <w:b/>
          <w:sz w:val="28"/>
          <w:szCs w:val="28"/>
          <w:lang w:val="kk-KZ"/>
        </w:rPr>
        <w:t>Мақсат:</w:t>
      </w:r>
      <w:r>
        <w:rPr>
          <w:rFonts w:ascii="Times New Roman" w:hAnsi="Times New Roman"/>
          <w:sz w:val="28"/>
          <w:szCs w:val="28"/>
          <w:lang w:val="kk-KZ"/>
        </w:rPr>
        <w:t xml:space="preserve"> Мағжан Жұмабаевтың шығармашылығы мен педагогикалық ойлары туралы білімдерді қалыптастыру. М.Жұмабаев педагогикалық ойларының отандық педагогика ғылыми қалыптасуына әсерін көрсету. </w:t>
      </w:r>
    </w:p>
    <w:p w:rsidR="00A30AB0" w:rsidRPr="00C834F9" w:rsidRDefault="00A30AB0" w:rsidP="00C7687C">
      <w:pPr>
        <w:spacing w:after="0" w:line="240" w:lineRule="auto"/>
        <w:jc w:val="both"/>
        <w:rPr>
          <w:rFonts w:ascii="Times New Roman" w:hAnsi="Times New Roman"/>
          <w:b/>
          <w:sz w:val="28"/>
          <w:szCs w:val="28"/>
          <w:lang w:val="kk-KZ"/>
        </w:rPr>
      </w:pPr>
      <w:r w:rsidRPr="00C834F9">
        <w:rPr>
          <w:rFonts w:ascii="Times New Roman" w:hAnsi="Times New Roman"/>
          <w:b/>
          <w:sz w:val="28"/>
          <w:szCs w:val="28"/>
          <w:lang w:val="kk-KZ"/>
        </w:rPr>
        <w:t>Жоспар</w:t>
      </w:r>
      <w:r>
        <w:rPr>
          <w:rFonts w:ascii="Times New Roman" w:hAnsi="Times New Roman"/>
          <w:b/>
          <w:sz w:val="28"/>
          <w:szCs w:val="28"/>
          <w:lang w:val="kk-KZ"/>
        </w:rPr>
        <w:t>ы</w:t>
      </w:r>
      <w:r w:rsidRPr="00C834F9">
        <w:rPr>
          <w:rFonts w:ascii="Times New Roman" w:hAnsi="Times New Roman"/>
          <w:b/>
          <w:sz w:val="28"/>
          <w:szCs w:val="28"/>
          <w:lang w:val="kk-KZ"/>
        </w:rPr>
        <w:t xml:space="preserve">: </w:t>
      </w:r>
    </w:p>
    <w:p w:rsidR="00A30AB0" w:rsidRDefault="00A30AB0" w:rsidP="00C7687C">
      <w:pPr>
        <w:pStyle w:val="ListParagraph"/>
        <w:numPr>
          <w:ilvl w:val="0"/>
          <w:numId w:val="2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М.Жұмабаев педагогикалық ойлары қалыптасуының әлеуметтік-тарихи алғышарттары. </w:t>
      </w:r>
    </w:p>
    <w:p w:rsidR="00A30AB0" w:rsidRDefault="00A30AB0" w:rsidP="00C7687C">
      <w:pPr>
        <w:pStyle w:val="ListParagraph"/>
        <w:numPr>
          <w:ilvl w:val="0"/>
          <w:numId w:val="2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М.Жұмабаев шығармаларындағы тәлімдік-тәрбиелік ойлар. </w:t>
      </w:r>
    </w:p>
    <w:p w:rsidR="00A30AB0" w:rsidRDefault="00A30AB0" w:rsidP="00C7687C">
      <w:pPr>
        <w:pStyle w:val="ListParagraph"/>
        <w:numPr>
          <w:ilvl w:val="0"/>
          <w:numId w:val="2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«Педагогика» оқулығы. </w:t>
      </w:r>
    </w:p>
    <w:p w:rsidR="00A30AB0" w:rsidRDefault="00A30AB0" w:rsidP="00C7687C">
      <w:pPr>
        <w:spacing w:after="0" w:line="240" w:lineRule="auto"/>
        <w:jc w:val="both"/>
        <w:rPr>
          <w:rFonts w:ascii="Times New Roman" w:hAnsi="Times New Roman"/>
          <w:b/>
          <w:sz w:val="28"/>
          <w:szCs w:val="28"/>
          <w:lang w:val="kk-KZ"/>
        </w:rPr>
      </w:pPr>
    </w:p>
    <w:p w:rsidR="00A30AB0" w:rsidRPr="00642463" w:rsidRDefault="00A30AB0" w:rsidP="00C7687C">
      <w:pPr>
        <w:spacing w:after="0" w:line="240" w:lineRule="auto"/>
        <w:jc w:val="both"/>
        <w:rPr>
          <w:rFonts w:ascii="Times New Roman" w:hAnsi="Times New Roman"/>
          <w:b/>
          <w:sz w:val="24"/>
          <w:szCs w:val="24"/>
          <w:lang w:val="kk-KZ"/>
        </w:rPr>
      </w:pPr>
      <w:r w:rsidRPr="00642463">
        <w:rPr>
          <w:rFonts w:ascii="Times New Roman" w:hAnsi="Times New Roman"/>
          <w:b/>
          <w:sz w:val="24"/>
          <w:szCs w:val="24"/>
          <w:lang w:val="kk-KZ"/>
        </w:rPr>
        <w:t>Әдебиеттер:</w:t>
      </w:r>
    </w:p>
    <w:p w:rsidR="00A30AB0" w:rsidRPr="00642463" w:rsidRDefault="00A30AB0" w:rsidP="00C7687C">
      <w:pPr>
        <w:pStyle w:val="ListParagraph"/>
        <w:numPr>
          <w:ilvl w:val="0"/>
          <w:numId w:val="23"/>
        </w:numPr>
        <w:spacing w:after="0" w:line="240" w:lineRule="auto"/>
        <w:jc w:val="both"/>
        <w:rPr>
          <w:rFonts w:ascii="Times New Roman" w:hAnsi="Times New Roman"/>
          <w:sz w:val="24"/>
          <w:szCs w:val="24"/>
          <w:lang w:val="kk-KZ"/>
        </w:rPr>
      </w:pPr>
      <w:r w:rsidRPr="00642463">
        <w:rPr>
          <w:rFonts w:ascii="Times New Roman" w:hAnsi="Times New Roman"/>
          <w:sz w:val="24"/>
          <w:szCs w:val="24"/>
          <w:lang w:val="kk-KZ"/>
        </w:rPr>
        <w:t>Жұмабаев М. Педагогика. –Алматы: Ана тілі, 1993.</w:t>
      </w:r>
    </w:p>
    <w:p w:rsidR="00A30AB0" w:rsidRPr="00642463" w:rsidRDefault="00A30AB0" w:rsidP="00C7687C">
      <w:pPr>
        <w:pStyle w:val="ListParagraph"/>
        <w:numPr>
          <w:ilvl w:val="0"/>
          <w:numId w:val="23"/>
        </w:numPr>
        <w:spacing w:after="0" w:line="240" w:lineRule="auto"/>
        <w:jc w:val="both"/>
        <w:rPr>
          <w:rFonts w:ascii="Times New Roman" w:hAnsi="Times New Roman"/>
          <w:sz w:val="24"/>
          <w:szCs w:val="24"/>
          <w:lang w:val="kk-KZ"/>
        </w:rPr>
      </w:pPr>
      <w:r w:rsidRPr="00642463">
        <w:rPr>
          <w:rFonts w:ascii="Times New Roman" w:hAnsi="Times New Roman"/>
          <w:sz w:val="24"/>
          <w:szCs w:val="24"/>
          <w:lang w:val="kk-KZ"/>
        </w:rPr>
        <w:t>Жұмабаев М. Шығармалар. 2т. –Алматы, 1993.</w:t>
      </w:r>
    </w:p>
    <w:p w:rsidR="00A30AB0" w:rsidRPr="00642463" w:rsidRDefault="00A30AB0" w:rsidP="00C7687C">
      <w:pPr>
        <w:pStyle w:val="ListParagraph"/>
        <w:numPr>
          <w:ilvl w:val="0"/>
          <w:numId w:val="23"/>
        </w:numPr>
        <w:spacing w:after="0" w:line="240" w:lineRule="auto"/>
        <w:jc w:val="both"/>
        <w:rPr>
          <w:rFonts w:ascii="Times New Roman" w:hAnsi="Times New Roman"/>
          <w:sz w:val="24"/>
          <w:szCs w:val="24"/>
          <w:lang w:val="kk-KZ"/>
        </w:rPr>
      </w:pPr>
      <w:r w:rsidRPr="00642463">
        <w:rPr>
          <w:rFonts w:ascii="Times New Roman" w:hAnsi="Times New Roman"/>
          <w:sz w:val="24"/>
          <w:szCs w:val="24"/>
          <w:lang w:val="kk-KZ"/>
        </w:rPr>
        <w:t>Бес ғасыр жырлайды. Альманах. –Алматы, 1990.</w:t>
      </w:r>
    </w:p>
    <w:p w:rsidR="00A30AB0" w:rsidRPr="00642463" w:rsidRDefault="00A30AB0" w:rsidP="00C7687C">
      <w:pPr>
        <w:spacing w:after="0" w:line="240" w:lineRule="auto"/>
        <w:jc w:val="both"/>
        <w:rPr>
          <w:rFonts w:ascii="Times New Roman" w:hAnsi="Times New Roman"/>
          <w:sz w:val="24"/>
          <w:szCs w:val="24"/>
          <w:lang w:val="kk-KZ"/>
        </w:rPr>
      </w:pP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Жұмабаев Қазақстанның педагогикалық ой-пікірлерініңдамуына үлкен үлес қосқан ақын, публицист, қазақтың белгілі  жазушысы, талантты аудармашысы, халқымыздың от жалынды таланттарының бірі, ескі күйреп, жаңа туған, аумалы, төкпелі заманда өмір сүрген, ауыр тағдырды басынан кешкен, ақыры сталиндік репрессия кезінде мерт болған боздақ ақын.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1910-1911 жылдар аралығында Уфадағы «Ғалия» медресесінде оқиды. Осыдан кейін Мағжан Жұмабаев Омбыдағы мұғалімдер семинариясына түсіп, біраз сол қалада тұрақтап қалады. Оқу-білім жағынан келгенде Мағжан өз тұсындағы орыс, шығыс мәдениетін меңгерген көп қазақ интелегенттерінің жолын қайталайды. Арабша тіл үйренеді, түрік, өзбек, татар, башқұрт тілдерін де меңгереді. Орысша білім алып, В.Брюсов басқаратын әдеби-көркем институтта оқиды. Осы институт қабырғасында ол неміс тілін де үйренеді. Гете, Гейне шығармаларын аударады. Брюсов Мағжан Жұмабаевқа «Қазақ Пушкині» деп сипаттама береді.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Ол советтік Шығыс мәдениеттінің ішіндегі ең білімді қайраткерлерінің бірі, ол елінің қоғамдық-саяси  өміріне қатысқан: қазақ мектептерін ұйымдастыру жұмыстарына, педагогикалық мамандарды даярлауға жұмыла кірісті, оқулықтар мен оқу құралдарын құруға, әдістемелік нұсқауларды жасауға ат салысты.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 халқының ұлы ақыны Мағжан Жұмабайұлы педагогика саласында да атқарған қызметі ұшан-теңіз. «Ересектерге» атты сауат ашуға арналған оқулық кітабы мен 1922 «Педагогика» оқулығын жазған ағартушыларының бірі. 1923 жылы Орынборда басылып шыққан  «Педагогика» еңбегінің өзі келешекте мағжантану ғылымының зерттеу нысанасы болмақ.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Ақындық алғашқы қадамында ол ағартушылық бағыттағы көптеген дидактикалық жырлар жазған. Ол әрине, ашық үгіт, насихат заман талабынан туған. Ақын сөзі ащы шындықтың айнасы болып отырған. Мағжан ақын бар өмірін, білгенін сол туған халқына, еліне арнаған ақынның бірі 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 әдебиетінің 20 ғасыр басындағы жарқын жұлдыздарының бірі – Мағжан Жұмабаев. Өмірі мен өлеңі бір кезде аңызға айналған ақынның аты соңғы жарты ғасырдан артық уақыт боцы айтылмаған.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Басқа жұрт, аспан, көкке ұшып жатыр,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Кілтін өнер-білімге шашып жатыр,</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Бірі – ай, бірі – жұлдыз, бірі – күн боп,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Жылтырап көктен нұрын шашып жатыр,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Таласып өнер-білім алып жатыр,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Күнбе-күн алға қарай барып жатыр,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От жегіп, көкке ұшып, суда жүзіп,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Тәңірінің рахметіне канып жатыр... – деп Ыбырай Алтынсариннің «Өнер-білім бар жұрттар» өлеңімен сарындас бастаған жырын соза келе, қыр қазағының бар тегіс қылығын сынап, еліне жәрдемдесуге дәрменсіз оқыған азаматтарға шүйлігеді.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«Өнер білім қайтсе табылар» атты өлеңінде әдеттегідей күйіну жоқ. Бұл өлеңде жастарға арнап, өзінен кейінгі іні-қарындастарын оқуға жұмылдыру мақсатында жазған. Осы мәселелерге байланысты ол өзінің көптеген өлеңдерін арнаған. Соның ішіндегі – «Балалық шақ», «Күз», «Қазағым», «Немере мен әжесі» тағы басқа.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Балалық шағы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Патшалық тағы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Ала алмас оны бағалап, - деп, басталатын келесі бір тамаша жырын Мағжан, бозбалалар мен бойжеткендерді қойып, ауылда ойнап жүрген ойын балаларына арнайды. Оларға ақыл-сананың таза кезінде бойға тек асылды ғана сіңіруге кеңес береді.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Жастық-алтын,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Қуып қал салтын,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Салты оның үйрену.</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Өнер қуып, белді бекем буып,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Надандықтан жирену.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Өрге, қарғам, ұмтыл!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Аты өшкірден құтыл! – дейді.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Баланың құлағына жағымды «қарағым мен шырағымды» қолдана отырып, айтқан ойын сәби санасына  ұялата біледі.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балаларға арнап «Ертеңгі сәулелер» атты өлеңді орысшадан әдейі аударады. Күн жерге сәуле тастайды: бірінші сәуле боз торғайды оятып, ол шаттықпен ән салуға кіріседі; екінші  қоянды оятып, ол семіріп жем іздеуге кіріседі, үшінші сәуле тауықтарды оятып, олар да ертеңгі харекетке кіріседі;  бесінші сәуле балаға түседі, ол аунап түсіп ұйықтай береді.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Крылов мысалдарын аударғандағы Абай үлгісімен өзіндік қазақы қорытындысын қосады. Білімнің сәулесінен қашуға болмайтынын уағыздайды. Осыған үндес «Қарағым» атты өлеңі де балаларға арналған.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Халықтық және әлемдік педагогиканың алдыңғы қатарлы тәжірибелерін жинақтай келе, Мағжан Жұмабаев қазақ педагогикасындағы ең өзекті мәселелердің бірі оқыту мен тәрбиелеудің алғашқы бастамасын құрды.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Педагогика ғылымын халық педагогикасымен ұштастыра отырып, Мағжан ұлттық тәрбиенің ғылыми негіздерін жасады.  Ол: «Әр тәрбиешінің қолданатын жолы – ұлт тәрбиесі. Әрбір ұлттың бала тәрбиесі баяғыдан бері сыналып, көп буын қолданып келе жатқан тақтақ жол болғандықтан, әрбір тәрбиеші, соз жоқ, ұлт тәрбиесімен таныс болуға тиісті», - дейді. Сөйтіп, ол педагогика ғылымының негіздерін халық педагогикасымен және халық психологиясымен байланыстырып, баланы тәрбиелеудің, оған дүние танудың жолдарын талдап көрсетіп берді.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М.Жұмабаев жеке тұлғаның жан-жақты дамуының өзегі адамгершілік тәрбиесінің рөлін атап көрсетеді. Адамгершілік тәрбиесінің мақсатын  іс-әрекет пен ойлаудағы адамгершілік бағыттылыққа деген қабылеттілікті педагог көре білді.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Жұмабаев өзінің барлық шығармашылығында адамның рухани өмірінің күрделі жақтарын ағартушылықпен байланыстыра көрсетуге ұмтылады. Сонымен қатар, ол қазақ халқының рухани-адамгершілік дәстүрлерінің маңыздылығын атап көрсетеді. Олар құрған қазақ мектептерінің үлгілері қазақ мәдениетінде бар тәрбиенің ең жақсы дәстүрлерін қамтиды.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 Мағжан тәрбиені дене тәрбиесі және жан тәрбиесі деп екіге бөледі. Дене тәрбиесіне ерекше көңіл бөліп, оны физиологиямен, математикамен, эстетикамен, бала психологиясымен ғылыми байланыстырып, талдау жасау арқылы халық педагогикасын пайдалана отырып, бұл тәрбиені асырудың жолдарын көрсетіп берді.</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Жан тәрбиесіне (сезіну, әсерлену, еске түсіру, салыстыру, елестету, ұғыну, қиялдау, ой қорыту, сөйлеу) жан-жақты терең талдау жасалынып, ғылыми тұжырымдар айтылған.  Жанды тәрбиелеу үшін Мағжан жан көріністерін үш топқа бөледі: сезу, білу, қайрат. Ол «жан тұрмысында бұл үш таптың арасында берік байлам бар» деп көрсетті. «Сол ақыл, ішкі сезім, қайрат үшеуін бірдей, тең тәрбие қылу – тәрбиешінің міндеті. Бір адамның осы үш тап  көріністері тең болмай, біреуі таразыны басып, билеп кетсе, ол адам бақытты болмақ емес».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Бұл пікірін ақын Абайдың жыр жолдарымен айқындайды: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Ақыл, қайрат, жүректі бірдей ұста,</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Сонда толық боласың елден бөлек.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Жеке-жеке біреуі жарытпайды,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Жолда жоқ жарым есті жақсы демек.</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бала тәрбиесінде қиялдың алатын орны зор екенін дәлелдеп: «Қиял – өмірдің гүлі, көрікті болуын, қиялсыз адам – тұсаулы есек. Қиял ақылды кеңейтеді» - дейді. «Бала санасы қиялмен оянады, бала ертегінің бәрін шын деп ұғады, баланың қиялы әсіресе ойында жарыққа шығады» - деп, ұстаз бала қиялын ұшкырлайтын қызықты ертегілерді, ойындарды, ойыншықтарды тәрбие ісіне пайдаланудың жолдарын көрсетеді.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 еңбектерінде отбасы тәрбиесі де көтеріледі. Оның пікірінше, ата-аналардың жоғары моралдық сапалары, баланың жеке басын сыйлау, отбасының қолайлы жағдайлары балаларды тәрбиелеуде үлкен ықпалын тигізеді.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Педагог-ғалым бала тәрбиесіндегі, әсіресе қыз баланы тәрбиелеуде, ана рөлінің зор екендігін айтады. Өйткені бала анаға жақын тұрады. Шешесі үйде баланың көзінше не істесе, калай қимылдап, калай сөз сөйлесе, ертең ұшқанда баласы әсересе, қыз бала соны істейді. Сол себепті ананың балаларының алдында әдепті, мәдениетті болуын меңзейді. Баланың маңайындағы адмдардың жүрісі-тұрыстары да әдепті, сұлу  болуға тиісті.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Ол Еуропа, Батыс жақтан шыққан халықтарының тәрбиеге көзқарасын қазақ халқының тәрбие туралы ой-пікірімен тоғыстырады. Мысалы, «бала істеген жауыздықтың жазасын тәрбиеші көтерсін» - иран мәтелі, «өзімдей бол деп үйретпе, өзімдей болма деп үйрет» - араб мәтелі тағы басқа қолданған. Мағжан Жұмабаев тәрбиенің мақсаты «адамды, сол адамның ұлтын, бүкіл адамзат қауымын бақытты ету» - дей отырып, жеке адамның бақытын ұлт, одан қалса, бүкіл адамзаттың бақытты болуымен байланыстырады. Ол адам баласының тәрбиеген мұқтаждығын айта келе, «бала тәрбиесі бір өнер, сондықтан ол жеке ғылым болуды тілейді, бұл ғылым педагогика ғылымы» - дейді.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Жұмабаев  оқу-тәрбие үрдісіндегі педагог рөліне үлкен мән береді. Ол тәрбиешілерге ерекше талап қойды: балаға деген сүйіспеншілік, терең адамгершілік, кәсібилік.</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Әдеби шығармашылықтың ғылыми-педагогикалық, оқу-әдістемелік қызметпен байланыстылығын Мағжан Жұмабаевтың  талантының көп қырлылығын, білімінің энциклопедиялығын көрсетеді.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Мағжан қоғамдағы тіл рөлін өте терең түсініп, оның негізгі міндеттерінің бірі деп есептеп, қазақ тілін оқытудың әдістемесін жасауға тікелей қатысты. Ол тіл туралы зор, үлкен сезіммен жазған. Ол бала тіліне аса ұкыптылықпен қарауға шақырды. «Кейбір адамдардың баланың өз тілінше сөйлеп, балаға тез ұқтырам, деп, яки баланы еркелетіп, әдейі тілдерін бұзып, балаша шолжаңдап, сақау болып сөйлейді. Бұл әрине өте қате. Баланың тілін шын дұрыс жолға салатын, дұрыстайтын, байытатын - мектеп» - деп жазды. </w:t>
      </w:r>
    </w:p>
    <w:p w:rsidR="00A30AB0" w:rsidRDefault="00A30AB0" w:rsidP="00C768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«Қазақтың тағдыры, келешекте ел болуы да мектебінің қандай негізде құрылуына байланысты. Мектебімізде таза, сау, берік, һәм өз жанымызға қабысатын, үйлесетін негізде құра білсек, келешегіміз үшін тайынбай-ақ серттесуге болады. Сондай негізде құра алмасақ, келешегіміз  күңгірт», - деп көрегендіктен айтқан болатын. Мағжанның бұл пікірлері бүгінгі күнгі талаптармен үндесіп жатыр. Қазір де ұлттық мектеп, ұлттық оқулық қазақ мектептерінің тағдыры. Ана тілі мәселелері егемендігін алған Қазақстан Републикасының күн тәртібінде тұрған міндеттерінің негізгісі болып табылады. </w:t>
      </w:r>
    </w:p>
    <w:p w:rsidR="00A30AB0" w:rsidRDefault="00A30AB0" w:rsidP="00C7687C">
      <w:pPr>
        <w:spacing w:after="0" w:line="240" w:lineRule="auto"/>
        <w:jc w:val="both"/>
        <w:rPr>
          <w:rFonts w:ascii="Times New Roman" w:hAnsi="Times New Roman"/>
          <w:sz w:val="28"/>
          <w:szCs w:val="28"/>
          <w:lang w:val="kk-KZ"/>
        </w:rPr>
      </w:pPr>
    </w:p>
    <w:p w:rsidR="00A30AB0" w:rsidRPr="00F14EBF" w:rsidRDefault="00A30AB0" w:rsidP="00F14EBF">
      <w:pPr>
        <w:spacing w:after="0" w:line="240" w:lineRule="auto"/>
        <w:jc w:val="both"/>
        <w:rPr>
          <w:rFonts w:ascii="Times New Roman" w:hAnsi="Times New Roman"/>
          <w:lang w:val="kk-KZ"/>
        </w:rPr>
      </w:pPr>
    </w:p>
    <w:p w:rsidR="00A30AB0" w:rsidRPr="00F14EBF" w:rsidRDefault="00A30AB0" w:rsidP="00F14EBF">
      <w:pPr>
        <w:spacing w:after="0" w:line="240" w:lineRule="auto"/>
        <w:jc w:val="both"/>
        <w:rPr>
          <w:rFonts w:ascii="Times New Roman" w:hAnsi="Times New Roman"/>
          <w:b/>
          <w:sz w:val="28"/>
          <w:szCs w:val="28"/>
          <w:lang w:val="kk-KZ"/>
        </w:rPr>
      </w:pPr>
      <w:r w:rsidRPr="00F14EBF">
        <w:rPr>
          <w:rFonts w:ascii="Times New Roman" w:hAnsi="Times New Roman"/>
          <w:b/>
          <w:sz w:val="28"/>
          <w:szCs w:val="28"/>
          <w:lang w:val="kk-KZ"/>
        </w:rPr>
        <w:t>10-дәріс. Жүсіпбек Аймауытовтың  педагогикалық  ойлары</w:t>
      </w:r>
    </w:p>
    <w:p w:rsidR="00A30AB0" w:rsidRPr="00F14EBF" w:rsidRDefault="00A30AB0" w:rsidP="00F14EBF">
      <w:pPr>
        <w:spacing w:after="0" w:line="240" w:lineRule="auto"/>
        <w:jc w:val="both"/>
        <w:rPr>
          <w:rFonts w:ascii="Times New Roman" w:hAnsi="Times New Roman"/>
          <w:sz w:val="28"/>
          <w:szCs w:val="28"/>
          <w:lang w:val="kk-KZ"/>
        </w:rPr>
      </w:pPr>
      <w:r w:rsidRPr="00F14EBF">
        <w:rPr>
          <w:rStyle w:val="a3"/>
          <w:sz w:val="28"/>
          <w:szCs w:val="28"/>
          <w:lang w:val="kk-KZ" w:eastAsia="ru-RU"/>
        </w:rPr>
        <w:t xml:space="preserve">Мақсат: </w:t>
      </w:r>
      <w:r w:rsidRPr="00F14EBF">
        <w:rPr>
          <w:rFonts w:ascii="Times New Roman" w:hAnsi="Times New Roman"/>
          <w:sz w:val="28"/>
          <w:szCs w:val="28"/>
          <w:lang w:val="kk-KZ"/>
        </w:rPr>
        <w:t xml:space="preserve">Жүсіпбек Аймауытовтың педагогикалық ойлары және </w:t>
      </w:r>
      <w:r w:rsidRPr="00F14EBF">
        <w:rPr>
          <w:rStyle w:val="a3"/>
          <w:sz w:val="28"/>
          <w:szCs w:val="28"/>
          <w:lang w:val="kk-KZ" w:eastAsia="ru-RU"/>
        </w:rPr>
        <w:t>олардың</w:t>
      </w:r>
      <w:r w:rsidRPr="00F14EBF">
        <w:rPr>
          <w:rStyle w:val="a3"/>
          <w:b w:val="0"/>
          <w:sz w:val="28"/>
          <w:szCs w:val="28"/>
          <w:lang w:val="kk-KZ" w:eastAsia="ru-RU"/>
        </w:rPr>
        <w:t xml:space="preserve"> </w:t>
      </w:r>
      <w:r w:rsidRPr="00F14EBF">
        <w:rPr>
          <w:rStyle w:val="a3"/>
          <w:sz w:val="28"/>
          <w:szCs w:val="28"/>
          <w:lang w:val="kk-KZ" w:eastAsia="ru-RU"/>
        </w:rPr>
        <w:t>Отандық</w:t>
      </w:r>
      <w:r w:rsidRPr="00F14EBF">
        <w:rPr>
          <w:rFonts w:ascii="Times New Roman" w:hAnsi="Times New Roman"/>
          <w:sz w:val="28"/>
          <w:szCs w:val="28"/>
          <w:lang w:val="kk-KZ"/>
        </w:rPr>
        <w:t>педагогика ғылымына үлесін  ашып көрсету.</w:t>
      </w:r>
    </w:p>
    <w:p w:rsidR="00A30AB0" w:rsidRPr="00F14EBF" w:rsidRDefault="00A30AB0" w:rsidP="00F14EBF">
      <w:pPr>
        <w:spacing w:after="0" w:line="240" w:lineRule="auto"/>
        <w:jc w:val="both"/>
        <w:rPr>
          <w:rFonts w:ascii="Times New Roman" w:hAnsi="Times New Roman"/>
          <w:sz w:val="28"/>
          <w:szCs w:val="28"/>
          <w:lang w:val="kk-KZ"/>
        </w:rPr>
      </w:pPr>
    </w:p>
    <w:p w:rsidR="00A30AB0" w:rsidRPr="00F14EBF" w:rsidRDefault="00A30AB0" w:rsidP="00F14EBF">
      <w:pPr>
        <w:spacing w:after="0" w:line="240" w:lineRule="auto"/>
        <w:jc w:val="both"/>
        <w:rPr>
          <w:rFonts w:ascii="Times New Roman" w:hAnsi="Times New Roman"/>
          <w:sz w:val="28"/>
          <w:szCs w:val="28"/>
        </w:rPr>
      </w:pPr>
      <w:r w:rsidRPr="00F14EBF">
        <w:rPr>
          <w:rFonts w:ascii="Times New Roman" w:hAnsi="Times New Roman"/>
          <w:sz w:val="28"/>
          <w:szCs w:val="28"/>
        </w:rPr>
        <w:t>Жоспар:</w:t>
      </w:r>
    </w:p>
    <w:p w:rsidR="00A30AB0" w:rsidRPr="00F14EBF" w:rsidRDefault="00A30AB0" w:rsidP="00F14EBF">
      <w:pPr>
        <w:widowControl w:val="0"/>
        <w:numPr>
          <w:ilvl w:val="0"/>
          <w:numId w:val="24"/>
        </w:numPr>
        <w:tabs>
          <w:tab w:val="left" w:pos="875"/>
        </w:tabs>
        <w:spacing w:after="0" w:line="240" w:lineRule="auto"/>
        <w:ind w:hanging="400"/>
        <w:jc w:val="both"/>
        <w:rPr>
          <w:rFonts w:ascii="Times New Roman" w:hAnsi="Times New Roman"/>
          <w:sz w:val="28"/>
          <w:szCs w:val="28"/>
        </w:rPr>
      </w:pPr>
      <w:r w:rsidRPr="00F14EBF">
        <w:rPr>
          <w:rFonts w:ascii="Times New Roman" w:hAnsi="Times New Roman"/>
          <w:sz w:val="28"/>
          <w:szCs w:val="28"/>
        </w:rPr>
        <w:t>Ж</w:t>
      </w:r>
      <w:r w:rsidRPr="00F14EBF">
        <w:rPr>
          <w:rFonts w:ascii="Times New Roman" w:hAnsi="Times New Roman"/>
          <w:sz w:val="28"/>
          <w:szCs w:val="28"/>
          <w:lang w:val="kk-KZ"/>
        </w:rPr>
        <w:t>ү</w:t>
      </w:r>
      <w:r w:rsidRPr="00F14EBF">
        <w:rPr>
          <w:rFonts w:ascii="Times New Roman" w:hAnsi="Times New Roman"/>
          <w:sz w:val="28"/>
          <w:szCs w:val="28"/>
        </w:rPr>
        <w:t>с</w:t>
      </w:r>
      <w:r w:rsidRPr="00F14EBF">
        <w:rPr>
          <w:rFonts w:ascii="Times New Roman" w:hAnsi="Times New Roman"/>
          <w:sz w:val="28"/>
          <w:szCs w:val="28"/>
          <w:lang w:val="kk-KZ"/>
        </w:rPr>
        <w:t>іп</w:t>
      </w:r>
      <w:r w:rsidRPr="00F14EBF">
        <w:rPr>
          <w:rFonts w:ascii="Times New Roman" w:hAnsi="Times New Roman"/>
          <w:sz w:val="28"/>
          <w:szCs w:val="28"/>
        </w:rPr>
        <w:t>бек</w:t>
      </w:r>
      <w:r w:rsidRPr="00F14EBF">
        <w:rPr>
          <w:rFonts w:ascii="Times New Roman" w:hAnsi="Times New Roman"/>
          <w:sz w:val="28"/>
          <w:szCs w:val="28"/>
          <w:lang w:val="kk-KZ"/>
        </w:rPr>
        <w:t xml:space="preserve"> </w:t>
      </w:r>
      <w:r w:rsidRPr="00F14EBF">
        <w:rPr>
          <w:rFonts w:ascii="Times New Roman" w:hAnsi="Times New Roman"/>
          <w:sz w:val="28"/>
          <w:szCs w:val="28"/>
        </w:rPr>
        <w:t>Аймауытовты</w:t>
      </w:r>
      <w:r w:rsidRPr="00F14EBF">
        <w:rPr>
          <w:rFonts w:ascii="Times New Roman" w:hAnsi="Times New Roman"/>
          <w:sz w:val="28"/>
          <w:szCs w:val="28"/>
          <w:lang w:val="kk-KZ"/>
        </w:rPr>
        <w:t xml:space="preserve">ң </w:t>
      </w:r>
      <w:r w:rsidRPr="00F14EBF">
        <w:rPr>
          <w:rFonts w:ascii="Times New Roman" w:hAnsi="Times New Roman"/>
          <w:sz w:val="28"/>
          <w:szCs w:val="28"/>
        </w:rPr>
        <w:t>педагогикалы</w:t>
      </w:r>
      <w:r w:rsidRPr="00F14EBF">
        <w:rPr>
          <w:rFonts w:ascii="Times New Roman" w:hAnsi="Times New Roman"/>
          <w:sz w:val="28"/>
          <w:szCs w:val="28"/>
          <w:lang w:val="kk-KZ"/>
        </w:rPr>
        <w:t xml:space="preserve">қ </w:t>
      </w:r>
      <w:r w:rsidRPr="00F14EBF">
        <w:rPr>
          <w:rFonts w:ascii="Times New Roman" w:hAnsi="Times New Roman"/>
          <w:sz w:val="28"/>
          <w:szCs w:val="28"/>
        </w:rPr>
        <w:t>ойлары</w:t>
      </w:r>
      <w:r w:rsidRPr="00F14EBF">
        <w:rPr>
          <w:rFonts w:ascii="Times New Roman" w:hAnsi="Times New Roman"/>
          <w:sz w:val="28"/>
          <w:szCs w:val="28"/>
          <w:lang w:val="kk-KZ"/>
        </w:rPr>
        <w:t xml:space="preserve"> қ</w:t>
      </w:r>
      <w:r w:rsidRPr="00F14EBF">
        <w:rPr>
          <w:rFonts w:ascii="Times New Roman" w:hAnsi="Times New Roman"/>
          <w:sz w:val="28"/>
          <w:szCs w:val="28"/>
        </w:rPr>
        <w:t>алыптасуыны</w:t>
      </w:r>
      <w:r w:rsidRPr="00F14EBF">
        <w:rPr>
          <w:rFonts w:ascii="Times New Roman" w:hAnsi="Times New Roman"/>
          <w:sz w:val="28"/>
          <w:szCs w:val="28"/>
          <w:lang w:val="kk-KZ"/>
        </w:rPr>
        <w:t>ң ә</w:t>
      </w:r>
      <w:r w:rsidRPr="00F14EBF">
        <w:rPr>
          <w:rFonts w:ascii="Times New Roman" w:hAnsi="Times New Roman"/>
          <w:sz w:val="28"/>
          <w:szCs w:val="28"/>
        </w:rPr>
        <w:t>леуме</w:t>
      </w:r>
      <w:r w:rsidRPr="00F14EBF">
        <w:rPr>
          <w:rFonts w:ascii="Times New Roman" w:hAnsi="Times New Roman"/>
          <w:sz w:val="28"/>
          <w:szCs w:val="28"/>
          <w:lang w:val="kk-KZ"/>
        </w:rPr>
        <w:t>тті</w:t>
      </w:r>
      <w:r w:rsidRPr="00F14EBF">
        <w:rPr>
          <w:rFonts w:ascii="Times New Roman" w:hAnsi="Times New Roman"/>
          <w:sz w:val="28"/>
          <w:szCs w:val="28"/>
        </w:rPr>
        <w:t>к-тарихи</w:t>
      </w:r>
      <w:r w:rsidRPr="00F14EBF">
        <w:rPr>
          <w:rFonts w:ascii="Times New Roman" w:hAnsi="Times New Roman"/>
          <w:sz w:val="28"/>
          <w:szCs w:val="28"/>
          <w:lang w:val="kk-KZ"/>
        </w:rPr>
        <w:t xml:space="preserve"> </w:t>
      </w:r>
      <w:r w:rsidRPr="00F14EBF">
        <w:rPr>
          <w:rFonts w:ascii="Times New Roman" w:hAnsi="Times New Roman"/>
          <w:sz w:val="28"/>
          <w:szCs w:val="28"/>
        </w:rPr>
        <w:t>жа</w:t>
      </w:r>
      <w:r w:rsidRPr="00F14EBF">
        <w:rPr>
          <w:rFonts w:ascii="Times New Roman" w:hAnsi="Times New Roman"/>
          <w:sz w:val="28"/>
          <w:szCs w:val="28"/>
          <w:lang w:val="kk-KZ"/>
        </w:rPr>
        <w:t>ғ</w:t>
      </w:r>
      <w:r w:rsidRPr="00F14EBF">
        <w:rPr>
          <w:rFonts w:ascii="Times New Roman" w:hAnsi="Times New Roman"/>
          <w:sz w:val="28"/>
          <w:szCs w:val="28"/>
        </w:rPr>
        <w:t>дайлары.</w:t>
      </w:r>
    </w:p>
    <w:p w:rsidR="00A30AB0" w:rsidRPr="00F14EBF" w:rsidRDefault="00A30AB0" w:rsidP="00F14EBF">
      <w:pPr>
        <w:widowControl w:val="0"/>
        <w:numPr>
          <w:ilvl w:val="0"/>
          <w:numId w:val="24"/>
        </w:numPr>
        <w:tabs>
          <w:tab w:val="left" w:pos="869"/>
        </w:tabs>
        <w:spacing w:after="0" w:line="240" w:lineRule="auto"/>
        <w:jc w:val="both"/>
        <w:rPr>
          <w:rFonts w:ascii="Times New Roman" w:hAnsi="Times New Roman"/>
          <w:sz w:val="28"/>
          <w:szCs w:val="28"/>
        </w:rPr>
      </w:pPr>
      <w:r w:rsidRPr="00F14EBF">
        <w:rPr>
          <w:rFonts w:ascii="Times New Roman" w:hAnsi="Times New Roman"/>
          <w:sz w:val="28"/>
          <w:szCs w:val="28"/>
        </w:rPr>
        <w:t>Ж</w:t>
      </w:r>
      <w:r w:rsidRPr="00F14EBF">
        <w:rPr>
          <w:rFonts w:ascii="Times New Roman" w:hAnsi="Times New Roman"/>
          <w:sz w:val="28"/>
          <w:szCs w:val="28"/>
          <w:lang w:val="kk-KZ"/>
        </w:rPr>
        <w:t>ү</w:t>
      </w:r>
      <w:r w:rsidRPr="00F14EBF">
        <w:rPr>
          <w:rFonts w:ascii="Times New Roman" w:hAnsi="Times New Roman"/>
          <w:sz w:val="28"/>
          <w:szCs w:val="28"/>
        </w:rPr>
        <w:t>с</w:t>
      </w:r>
      <w:r w:rsidRPr="00F14EBF">
        <w:rPr>
          <w:rFonts w:ascii="Times New Roman" w:hAnsi="Times New Roman"/>
          <w:sz w:val="28"/>
          <w:szCs w:val="28"/>
          <w:lang w:val="kk-KZ"/>
        </w:rPr>
        <w:t>іп</w:t>
      </w:r>
      <w:r w:rsidRPr="00F14EBF">
        <w:rPr>
          <w:rFonts w:ascii="Times New Roman" w:hAnsi="Times New Roman"/>
          <w:sz w:val="28"/>
          <w:szCs w:val="28"/>
        </w:rPr>
        <w:t>бек Аймауытовты</w:t>
      </w:r>
      <w:r w:rsidRPr="00F14EBF">
        <w:rPr>
          <w:rFonts w:ascii="Times New Roman" w:hAnsi="Times New Roman"/>
          <w:sz w:val="28"/>
          <w:szCs w:val="28"/>
          <w:lang w:val="kk-KZ"/>
        </w:rPr>
        <w:t xml:space="preserve">ң </w:t>
      </w:r>
      <w:r w:rsidRPr="00F14EBF">
        <w:rPr>
          <w:rFonts w:ascii="Times New Roman" w:hAnsi="Times New Roman"/>
          <w:sz w:val="28"/>
          <w:szCs w:val="28"/>
        </w:rPr>
        <w:t>е</w:t>
      </w:r>
      <w:r w:rsidRPr="00F14EBF">
        <w:rPr>
          <w:rFonts w:ascii="Times New Roman" w:hAnsi="Times New Roman"/>
          <w:sz w:val="28"/>
          <w:szCs w:val="28"/>
          <w:lang w:val="kk-KZ"/>
        </w:rPr>
        <w:t>ң</w:t>
      </w:r>
      <w:r w:rsidRPr="00F14EBF">
        <w:rPr>
          <w:rFonts w:ascii="Times New Roman" w:hAnsi="Times New Roman"/>
          <w:sz w:val="28"/>
          <w:szCs w:val="28"/>
        </w:rPr>
        <w:t>бектер</w:t>
      </w:r>
      <w:r w:rsidRPr="00F14EBF">
        <w:rPr>
          <w:rFonts w:ascii="Times New Roman" w:hAnsi="Times New Roman"/>
          <w:sz w:val="28"/>
          <w:szCs w:val="28"/>
          <w:lang w:val="kk-KZ"/>
        </w:rPr>
        <w:t>ін</w:t>
      </w:r>
      <w:r w:rsidRPr="00F14EBF">
        <w:rPr>
          <w:rFonts w:ascii="Times New Roman" w:hAnsi="Times New Roman"/>
          <w:sz w:val="28"/>
          <w:szCs w:val="28"/>
        </w:rPr>
        <w:t>де</w:t>
      </w:r>
      <w:r w:rsidRPr="00F14EBF">
        <w:rPr>
          <w:rFonts w:ascii="Times New Roman" w:hAnsi="Times New Roman"/>
          <w:sz w:val="28"/>
          <w:szCs w:val="28"/>
          <w:lang w:val="kk-KZ"/>
        </w:rPr>
        <w:t xml:space="preserve">гі </w:t>
      </w:r>
      <w:r w:rsidRPr="00F14EBF">
        <w:rPr>
          <w:rFonts w:ascii="Times New Roman" w:hAnsi="Times New Roman"/>
          <w:sz w:val="28"/>
          <w:szCs w:val="28"/>
        </w:rPr>
        <w:t>педагогикалы</w:t>
      </w:r>
      <w:r w:rsidRPr="00F14EBF">
        <w:rPr>
          <w:rFonts w:ascii="Times New Roman" w:hAnsi="Times New Roman"/>
          <w:sz w:val="28"/>
          <w:szCs w:val="28"/>
          <w:lang w:val="kk-KZ"/>
        </w:rPr>
        <w:t xml:space="preserve">қ </w:t>
      </w:r>
      <w:r w:rsidRPr="00F14EBF">
        <w:rPr>
          <w:rFonts w:ascii="Times New Roman" w:hAnsi="Times New Roman"/>
          <w:sz w:val="28"/>
          <w:szCs w:val="28"/>
        </w:rPr>
        <w:t>ойлар.</w:t>
      </w:r>
    </w:p>
    <w:p w:rsidR="00A30AB0" w:rsidRPr="00F14EBF" w:rsidRDefault="00A30AB0" w:rsidP="00F14EBF">
      <w:pPr>
        <w:widowControl w:val="0"/>
        <w:numPr>
          <w:ilvl w:val="0"/>
          <w:numId w:val="24"/>
        </w:numPr>
        <w:tabs>
          <w:tab w:val="left" w:pos="904"/>
        </w:tabs>
        <w:spacing w:after="0" w:line="240" w:lineRule="auto"/>
        <w:ind w:hanging="400"/>
        <w:jc w:val="both"/>
        <w:rPr>
          <w:rFonts w:ascii="Times New Roman" w:hAnsi="Times New Roman"/>
          <w:sz w:val="28"/>
          <w:szCs w:val="28"/>
        </w:rPr>
      </w:pPr>
      <w:r w:rsidRPr="00F14EBF">
        <w:rPr>
          <w:rFonts w:ascii="Times New Roman" w:hAnsi="Times New Roman"/>
          <w:sz w:val="28"/>
          <w:szCs w:val="28"/>
        </w:rPr>
        <w:t>Ж</w:t>
      </w:r>
      <w:r w:rsidRPr="00F14EBF">
        <w:rPr>
          <w:rFonts w:ascii="Times New Roman" w:hAnsi="Times New Roman"/>
          <w:sz w:val="28"/>
          <w:szCs w:val="28"/>
          <w:lang w:val="kk-KZ"/>
        </w:rPr>
        <w:t>ү</w:t>
      </w:r>
      <w:r w:rsidRPr="00F14EBF">
        <w:rPr>
          <w:rFonts w:ascii="Times New Roman" w:hAnsi="Times New Roman"/>
          <w:sz w:val="28"/>
          <w:szCs w:val="28"/>
        </w:rPr>
        <w:t>с</w:t>
      </w:r>
      <w:r w:rsidRPr="00F14EBF">
        <w:rPr>
          <w:rFonts w:ascii="Times New Roman" w:hAnsi="Times New Roman"/>
          <w:sz w:val="28"/>
          <w:szCs w:val="28"/>
          <w:lang w:val="kk-KZ"/>
        </w:rPr>
        <w:t>іп</w:t>
      </w:r>
      <w:r w:rsidRPr="00F14EBF">
        <w:rPr>
          <w:rFonts w:ascii="Times New Roman" w:hAnsi="Times New Roman"/>
          <w:sz w:val="28"/>
          <w:szCs w:val="28"/>
        </w:rPr>
        <w:t>бек Аймауытовты</w:t>
      </w:r>
      <w:r w:rsidRPr="00F14EBF">
        <w:rPr>
          <w:rFonts w:ascii="Times New Roman" w:hAnsi="Times New Roman"/>
          <w:sz w:val="28"/>
          <w:szCs w:val="28"/>
          <w:lang w:val="kk-KZ"/>
        </w:rPr>
        <w:t xml:space="preserve">ң </w:t>
      </w:r>
      <w:r w:rsidRPr="00F14EBF">
        <w:rPr>
          <w:rFonts w:ascii="Times New Roman" w:hAnsi="Times New Roman"/>
          <w:sz w:val="28"/>
          <w:szCs w:val="28"/>
        </w:rPr>
        <w:t>Отанды</w:t>
      </w:r>
      <w:r w:rsidRPr="00F14EBF">
        <w:rPr>
          <w:rFonts w:ascii="Times New Roman" w:hAnsi="Times New Roman"/>
          <w:sz w:val="28"/>
          <w:szCs w:val="28"/>
          <w:lang w:val="kk-KZ"/>
        </w:rPr>
        <w:t>қ</w:t>
      </w:r>
      <w:r w:rsidRPr="00F14EBF">
        <w:rPr>
          <w:rFonts w:ascii="Times New Roman" w:hAnsi="Times New Roman"/>
          <w:sz w:val="28"/>
          <w:szCs w:val="28"/>
        </w:rPr>
        <w:t xml:space="preserve"> педагогика </w:t>
      </w:r>
      <w:r w:rsidRPr="00F14EBF">
        <w:rPr>
          <w:rFonts w:ascii="Times New Roman" w:hAnsi="Times New Roman"/>
          <w:sz w:val="28"/>
          <w:szCs w:val="28"/>
          <w:lang w:val="kk-KZ"/>
        </w:rPr>
        <w:t>ғ</w:t>
      </w:r>
      <w:r w:rsidRPr="00F14EBF">
        <w:rPr>
          <w:rFonts w:ascii="Times New Roman" w:hAnsi="Times New Roman"/>
          <w:sz w:val="28"/>
          <w:szCs w:val="28"/>
        </w:rPr>
        <w:t>ылымыны</w:t>
      </w:r>
      <w:r w:rsidRPr="00F14EBF">
        <w:rPr>
          <w:rFonts w:ascii="Times New Roman" w:hAnsi="Times New Roman"/>
          <w:sz w:val="28"/>
          <w:szCs w:val="28"/>
          <w:lang w:val="kk-KZ"/>
        </w:rPr>
        <w:t xml:space="preserve">ң </w:t>
      </w:r>
      <w:r w:rsidRPr="00F14EBF">
        <w:rPr>
          <w:rFonts w:ascii="Times New Roman" w:hAnsi="Times New Roman"/>
          <w:sz w:val="28"/>
          <w:szCs w:val="28"/>
        </w:rPr>
        <w:t>дамуыда</w:t>
      </w:r>
      <w:r w:rsidRPr="00F14EBF">
        <w:rPr>
          <w:rFonts w:ascii="Times New Roman" w:hAnsi="Times New Roman"/>
          <w:sz w:val="28"/>
          <w:szCs w:val="28"/>
          <w:lang w:val="kk-KZ"/>
        </w:rPr>
        <w:t>ғ</w:t>
      </w:r>
      <w:r w:rsidRPr="00F14EBF">
        <w:rPr>
          <w:rFonts w:ascii="Times New Roman" w:hAnsi="Times New Roman"/>
          <w:sz w:val="28"/>
          <w:szCs w:val="28"/>
        </w:rPr>
        <w:t>ы</w:t>
      </w:r>
      <w:r w:rsidRPr="00F14EBF">
        <w:rPr>
          <w:rFonts w:ascii="Times New Roman" w:hAnsi="Times New Roman"/>
          <w:sz w:val="28"/>
          <w:szCs w:val="28"/>
          <w:lang w:val="kk-KZ"/>
        </w:rPr>
        <w:t xml:space="preserve"> </w:t>
      </w:r>
      <w:r w:rsidRPr="00F14EBF">
        <w:rPr>
          <w:rFonts w:ascii="Times New Roman" w:hAnsi="Times New Roman"/>
          <w:sz w:val="28"/>
          <w:szCs w:val="28"/>
        </w:rPr>
        <w:t xml:space="preserve"> р</w:t>
      </w:r>
      <w:r w:rsidRPr="00F14EBF">
        <w:rPr>
          <w:rFonts w:ascii="Times New Roman" w:hAnsi="Times New Roman"/>
          <w:sz w:val="28"/>
          <w:szCs w:val="28"/>
          <w:lang w:val="kk-KZ"/>
        </w:rPr>
        <w:t>ө</w:t>
      </w:r>
      <w:r w:rsidRPr="00F14EBF">
        <w:rPr>
          <w:rFonts w:ascii="Times New Roman" w:hAnsi="Times New Roman"/>
          <w:sz w:val="28"/>
          <w:szCs w:val="28"/>
        </w:rPr>
        <w:t>л</w:t>
      </w:r>
      <w:r w:rsidRPr="00F14EBF">
        <w:rPr>
          <w:rFonts w:ascii="Times New Roman" w:hAnsi="Times New Roman"/>
          <w:sz w:val="28"/>
          <w:szCs w:val="28"/>
          <w:lang w:val="kk-KZ"/>
        </w:rPr>
        <w:t>і.</w:t>
      </w:r>
    </w:p>
    <w:p w:rsidR="00A30AB0" w:rsidRPr="00F14EBF" w:rsidRDefault="00A30AB0" w:rsidP="00F14EBF">
      <w:pPr>
        <w:tabs>
          <w:tab w:val="left" w:pos="904"/>
        </w:tabs>
        <w:spacing w:after="0" w:line="240" w:lineRule="auto"/>
        <w:jc w:val="both"/>
        <w:rPr>
          <w:rFonts w:ascii="Times New Roman" w:hAnsi="Times New Roman"/>
          <w:sz w:val="28"/>
          <w:szCs w:val="28"/>
        </w:rPr>
      </w:pPr>
    </w:p>
    <w:p w:rsidR="00A30AB0" w:rsidRPr="00F14EBF" w:rsidRDefault="00A30AB0" w:rsidP="00F14EBF">
      <w:pPr>
        <w:spacing w:after="0" w:line="240" w:lineRule="auto"/>
        <w:jc w:val="both"/>
        <w:rPr>
          <w:rFonts w:ascii="Times New Roman" w:hAnsi="Times New Roman"/>
          <w:sz w:val="24"/>
          <w:szCs w:val="24"/>
        </w:rPr>
      </w:pPr>
      <w:r w:rsidRPr="00F14EBF">
        <w:rPr>
          <w:rFonts w:ascii="Times New Roman" w:hAnsi="Times New Roman"/>
          <w:sz w:val="24"/>
          <w:szCs w:val="24"/>
          <w:lang w:val="kk-KZ"/>
        </w:rPr>
        <w:t>Ә</w:t>
      </w:r>
      <w:r w:rsidRPr="00F14EBF">
        <w:rPr>
          <w:rFonts w:ascii="Times New Roman" w:hAnsi="Times New Roman"/>
          <w:sz w:val="24"/>
          <w:szCs w:val="24"/>
        </w:rPr>
        <w:t>дебиет:</w:t>
      </w:r>
    </w:p>
    <w:p w:rsidR="00A30AB0" w:rsidRPr="00F14EBF" w:rsidRDefault="00A30AB0" w:rsidP="00F14EBF">
      <w:pPr>
        <w:widowControl w:val="0"/>
        <w:numPr>
          <w:ilvl w:val="0"/>
          <w:numId w:val="25"/>
        </w:numPr>
        <w:tabs>
          <w:tab w:val="left" w:pos="731"/>
        </w:tabs>
        <w:spacing w:after="0" w:line="240" w:lineRule="auto"/>
        <w:ind w:hanging="400"/>
        <w:jc w:val="both"/>
        <w:rPr>
          <w:rFonts w:ascii="Times New Roman" w:hAnsi="Times New Roman"/>
          <w:sz w:val="24"/>
          <w:szCs w:val="24"/>
        </w:rPr>
      </w:pPr>
      <w:r w:rsidRPr="00F14EBF">
        <w:rPr>
          <w:rFonts w:ascii="Times New Roman" w:hAnsi="Times New Roman"/>
          <w:sz w:val="24"/>
          <w:szCs w:val="24"/>
        </w:rPr>
        <w:t>Аймауыт</w:t>
      </w:r>
      <w:r w:rsidRPr="00F14EBF">
        <w:rPr>
          <w:rFonts w:ascii="Times New Roman" w:hAnsi="Times New Roman"/>
          <w:sz w:val="24"/>
          <w:szCs w:val="24"/>
          <w:lang w:val="kk-KZ"/>
        </w:rPr>
        <w:t>ұ</w:t>
      </w:r>
      <w:r w:rsidRPr="00F14EBF">
        <w:rPr>
          <w:rFonts w:ascii="Times New Roman" w:hAnsi="Times New Roman"/>
          <w:sz w:val="24"/>
          <w:szCs w:val="24"/>
        </w:rPr>
        <w:t>лы Ж.</w:t>
      </w:r>
      <w:r w:rsidRPr="00F14EBF">
        <w:rPr>
          <w:rFonts w:ascii="Times New Roman" w:hAnsi="Times New Roman"/>
          <w:sz w:val="24"/>
          <w:szCs w:val="24"/>
          <w:lang w:val="kk-KZ"/>
        </w:rPr>
        <w:t>П</w:t>
      </w:r>
      <w:r w:rsidRPr="00F14EBF">
        <w:rPr>
          <w:rFonts w:ascii="Times New Roman" w:hAnsi="Times New Roman"/>
          <w:sz w:val="24"/>
          <w:szCs w:val="24"/>
        </w:rPr>
        <w:t>си</w:t>
      </w:r>
      <w:r w:rsidRPr="00F14EBF">
        <w:rPr>
          <w:rFonts w:ascii="Times New Roman" w:hAnsi="Times New Roman"/>
          <w:sz w:val="24"/>
          <w:szCs w:val="24"/>
          <w:lang w:val="kk-KZ"/>
        </w:rPr>
        <w:t>х</w:t>
      </w:r>
      <w:r w:rsidRPr="00F14EBF">
        <w:rPr>
          <w:rFonts w:ascii="Times New Roman" w:hAnsi="Times New Roman"/>
          <w:sz w:val="24"/>
          <w:szCs w:val="24"/>
        </w:rPr>
        <w:t>ология.- Алматы, 1995.</w:t>
      </w:r>
    </w:p>
    <w:p w:rsidR="00A30AB0" w:rsidRPr="00F14EBF" w:rsidRDefault="00A30AB0" w:rsidP="00F14EBF">
      <w:pPr>
        <w:widowControl w:val="0"/>
        <w:numPr>
          <w:ilvl w:val="0"/>
          <w:numId w:val="25"/>
        </w:numPr>
        <w:tabs>
          <w:tab w:val="left" w:pos="755"/>
        </w:tabs>
        <w:spacing w:after="0" w:line="240" w:lineRule="auto"/>
        <w:ind w:hanging="400"/>
        <w:jc w:val="both"/>
        <w:rPr>
          <w:rFonts w:ascii="Times New Roman" w:hAnsi="Times New Roman"/>
          <w:sz w:val="24"/>
          <w:szCs w:val="24"/>
        </w:rPr>
      </w:pPr>
      <w:r w:rsidRPr="00F14EBF">
        <w:rPr>
          <w:rFonts w:ascii="Times New Roman" w:hAnsi="Times New Roman"/>
          <w:sz w:val="24"/>
          <w:szCs w:val="24"/>
        </w:rPr>
        <w:t xml:space="preserve">Бес </w:t>
      </w:r>
      <w:r w:rsidRPr="00F14EBF">
        <w:rPr>
          <w:rFonts w:ascii="Times New Roman" w:hAnsi="Times New Roman"/>
          <w:sz w:val="24"/>
          <w:szCs w:val="24"/>
          <w:lang w:val="kk-KZ"/>
        </w:rPr>
        <w:t>ғ</w:t>
      </w:r>
      <w:r w:rsidRPr="00F14EBF">
        <w:rPr>
          <w:rFonts w:ascii="Times New Roman" w:hAnsi="Times New Roman"/>
          <w:sz w:val="24"/>
          <w:szCs w:val="24"/>
        </w:rPr>
        <w:t>асыржырлайды. Альманах.- Алматы, 1990.</w:t>
      </w:r>
    </w:p>
    <w:p w:rsidR="00A30AB0" w:rsidRPr="00F14EBF" w:rsidRDefault="00A30AB0" w:rsidP="00F14EBF">
      <w:pPr>
        <w:widowControl w:val="0"/>
        <w:numPr>
          <w:ilvl w:val="0"/>
          <w:numId w:val="25"/>
        </w:numPr>
        <w:tabs>
          <w:tab w:val="left" w:pos="355"/>
        </w:tabs>
        <w:spacing w:after="0" w:line="240" w:lineRule="auto"/>
        <w:ind w:firstLine="426"/>
        <w:jc w:val="both"/>
        <w:rPr>
          <w:rFonts w:ascii="Times New Roman" w:hAnsi="Times New Roman"/>
          <w:sz w:val="24"/>
          <w:szCs w:val="24"/>
        </w:rPr>
      </w:pPr>
      <w:r w:rsidRPr="00F14EBF">
        <w:rPr>
          <w:rFonts w:ascii="Times New Roman" w:hAnsi="Times New Roman"/>
          <w:sz w:val="24"/>
          <w:szCs w:val="24"/>
          <w:lang w:val="kk-KZ"/>
        </w:rPr>
        <w:t>Қ</w:t>
      </w:r>
      <w:r w:rsidRPr="00F14EBF">
        <w:rPr>
          <w:rFonts w:ascii="Times New Roman" w:hAnsi="Times New Roman"/>
          <w:sz w:val="24"/>
          <w:szCs w:val="24"/>
        </w:rPr>
        <w:t>азак т</w:t>
      </w:r>
      <w:r w:rsidRPr="00F14EBF">
        <w:rPr>
          <w:rFonts w:ascii="Times New Roman" w:hAnsi="Times New Roman"/>
          <w:sz w:val="24"/>
          <w:szCs w:val="24"/>
          <w:lang w:val="kk-KZ"/>
        </w:rPr>
        <w:t>ә</w:t>
      </w:r>
      <w:r w:rsidRPr="00F14EBF">
        <w:rPr>
          <w:rFonts w:ascii="Times New Roman" w:hAnsi="Times New Roman"/>
          <w:sz w:val="24"/>
          <w:szCs w:val="24"/>
        </w:rPr>
        <w:t>л</w:t>
      </w:r>
      <w:r w:rsidRPr="00F14EBF">
        <w:rPr>
          <w:rFonts w:ascii="Times New Roman" w:hAnsi="Times New Roman"/>
          <w:sz w:val="24"/>
          <w:szCs w:val="24"/>
          <w:lang w:val="kk-KZ"/>
        </w:rPr>
        <w:t>і</w:t>
      </w:r>
      <w:r w:rsidRPr="00F14EBF">
        <w:rPr>
          <w:rFonts w:ascii="Times New Roman" w:hAnsi="Times New Roman"/>
          <w:sz w:val="24"/>
          <w:szCs w:val="24"/>
        </w:rPr>
        <w:t>м-т</w:t>
      </w:r>
      <w:r w:rsidRPr="00F14EBF">
        <w:rPr>
          <w:rFonts w:ascii="Times New Roman" w:hAnsi="Times New Roman"/>
          <w:sz w:val="24"/>
          <w:szCs w:val="24"/>
          <w:lang w:val="kk-KZ"/>
        </w:rPr>
        <w:t>ә</w:t>
      </w:r>
      <w:r w:rsidRPr="00F14EBF">
        <w:rPr>
          <w:rFonts w:ascii="Times New Roman" w:hAnsi="Times New Roman"/>
          <w:sz w:val="24"/>
          <w:szCs w:val="24"/>
        </w:rPr>
        <w:t>рбиес</w:t>
      </w:r>
      <w:r w:rsidRPr="00F14EBF">
        <w:rPr>
          <w:rFonts w:ascii="Times New Roman" w:hAnsi="Times New Roman"/>
          <w:sz w:val="24"/>
          <w:szCs w:val="24"/>
          <w:lang w:val="kk-KZ"/>
        </w:rPr>
        <w:t>і</w:t>
      </w:r>
      <w:r w:rsidRPr="00F14EBF">
        <w:rPr>
          <w:rFonts w:ascii="Times New Roman" w:hAnsi="Times New Roman"/>
          <w:sz w:val="24"/>
          <w:szCs w:val="24"/>
        </w:rPr>
        <w:t xml:space="preserve"> / </w:t>
      </w:r>
      <w:r w:rsidRPr="00F14EBF">
        <w:rPr>
          <w:rFonts w:ascii="Times New Roman" w:hAnsi="Times New Roman"/>
          <w:sz w:val="24"/>
          <w:szCs w:val="24"/>
          <w:lang w:val="kk-KZ"/>
        </w:rPr>
        <w:t>Құ</w:t>
      </w:r>
      <w:r w:rsidRPr="00F14EBF">
        <w:rPr>
          <w:rFonts w:ascii="Times New Roman" w:hAnsi="Times New Roman"/>
          <w:sz w:val="24"/>
          <w:szCs w:val="24"/>
        </w:rPr>
        <w:t>раст.:</w:t>
      </w:r>
      <w:r w:rsidRPr="00F14EBF">
        <w:rPr>
          <w:rFonts w:ascii="Times New Roman" w:hAnsi="Times New Roman"/>
          <w:sz w:val="24"/>
          <w:szCs w:val="24"/>
          <w:lang w:val="kk-KZ"/>
        </w:rPr>
        <w:t xml:space="preserve"> Қ.</w:t>
      </w:r>
      <w:r w:rsidRPr="00F14EBF">
        <w:rPr>
          <w:rFonts w:ascii="Times New Roman" w:hAnsi="Times New Roman"/>
          <w:sz w:val="24"/>
          <w:szCs w:val="24"/>
        </w:rPr>
        <w:t>Б.Жары</w:t>
      </w:r>
      <w:r w:rsidRPr="00F14EBF">
        <w:rPr>
          <w:rFonts w:ascii="Times New Roman" w:hAnsi="Times New Roman"/>
          <w:sz w:val="24"/>
          <w:szCs w:val="24"/>
          <w:lang w:val="kk-KZ"/>
        </w:rPr>
        <w:t>қ</w:t>
      </w:r>
      <w:r w:rsidRPr="00F14EBF">
        <w:rPr>
          <w:rFonts w:ascii="Times New Roman" w:hAnsi="Times New Roman"/>
          <w:sz w:val="24"/>
          <w:szCs w:val="24"/>
        </w:rPr>
        <w:t>баев, СДалиев.- Алматы,1994</w:t>
      </w:r>
    </w:p>
    <w:p w:rsidR="00A30AB0" w:rsidRPr="00F14EBF" w:rsidRDefault="00A30AB0" w:rsidP="00F14EBF">
      <w:pPr>
        <w:spacing w:after="0" w:line="240" w:lineRule="auto"/>
        <w:ind w:firstLine="780"/>
        <w:jc w:val="both"/>
        <w:rPr>
          <w:rFonts w:ascii="Times New Roman" w:hAnsi="Times New Roman"/>
          <w:sz w:val="28"/>
          <w:szCs w:val="28"/>
          <w:lang w:val="kk-KZ"/>
        </w:rPr>
      </w:pPr>
    </w:p>
    <w:p w:rsidR="00A30AB0" w:rsidRPr="00F14EBF" w:rsidRDefault="00A30AB0" w:rsidP="00F14EBF">
      <w:pPr>
        <w:spacing w:after="0" w:line="240" w:lineRule="auto"/>
        <w:ind w:firstLine="780"/>
        <w:jc w:val="both"/>
        <w:rPr>
          <w:rFonts w:ascii="Times New Roman" w:hAnsi="Times New Roman"/>
          <w:color w:val="FF0000"/>
          <w:sz w:val="28"/>
          <w:szCs w:val="28"/>
          <w:lang w:val="kk-KZ"/>
        </w:rPr>
      </w:pPr>
      <w:r w:rsidRPr="00F14EBF">
        <w:rPr>
          <w:rFonts w:ascii="Times New Roman" w:hAnsi="Times New Roman"/>
          <w:color w:val="FF0000"/>
          <w:sz w:val="28"/>
          <w:szCs w:val="28"/>
          <w:lang w:val="kk-KZ"/>
        </w:rPr>
        <w:t>Жүсіпбек Аймауытов (1889-1931) - ақын, жазушы, драматург, сыншы, публицист, аудармашы, психолог, педагог. 1914 жылыСемейдегі мұғалімдер семинариясына түсіп</w:t>
      </w:r>
      <w:r w:rsidRPr="00F14EBF">
        <w:rPr>
          <w:rStyle w:val="111"/>
          <w:color w:val="FF0000"/>
          <w:sz w:val="28"/>
          <w:szCs w:val="28"/>
          <w:lang w:val="kk-KZ" w:eastAsia="ru-RU"/>
        </w:rPr>
        <w:t xml:space="preserve">, </w:t>
      </w:r>
      <w:r w:rsidRPr="00F14EBF">
        <w:rPr>
          <w:rFonts w:ascii="Times New Roman" w:hAnsi="Times New Roman"/>
          <w:color w:val="FF0000"/>
          <w:sz w:val="28"/>
          <w:szCs w:val="28"/>
          <w:lang w:val="kk-KZ"/>
        </w:rPr>
        <w:t>оны 1919 жылы бітірді.  Табиғи дарынды Жүсіпбектің тасқындаған талантына сайма-сай терең білімі болған. Ол туған халқының рухани қазынасының кәусарынанана сүтіндей нәралып, сусындаған. Абайды бала жасынанжаттапөскен. Шығыс, батыс, орысәдебиетіклассиктеін таңдап, танып, көп оқыған,көңіліне тоқыған. Ерекшеберіліп, құныға оғыған  сүйіктіжазушылары: Пушкин, Гоголь, Л. Толстой, Чехов, М. Горький.</w:t>
      </w:r>
    </w:p>
    <w:p w:rsidR="00A30AB0" w:rsidRPr="00F14EBF" w:rsidRDefault="00A30AB0" w:rsidP="00F14EBF">
      <w:pPr>
        <w:spacing w:after="0" w:line="240" w:lineRule="auto"/>
        <w:ind w:firstLine="780"/>
        <w:jc w:val="both"/>
        <w:rPr>
          <w:rFonts w:ascii="Times New Roman" w:hAnsi="Times New Roman"/>
          <w:color w:val="FF0000"/>
          <w:sz w:val="28"/>
          <w:szCs w:val="28"/>
          <w:lang w:val="kk-KZ"/>
        </w:rPr>
      </w:pPr>
      <w:r w:rsidRPr="00F14EBF">
        <w:rPr>
          <w:rFonts w:ascii="Times New Roman" w:hAnsi="Times New Roman"/>
          <w:color w:val="FF0000"/>
          <w:sz w:val="28"/>
          <w:szCs w:val="28"/>
          <w:lang w:val="kk-KZ"/>
        </w:rPr>
        <w:t>Олқазақә</w:t>
      </w:r>
      <w:r w:rsidRPr="00F14EBF">
        <w:rPr>
          <w:rStyle w:val="0pt"/>
          <w:color w:val="FF0000"/>
          <w:sz w:val="28"/>
          <w:szCs w:val="28"/>
          <w:lang w:val="kk-KZ" w:eastAsia="ru-RU"/>
        </w:rPr>
        <w:t>дебиетіндегі</w:t>
      </w:r>
      <w:r w:rsidRPr="00F14EBF">
        <w:rPr>
          <w:rFonts w:ascii="Times New Roman" w:hAnsi="Times New Roman"/>
          <w:color w:val="FF0000"/>
          <w:sz w:val="28"/>
          <w:szCs w:val="28"/>
          <w:lang w:val="kk-KZ"/>
        </w:rPr>
        <w:t>тұңғыш роман, жазушылардың бірі және бірнеше повестер</w:t>
      </w:r>
      <w:r w:rsidRPr="00F14EBF">
        <w:rPr>
          <w:rStyle w:val="0pt"/>
          <w:color w:val="FF0000"/>
          <w:sz w:val="28"/>
          <w:szCs w:val="28"/>
          <w:lang w:val="kk-KZ" w:eastAsia="ru-RU"/>
        </w:rPr>
        <w:t xml:space="preserve">мен </w:t>
      </w:r>
      <w:r w:rsidRPr="00F14EBF">
        <w:rPr>
          <w:rFonts w:ascii="Times New Roman" w:hAnsi="Times New Roman"/>
          <w:color w:val="FF0000"/>
          <w:sz w:val="28"/>
          <w:szCs w:val="28"/>
          <w:lang w:val="kk-KZ"/>
        </w:rPr>
        <w:t xml:space="preserve">сатиралық шығармалардың, пьесалардың авторы. Ол көптеген кітаптардың авторы: этика, эстетика, лингвистика, психология, педагогика, </w:t>
      </w:r>
      <w:r w:rsidRPr="00F14EBF">
        <w:rPr>
          <w:rStyle w:val="0pt"/>
          <w:color w:val="FF0000"/>
          <w:sz w:val="28"/>
          <w:szCs w:val="28"/>
          <w:lang w:val="kk-KZ" w:eastAsia="ru-RU"/>
        </w:rPr>
        <w:t>әдістемелік оқу құ</w:t>
      </w:r>
      <w:r w:rsidRPr="00F14EBF">
        <w:rPr>
          <w:rFonts w:ascii="Times New Roman" w:hAnsi="Times New Roman"/>
          <w:color w:val="FF0000"/>
          <w:sz w:val="28"/>
          <w:szCs w:val="28"/>
          <w:lang w:val="kk-KZ"/>
        </w:rPr>
        <w:t>ралдары мен оқулықтар. Сондай-ақ, көптеген көркемәдебиетер</w:t>
      </w:r>
      <w:r w:rsidRPr="00F14EBF">
        <w:rPr>
          <w:rStyle w:val="0pt"/>
          <w:color w:val="FF0000"/>
          <w:sz w:val="28"/>
          <w:szCs w:val="28"/>
          <w:lang w:val="kk-KZ" w:eastAsia="ru-RU"/>
        </w:rPr>
        <w:t>мен ғ</w:t>
      </w:r>
      <w:r w:rsidRPr="00F14EBF">
        <w:rPr>
          <w:rFonts w:ascii="Times New Roman" w:hAnsi="Times New Roman"/>
          <w:color w:val="FF0000"/>
          <w:sz w:val="28"/>
          <w:szCs w:val="28"/>
          <w:lang w:val="kk-KZ"/>
        </w:rPr>
        <w:t xml:space="preserve">ылыми-көпшілік және публистикалық кітаптардың да авторы, У. </w:t>
      </w:r>
      <w:r w:rsidRPr="00F14EBF">
        <w:rPr>
          <w:rStyle w:val="0pt"/>
          <w:color w:val="FF0000"/>
          <w:sz w:val="28"/>
          <w:szCs w:val="28"/>
          <w:lang w:val="kk-KZ" w:eastAsia="ru-RU"/>
        </w:rPr>
        <w:t>Ше</w:t>
      </w:r>
      <w:r>
        <w:rPr>
          <w:rStyle w:val="0pt"/>
          <w:color w:val="FF0000"/>
          <w:sz w:val="28"/>
          <w:szCs w:val="28"/>
          <w:lang w:val="kk-KZ" w:eastAsia="ru-RU"/>
        </w:rPr>
        <w:t>к</w:t>
      </w:r>
      <w:r w:rsidRPr="00F14EBF">
        <w:rPr>
          <w:rStyle w:val="0pt"/>
          <w:color w:val="FF0000"/>
          <w:sz w:val="28"/>
          <w:szCs w:val="28"/>
          <w:lang w:val="kk-KZ" w:eastAsia="ru-RU"/>
        </w:rPr>
        <w:t xml:space="preserve">спир, </w:t>
      </w:r>
      <w:r w:rsidRPr="00F14EBF">
        <w:rPr>
          <w:rFonts w:ascii="Times New Roman" w:hAnsi="Times New Roman"/>
          <w:color w:val="FF0000"/>
          <w:sz w:val="28"/>
          <w:szCs w:val="28"/>
          <w:lang w:val="kk-KZ"/>
        </w:rPr>
        <w:t xml:space="preserve">А.С. Пушкиннің, </w:t>
      </w:r>
      <w:r w:rsidRPr="00F14EBF">
        <w:rPr>
          <w:rStyle w:val="0pt"/>
          <w:color w:val="FF0000"/>
          <w:sz w:val="28"/>
          <w:szCs w:val="28"/>
          <w:lang w:val="kk-KZ" w:eastAsia="ru-RU"/>
        </w:rPr>
        <w:t xml:space="preserve">Н.В. </w:t>
      </w:r>
      <w:r w:rsidRPr="00F14EBF">
        <w:rPr>
          <w:rFonts w:ascii="Times New Roman" w:hAnsi="Times New Roman"/>
          <w:color w:val="FF0000"/>
          <w:sz w:val="28"/>
          <w:szCs w:val="28"/>
          <w:lang w:val="kk-KZ"/>
        </w:rPr>
        <w:t xml:space="preserve">Гогольдың, </w:t>
      </w:r>
      <w:r w:rsidRPr="00F14EBF">
        <w:rPr>
          <w:rStyle w:val="0pt"/>
          <w:color w:val="FF0000"/>
          <w:sz w:val="28"/>
          <w:szCs w:val="28"/>
          <w:lang w:val="kk-KZ" w:eastAsia="ru-RU"/>
        </w:rPr>
        <w:t xml:space="preserve">JI.H. </w:t>
      </w:r>
      <w:r w:rsidRPr="00F14EBF">
        <w:rPr>
          <w:rFonts w:ascii="Times New Roman" w:hAnsi="Times New Roman"/>
          <w:color w:val="FF0000"/>
          <w:sz w:val="28"/>
          <w:szCs w:val="28"/>
          <w:lang w:val="kk-KZ"/>
        </w:rPr>
        <w:t>Толстойдыңшығармаларын</w:t>
      </w:r>
      <w:r w:rsidRPr="00F14EBF">
        <w:rPr>
          <w:rStyle w:val="0pt"/>
          <w:color w:val="FF0000"/>
          <w:sz w:val="28"/>
          <w:szCs w:val="28"/>
          <w:lang w:val="kk-KZ" w:eastAsia="ru-RU"/>
        </w:rPr>
        <w:t>аударған.</w:t>
      </w:r>
    </w:p>
    <w:p w:rsidR="00A30AB0" w:rsidRPr="00F14EBF" w:rsidRDefault="00A30AB0" w:rsidP="0061723E">
      <w:pPr>
        <w:spacing w:after="0" w:line="240" w:lineRule="auto"/>
        <w:ind w:firstLine="780"/>
        <w:jc w:val="both"/>
        <w:rPr>
          <w:rFonts w:ascii="Times New Roman" w:hAnsi="Times New Roman"/>
          <w:color w:val="FF0000"/>
          <w:sz w:val="28"/>
          <w:szCs w:val="28"/>
          <w:lang w:val="kk-KZ"/>
        </w:rPr>
      </w:pPr>
      <w:r w:rsidRPr="00F14EBF">
        <w:rPr>
          <w:rFonts w:ascii="Times New Roman" w:hAnsi="Times New Roman"/>
          <w:color w:val="FF0000"/>
          <w:sz w:val="28"/>
          <w:szCs w:val="28"/>
          <w:lang w:val="kk-KZ"/>
        </w:rPr>
        <w:t>1924 жылы “Тәрбиеге жетекші” деген педагогикалық еңбек жазып, қазақ халқыныңұлттық тәлім-тәрбиесіндегі келеңсіз жағдайларды ашып көрсетті де, тәрбиеiciнде баланы ынталандыру тәсілдерін ұсынды. Баланы шыншылдыққа, жауапкершілдікке тәрбиелеу үшін, оған талап коя білу, қойған талаптың орындалуын қадағалау, баланың ішкі дүниесіне тереңүңіліп, оны арман-тілегіне қарайдемеуші тәсілдердіуағыздады. Оның пікірінше</w:t>
      </w:r>
      <w:r w:rsidRPr="00F14EBF">
        <w:rPr>
          <w:rStyle w:val="Candara1"/>
          <w:rFonts w:ascii="Times New Roman" w:hAnsi="Times New Roman" w:cs="Times New Roman"/>
          <w:color w:val="FF0000"/>
          <w:sz w:val="28"/>
          <w:szCs w:val="28"/>
          <w:lang w:val="kk-KZ" w:eastAsia="ru-RU"/>
        </w:rPr>
        <w:t xml:space="preserve">, </w:t>
      </w:r>
      <w:r w:rsidRPr="00F14EBF">
        <w:rPr>
          <w:rFonts w:ascii="Times New Roman" w:hAnsi="Times New Roman"/>
          <w:color w:val="FF0000"/>
          <w:sz w:val="28"/>
          <w:szCs w:val="28"/>
          <w:lang w:val="kk-KZ"/>
        </w:rPr>
        <w:t xml:space="preserve">тәрбиеадамдардыңжағымдықасиеттерін дамытып, мінездіқалыптастырады. </w:t>
      </w:r>
      <w:r w:rsidRPr="00F14EBF">
        <w:rPr>
          <w:rStyle w:val="0pt"/>
          <w:color w:val="FF0000"/>
          <w:sz w:val="28"/>
          <w:szCs w:val="28"/>
          <w:lang w:val="kk-KZ" w:eastAsia="ru-RU"/>
        </w:rPr>
        <w:t>Ол</w:t>
      </w:r>
      <w:r w:rsidRPr="00F14EBF">
        <w:rPr>
          <w:rFonts w:ascii="Times New Roman" w:hAnsi="Times New Roman"/>
          <w:color w:val="FF0000"/>
          <w:sz w:val="28"/>
          <w:szCs w:val="28"/>
          <w:lang w:val="kk-KZ"/>
        </w:rPr>
        <w:t>рухани және дене тәрбиесіне үлкен мән берді. Оның дәлелдеуінше, тәрбиеніңықпал етукүшіжағдайларға және факторларға байланысты: мектеп, тәрбиеші, орта, баланыңқұндылық бағыттылығы, оның діні тағы басқалар. Ж. Аймуытовтыңдидактикалық көзкарастары оның “Тәрбиешілерге</w:t>
      </w:r>
      <w:r w:rsidRPr="00F14EBF">
        <w:rPr>
          <w:rStyle w:val="0pt"/>
          <w:color w:val="FF0000"/>
          <w:sz w:val="28"/>
          <w:szCs w:val="28"/>
          <w:lang w:val="kk-KZ" w:eastAsia="ru-RU"/>
        </w:rPr>
        <w:t>арналған құ</w:t>
      </w:r>
      <w:r w:rsidRPr="00F14EBF">
        <w:rPr>
          <w:rFonts w:ascii="Times New Roman" w:hAnsi="Times New Roman"/>
          <w:color w:val="FF0000"/>
          <w:sz w:val="28"/>
          <w:szCs w:val="28"/>
          <w:lang w:val="kk-KZ"/>
        </w:rPr>
        <w:t>ралдар” атты еңбегінде көрінісінтабады. Онда дидактика ұғымынағылыми тұрғыдаанықтамаберіледі.</w:t>
      </w:r>
    </w:p>
    <w:p w:rsidR="00A30AB0" w:rsidRPr="00F14EBF" w:rsidRDefault="00A30AB0" w:rsidP="00F14EBF">
      <w:pPr>
        <w:spacing w:after="0" w:line="240" w:lineRule="auto"/>
        <w:ind w:firstLine="831"/>
        <w:jc w:val="both"/>
        <w:rPr>
          <w:rFonts w:ascii="Times New Roman" w:hAnsi="Times New Roman"/>
          <w:color w:val="FF0000"/>
          <w:sz w:val="28"/>
          <w:szCs w:val="28"/>
          <w:lang w:val="kk-KZ"/>
        </w:rPr>
      </w:pPr>
      <w:r w:rsidRPr="00F14EBF">
        <w:rPr>
          <w:rFonts w:ascii="Times New Roman" w:hAnsi="Times New Roman"/>
          <w:color w:val="FF0000"/>
          <w:sz w:val="28"/>
          <w:szCs w:val="28"/>
          <w:lang w:val="kk-KZ"/>
        </w:rPr>
        <w:t>Ұстаздық етуде, педагогика, психологиядан дәріс беруде, оқу құралдарын жазу барысында Аймауытов өз ұлтының салт-санасын үңіле зерттеген. Ел ішінe сіңген әдет-дағдыларға сын тұрғыдан қараған. Сонда олардың жөндісі де, жөнсіз де, естісі де, есері де барына көз жеткізген жөн- жосыққа, адамгершілікке сыйымдыларын, өмір-тіршілікке тиімділерін заң ретінде, мораль ретінде, күрес құралы ретінде пайдаланылған.</w:t>
      </w:r>
    </w:p>
    <w:p w:rsidR="00A30AB0" w:rsidRPr="00F14EBF" w:rsidRDefault="00A30AB0" w:rsidP="00F14EBF">
      <w:pPr>
        <w:spacing w:after="0" w:line="240" w:lineRule="auto"/>
        <w:ind w:firstLine="831"/>
        <w:jc w:val="both"/>
        <w:rPr>
          <w:rFonts w:ascii="Times New Roman" w:hAnsi="Times New Roman"/>
          <w:sz w:val="28"/>
          <w:szCs w:val="28"/>
          <w:lang w:val="kk-KZ"/>
        </w:rPr>
      </w:pPr>
      <w:r w:rsidRPr="00F14EBF">
        <w:rPr>
          <w:rFonts w:ascii="Times New Roman" w:hAnsi="Times New Roman"/>
          <w:color w:val="FF0000"/>
          <w:sz w:val="28"/>
          <w:szCs w:val="28"/>
          <w:lang w:val="kk-KZ"/>
        </w:rPr>
        <w:t>Жас ұрпақты адамгершілікке, парасаттылыққа, азаматтылықда баулып, ойлауға, қиялдауға, пікірайтуға дағдыландыру үшін, ол көптеген шығармалар тудырған. Бұл орайда балаларды үйірсек ететін, қызықтыра, құнықтыра оқытатын әдебиеттің тиімді түрін іздестірген. Сонда балалардың жас күнінен естіп</w:t>
      </w:r>
      <w:r w:rsidRPr="00F14EBF">
        <w:rPr>
          <w:rStyle w:val="101"/>
          <w:color w:val="FF0000"/>
          <w:sz w:val="28"/>
          <w:szCs w:val="28"/>
          <w:lang w:val="kk-KZ" w:eastAsia="ru-RU"/>
        </w:rPr>
        <w:t>ө</w:t>
      </w:r>
      <w:r w:rsidRPr="00F14EBF">
        <w:rPr>
          <w:rFonts w:ascii="Times New Roman" w:hAnsi="Times New Roman"/>
          <w:color w:val="FF0000"/>
          <w:sz w:val="28"/>
          <w:szCs w:val="28"/>
          <w:lang w:val="kk-KZ"/>
        </w:rPr>
        <w:t>скен, тыңдап үйренген, өздерінеұғымды да қызықты түр -ертегіні тандаған. Ол осы ниетпен балаларга арнап “Көк өгіз”, “</w:t>
      </w:r>
      <w:r w:rsidRPr="00F14EBF">
        <w:rPr>
          <w:rFonts w:ascii="Times New Roman" w:hAnsi="Times New Roman"/>
          <w:sz w:val="28"/>
          <w:szCs w:val="28"/>
          <w:lang w:val="kk-KZ"/>
        </w:rPr>
        <w:t>Жаман тымақ”, ”Yшқыз”, атты ертегілерін жазып, жеке кітап eтіпшығарған.,</w:t>
      </w:r>
    </w:p>
    <w:p w:rsidR="00A30AB0" w:rsidRPr="00F14EBF" w:rsidRDefault="00A30AB0" w:rsidP="00F14EBF">
      <w:pPr>
        <w:spacing w:after="0" w:line="240" w:lineRule="auto"/>
        <w:ind w:firstLine="831"/>
        <w:jc w:val="both"/>
        <w:rPr>
          <w:rFonts w:ascii="Times New Roman" w:hAnsi="Times New Roman"/>
          <w:sz w:val="28"/>
          <w:szCs w:val="28"/>
          <w:lang w:val="kk-KZ"/>
        </w:rPr>
      </w:pPr>
      <w:r w:rsidRPr="00F14EBF">
        <w:rPr>
          <w:rFonts w:ascii="Times New Roman" w:hAnsi="Times New Roman"/>
          <w:sz w:val="28"/>
          <w:szCs w:val="28"/>
          <w:lang w:val="kk-KZ"/>
        </w:rPr>
        <w:t>Ж. Аймауытов - қазақ ертеглерінің   негізін салушылардыңбipi. Оныңертегілері- балалар әдебиетінің алтын қорына қосылатын құнды туындылар, жас ұрпақты тәрбиелеуге, олардыңұғым, түсінігінұлғайта тусуге қызмет ете беретін көркем туындылар.</w:t>
      </w:r>
    </w:p>
    <w:p w:rsidR="00A30AB0" w:rsidRPr="00F14EBF" w:rsidRDefault="00A30AB0" w:rsidP="00F14EBF">
      <w:pPr>
        <w:spacing w:after="0" w:line="240" w:lineRule="auto"/>
        <w:ind w:firstLine="831"/>
        <w:jc w:val="both"/>
        <w:rPr>
          <w:rFonts w:ascii="Times New Roman" w:hAnsi="Times New Roman"/>
          <w:sz w:val="28"/>
          <w:szCs w:val="28"/>
          <w:lang w:val="kk-KZ"/>
        </w:rPr>
      </w:pPr>
      <w:r w:rsidRPr="00F14EBF">
        <w:rPr>
          <w:rFonts w:ascii="Times New Roman" w:hAnsi="Times New Roman"/>
          <w:sz w:val="28"/>
          <w:szCs w:val="28"/>
          <w:lang w:val="kk-KZ"/>
        </w:rPr>
        <w:t>Тәрбие үрдісінде мұгалімнің рөлін жоғары бағалай келе, соған сай талаптар қойды. Мұгалім тек ғана оқытушы емес, сонымен бірге ол жоғары білмді болу керектігін, өз ісінешебер, психологияны білуі, өзінің мамандығын сүю кажеттілігін айтады.</w:t>
      </w:r>
    </w:p>
    <w:p w:rsidR="00A30AB0" w:rsidRPr="00F14EBF" w:rsidRDefault="00A30AB0" w:rsidP="00F14EBF">
      <w:pPr>
        <w:spacing w:after="0" w:line="240" w:lineRule="auto"/>
        <w:ind w:firstLine="831"/>
        <w:jc w:val="both"/>
        <w:rPr>
          <w:rFonts w:ascii="Times New Roman" w:hAnsi="Times New Roman"/>
          <w:sz w:val="28"/>
          <w:szCs w:val="28"/>
          <w:lang w:val="kk-KZ"/>
        </w:rPr>
      </w:pPr>
      <w:r w:rsidRPr="00F14EBF">
        <w:rPr>
          <w:rFonts w:ascii="Times New Roman" w:hAnsi="Times New Roman"/>
          <w:sz w:val="28"/>
          <w:szCs w:val="28"/>
          <w:lang w:val="kk-KZ"/>
        </w:rPr>
        <w:t>Ж. Аймауытов үлкен назарды өз тіліне бөлу керектігін айтады.</w:t>
      </w:r>
    </w:p>
    <w:p w:rsidR="00A30AB0" w:rsidRPr="00F14EBF" w:rsidRDefault="00A30AB0" w:rsidP="00F14EBF">
      <w:pPr>
        <w:spacing w:after="0" w:line="240" w:lineRule="auto"/>
        <w:ind w:firstLine="831"/>
        <w:jc w:val="both"/>
        <w:rPr>
          <w:rFonts w:ascii="Times New Roman" w:hAnsi="Times New Roman"/>
          <w:sz w:val="28"/>
          <w:szCs w:val="28"/>
          <w:lang w:val="kk-KZ"/>
        </w:rPr>
      </w:pPr>
      <w:r>
        <w:rPr>
          <w:rFonts w:ascii="Times New Roman" w:hAnsi="Times New Roman"/>
          <w:sz w:val="28"/>
          <w:szCs w:val="28"/>
          <w:lang w:val="kk-KZ"/>
        </w:rPr>
        <w:t>Ж.</w:t>
      </w:r>
      <w:r w:rsidRPr="00F14EBF">
        <w:rPr>
          <w:rFonts w:ascii="Times New Roman" w:hAnsi="Times New Roman"/>
          <w:sz w:val="28"/>
          <w:szCs w:val="28"/>
          <w:lang w:val="kk-KZ"/>
        </w:rPr>
        <w:t>Аймауытов өзінің жұмыстарында психология мәселерінде қамтиды. Психология (1926ж), “Жан жүйсі және өнер таңдау”, (1926ж.) “Сабақ берудің комплексті жүйе әдістері’ (1929ж) тағы басқа оқу құралдарын жазған.</w:t>
      </w:r>
    </w:p>
    <w:p w:rsidR="00A30AB0" w:rsidRPr="00F14EBF" w:rsidRDefault="00A30AB0" w:rsidP="00F14EBF">
      <w:pPr>
        <w:spacing w:after="0" w:line="240" w:lineRule="auto"/>
        <w:ind w:firstLine="831"/>
        <w:jc w:val="both"/>
        <w:rPr>
          <w:rFonts w:ascii="Times New Roman" w:hAnsi="Times New Roman"/>
          <w:sz w:val="28"/>
          <w:szCs w:val="28"/>
          <w:lang w:val="kk-KZ"/>
        </w:rPr>
      </w:pPr>
      <w:r w:rsidRPr="00F14EBF">
        <w:rPr>
          <w:rFonts w:ascii="Times New Roman" w:hAnsi="Times New Roman"/>
          <w:sz w:val="28"/>
          <w:szCs w:val="28"/>
          <w:lang w:val="kk-KZ"/>
        </w:rPr>
        <w:t>Адамның кісілігін қалыптастыратын тәрбие, ал кісіні қалай тәрбиелеу мәселелерін терең, шешу үшін психологияны ( жан жүйесін) жақсы білу керек екенін дәлелдеп, Жүсіпбек Аймауытов қазақтыңұлттық психология ғылымынынң негізінқалады.</w:t>
      </w:r>
    </w:p>
    <w:p w:rsidR="00A30AB0" w:rsidRPr="00F14EBF" w:rsidRDefault="00A30AB0" w:rsidP="00F14EBF">
      <w:pPr>
        <w:spacing w:after="0" w:line="240" w:lineRule="auto"/>
        <w:ind w:firstLine="780"/>
        <w:jc w:val="both"/>
        <w:rPr>
          <w:rFonts w:ascii="Times New Roman" w:hAnsi="Times New Roman"/>
          <w:lang w:val="kk-KZ"/>
        </w:rPr>
      </w:pPr>
    </w:p>
    <w:p w:rsidR="00A30AB0" w:rsidRDefault="00A30AB0" w:rsidP="00F14EBF">
      <w:pPr>
        <w:spacing w:after="0" w:line="240" w:lineRule="auto"/>
        <w:jc w:val="both"/>
        <w:rPr>
          <w:rFonts w:ascii="Times New Roman" w:hAnsi="Times New Roman"/>
          <w:b/>
          <w:sz w:val="28"/>
          <w:szCs w:val="28"/>
          <w:lang w:val="kk-KZ"/>
        </w:rPr>
      </w:pPr>
    </w:p>
    <w:p w:rsidR="00A30AB0" w:rsidRPr="00013129" w:rsidRDefault="00A30AB0" w:rsidP="00260B2D">
      <w:pPr>
        <w:spacing w:after="0"/>
        <w:jc w:val="both"/>
        <w:rPr>
          <w:rFonts w:ascii="Times New Roman" w:hAnsi="Times New Roman"/>
          <w:b/>
          <w:sz w:val="28"/>
          <w:szCs w:val="28"/>
          <w:lang w:val="kk-KZ"/>
        </w:rPr>
      </w:pPr>
      <w:r>
        <w:rPr>
          <w:rFonts w:ascii="Times New Roman" w:hAnsi="Times New Roman"/>
          <w:b/>
          <w:sz w:val="28"/>
          <w:szCs w:val="28"/>
          <w:lang w:val="kk-KZ"/>
        </w:rPr>
        <w:t xml:space="preserve">11-дәріс. </w:t>
      </w:r>
      <w:r w:rsidRPr="00013129">
        <w:rPr>
          <w:rFonts w:ascii="Times New Roman" w:hAnsi="Times New Roman"/>
          <w:b/>
          <w:sz w:val="28"/>
          <w:szCs w:val="28"/>
          <w:lang w:val="kk-KZ"/>
        </w:rPr>
        <w:t>Қазақстандағы педагогика</w:t>
      </w:r>
      <w:r>
        <w:rPr>
          <w:rFonts w:ascii="Times New Roman" w:hAnsi="Times New Roman"/>
          <w:b/>
          <w:sz w:val="28"/>
          <w:szCs w:val="28"/>
          <w:lang w:val="kk-KZ"/>
        </w:rPr>
        <w:t xml:space="preserve"> ғылымының қалыптасуы мен дамуы</w:t>
      </w:r>
    </w:p>
    <w:p w:rsidR="00A30AB0" w:rsidRPr="00013129" w:rsidRDefault="00A30AB0" w:rsidP="00260B2D">
      <w:pPr>
        <w:spacing w:after="0"/>
        <w:jc w:val="both"/>
        <w:rPr>
          <w:rFonts w:ascii="Times New Roman" w:hAnsi="Times New Roman"/>
          <w:b/>
          <w:sz w:val="28"/>
          <w:szCs w:val="28"/>
          <w:lang w:val="kk-KZ"/>
        </w:rPr>
      </w:pPr>
    </w:p>
    <w:p w:rsidR="00A30AB0" w:rsidRDefault="00A30AB0" w:rsidP="00260B2D">
      <w:pPr>
        <w:spacing w:after="0"/>
        <w:jc w:val="both"/>
        <w:rPr>
          <w:rFonts w:ascii="Times New Roman" w:hAnsi="Times New Roman"/>
          <w:sz w:val="28"/>
          <w:szCs w:val="28"/>
          <w:lang w:val="kk-KZ"/>
        </w:rPr>
      </w:pPr>
      <w:r w:rsidRPr="00013129">
        <w:rPr>
          <w:rFonts w:ascii="Times New Roman" w:hAnsi="Times New Roman"/>
          <w:b/>
          <w:sz w:val="28"/>
          <w:szCs w:val="28"/>
          <w:lang w:val="kk-KZ"/>
        </w:rPr>
        <w:t>Мақсаты:</w:t>
      </w:r>
      <w:r>
        <w:rPr>
          <w:rFonts w:ascii="Times New Roman" w:hAnsi="Times New Roman"/>
          <w:sz w:val="28"/>
          <w:szCs w:val="28"/>
          <w:lang w:val="kk-KZ"/>
        </w:rPr>
        <w:t xml:space="preserve"> Отандық педагогикалық ғылымының қалыптасуы мен дамуына сипаттама беру, оның негізгі тенденцияларын ашып көрсету.</w:t>
      </w:r>
    </w:p>
    <w:p w:rsidR="00A30AB0" w:rsidRPr="00013129" w:rsidRDefault="00A30AB0" w:rsidP="00260B2D">
      <w:pPr>
        <w:spacing w:after="0"/>
        <w:jc w:val="both"/>
        <w:rPr>
          <w:rFonts w:ascii="Times New Roman" w:hAnsi="Times New Roman"/>
          <w:b/>
          <w:sz w:val="28"/>
          <w:szCs w:val="28"/>
          <w:lang w:val="kk-KZ"/>
        </w:rPr>
      </w:pPr>
      <w:r w:rsidRPr="00013129">
        <w:rPr>
          <w:rFonts w:ascii="Times New Roman" w:hAnsi="Times New Roman"/>
          <w:b/>
          <w:sz w:val="28"/>
          <w:szCs w:val="28"/>
          <w:lang w:val="kk-KZ"/>
        </w:rPr>
        <w:t xml:space="preserve">Жоспары: </w:t>
      </w:r>
    </w:p>
    <w:p w:rsidR="00A30AB0" w:rsidRDefault="00A30AB0" w:rsidP="00260B2D">
      <w:pPr>
        <w:pStyle w:val="ListParagraph"/>
        <w:numPr>
          <w:ilvl w:val="0"/>
          <w:numId w:val="26"/>
        </w:numPr>
        <w:spacing w:after="0"/>
        <w:jc w:val="both"/>
        <w:rPr>
          <w:rFonts w:ascii="Times New Roman" w:hAnsi="Times New Roman"/>
          <w:sz w:val="28"/>
          <w:szCs w:val="28"/>
          <w:lang w:val="kk-KZ"/>
        </w:rPr>
      </w:pPr>
      <w:r>
        <w:rPr>
          <w:rFonts w:ascii="Times New Roman" w:hAnsi="Times New Roman"/>
          <w:sz w:val="28"/>
          <w:szCs w:val="28"/>
          <w:lang w:val="kk-KZ"/>
        </w:rPr>
        <w:t>Қазақстандағы педагогика ғылымының  соғысқа дейінгі (</w:t>
      </w:r>
      <w:r w:rsidRPr="0059030F">
        <w:rPr>
          <w:rFonts w:ascii="Times New Roman" w:hAnsi="Times New Roman"/>
          <w:sz w:val="28"/>
          <w:szCs w:val="28"/>
          <w:lang w:val="kk-KZ"/>
        </w:rPr>
        <w:t xml:space="preserve">1920-1941 </w:t>
      </w:r>
      <w:r>
        <w:rPr>
          <w:rFonts w:ascii="Times New Roman" w:hAnsi="Times New Roman"/>
          <w:sz w:val="28"/>
          <w:szCs w:val="28"/>
          <w:lang w:val="kk-KZ"/>
        </w:rPr>
        <w:t xml:space="preserve">жж.) және соғыстан кейінгі </w:t>
      </w:r>
      <w:r w:rsidRPr="0059030F">
        <w:rPr>
          <w:rFonts w:ascii="Times New Roman" w:hAnsi="Times New Roman"/>
          <w:sz w:val="28"/>
          <w:szCs w:val="28"/>
          <w:lang w:val="kk-KZ"/>
        </w:rPr>
        <w:t xml:space="preserve">(1950 </w:t>
      </w:r>
      <w:r>
        <w:rPr>
          <w:rFonts w:ascii="Times New Roman" w:hAnsi="Times New Roman"/>
          <w:sz w:val="28"/>
          <w:szCs w:val="28"/>
          <w:lang w:val="kk-KZ"/>
        </w:rPr>
        <w:t>жж.) кезеңдердегі қалыптасуы.</w:t>
      </w:r>
    </w:p>
    <w:p w:rsidR="00A30AB0" w:rsidRDefault="00A30AB0" w:rsidP="00260B2D">
      <w:pPr>
        <w:pStyle w:val="ListParagraph"/>
        <w:numPr>
          <w:ilvl w:val="0"/>
          <w:numId w:val="26"/>
        </w:numPr>
        <w:spacing w:after="0"/>
        <w:jc w:val="both"/>
        <w:rPr>
          <w:rFonts w:ascii="Times New Roman" w:hAnsi="Times New Roman"/>
          <w:sz w:val="28"/>
          <w:szCs w:val="28"/>
          <w:lang w:val="kk-KZ"/>
        </w:rPr>
      </w:pPr>
      <w:r w:rsidRPr="00B5228D">
        <w:rPr>
          <w:rFonts w:ascii="Times New Roman" w:hAnsi="Times New Roman"/>
          <w:sz w:val="28"/>
          <w:szCs w:val="28"/>
          <w:lang w:val="kk-KZ"/>
        </w:rPr>
        <w:t xml:space="preserve">1950-1990 </w:t>
      </w:r>
      <w:r>
        <w:rPr>
          <w:rFonts w:ascii="Times New Roman" w:hAnsi="Times New Roman"/>
          <w:sz w:val="28"/>
          <w:szCs w:val="28"/>
          <w:lang w:val="kk-KZ"/>
        </w:rPr>
        <w:t>жж. Қазақстандағы педагогикалық зерттеудің негізгі бағыттары.</w:t>
      </w:r>
    </w:p>
    <w:p w:rsidR="00A30AB0" w:rsidRDefault="00A30AB0" w:rsidP="00260B2D">
      <w:pPr>
        <w:pStyle w:val="ListParagraph"/>
        <w:numPr>
          <w:ilvl w:val="0"/>
          <w:numId w:val="26"/>
        </w:numPr>
        <w:spacing w:after="0"/>
        <w:jc w:val="both"/>
        <w:rPr>
          <w:rFonts w:ascii="Times New Roman" w:hAnsi="Times New Roman"/>
          <w:sz w:val="28"/>
          <w:szCs w:val="28"/>
          <w:lang w:val="kk-KZ"/>
        </w:rPr>
      </w:pPr>
      <w:r>
        <w:rPr>
          <w:rFonts w:ascii="Times New Roman" w:hAnsi="Times New Roman"/>
          <w:sz w:val="28"/>
          <w:szCs w:val="28"/>
          <w:lang w:val="kk-KZ"/>
        </w:rPr>
        <w:t>Қазақстандағы педагогика ғылымының көрнекті өкілдері.</w:t>
      </w:r>
    </w:p>
    <w:p w:rsidR="00A30AB0" w:rsidRPr="00430D0A" w:rsidRDefault="00A30AB0" w:rsidP="00260B2D">
      <w:pPr>
        <w:spacing w:after="0"/>
        <w:jc w:val="both"/>
        <w:rPr>
          <w:rFonts w:ascii="Times New Roman" w:hAnsi="Times New Roman"/>
          <w:sz w:val="24"/>
          <w:szCs w:val="24"/>
        </w:rPr>
      </w:pPr>
      <w:r w:rsidRPr="00430D0A">
        <w:rPr>
          <w:rFonts w:ascii="Times New Roman" w:hAnsi="Times New Roman"/>
          <w:b/>
          <w:sz w:val="24"/>
          <w:szCs w:val="24"/>
          <w:lang w:val="kk-KZ"/>
        </w:rPr>
        <w:t>Әдебиет:</w:t>
      </w:r>
      <w:r w:rsidRPr="00430D0A">
        <w:rPr>
          <w:rFonts w:ascii="Times New Roman" w:hAnsi="Times New Roman"/>
          <w:sz w:val="24"/>
          <w:szCs w:val="24"/>
          <w:lang w:val="kk-KZ"/>
        </w:rPr>
        <w:br/>
      </w:r>
      <w:r w:rsidRPr="00430D0A">
        <w:rPr>
          <w:rFonts w:ascii="Times New Roman" w:hAnsi="Times New Roman"/>
          <w:sz w:val="24"/>
          <w:szCs w:val="24"/>
        </w:rPr>
        <w:t>1. Антология педагогической мысли Казахстана / Сост.: К..Жарыкбаев, С.К.Калиев.-Алматы: Санат, 1995</w:t>
      </w:r>
    </w:p>
    <w:p w:rsidR="00A30AB0" w:rsidRPr="00430D0A" w:rsidRDefault="00A30AB0" w:rsidP="00260B2D">
      <w:pPr>
        <w:spacing w:after="0"/>
        <w:jc w:val="both"/>
        <w:rPr>
          <w:rFonts w:ascii="Times New Roman" w:hAnsi="Times New Roman"/>
          <w:sz w:val="24"/>
          <w:szCs w:val="24"/>
        </w:rPr>
      </w:pPr>
      <w:r w:rsidRPr="00430D0A">
        <w:rPr>
          <w:rFonts w:ascii="Times New Roman" w:hAnsi="Times New Roman"/>
          <w:sz w:val="24"/>
          <w:szCs w:val="24"/>
        </w:rPr>
        <w:t>2. К. Жарыкбаев Развитие педагогической мысли в Казахстане, А. «Казахстан» 1968.</w:t>
      </w:r>
    </w:p>
    <w:p w:rsidR="00A30AB0" w:rsidRPr="00430D0A" w:rsidRDefault="00A30AB0" w:rsidP="00260B2D">
      <w:pPr>
        <w:spacing w:after="0"/>
        <w:jc w:val="both"/>
        <w:rPr>
          <w:rFonts w:ascii="Times New Roman" w:hAnsi="Times New Roman"/>
          <w:sz w:val="24"/>
          <w:szCs w:val="24"/>
        </w:rPr>
      </w:pPr>
      <w:r w:rsidRPr="00430D0A">
        <w:rPr>
          <w:rFonts w:ascii="Times New Roman" w:hAnsi="Times New Roman"/>
          <w:sz w:val="24"/>
          <w:szCs w:val="24"/>
        </w:rPr>
        <w:t>3. Жары</w:t>
      </w:r>
      <w:r w:rsidRPr="00430D0A">
        <w:rPr>
          <w:rFonts w:ascii="Times New Roman" w:hAnsi="Times New Roman"/>
          <w:sz w:val="24"/>
          <w:szCs w:val="24"/>
          <w:lang w:val="kk-KZ"/>
        </w:rPr>
        <w:t>қбаев Қ.Б., Наурызбаев Ж. Қазақтың ұлттық тәлім</w:t>
      </w:r>
      <w:r w:rsidRPr="00430D0A">
        <w:rPr>
          <w:rFonts w:ascii="Times New Roman" w:hAnsi="Times New Roman"/>
          <w:sz w:val="24"/>
          <w:szCs w:val="24"/>
        </w:rPr>
        <w:t>-</w:t>
      </w:r>
      <w:r w:rsidRPr="00430D0A">
        <w:rPr>
          <w:rFonts w:ascii="Times New Roman" w:hAnsi="Times New Roman"/>
          <w:sz w:val="24"/>
          <w:szCs w:val="24"/>
          <w:lang w:val="kk-KZ"/>
        </w:rPr>
        <w:t xml:space="preserve">тәрбие атауларының түсіндірмелі сөздігі. Алматы, «Ғылым» </w:t>
      </w:r>
      <w:r w:rsidRPr="00430D0A">
        <w:rPr>
          <w:rFonts w:ascii="Times New Roman" w:hAnsi="Times New Roman"/>
          <w:sz w:val="24"/>
          <w:szCs w:val="24"/>
        </w:rPr>
        <w:t>1993</w:t>
      </w:r>
    </w:p>
    <w:p w:rsidR="00A30AB0" w:rsidRPr="00430D0A" w:rsidRDefault="00A30AB0" w:rsidP="00260B2D">
      <w:pPr>
        <w:spacing w:after="0"/>
        <w:jc w:val="both"/>
        <w:rPr>
          <w:rFonts w:ascii="Times New Roman" w:hAnsi="Times New Roman"/>
          <w:sz w:val="24"/>
          <w:szCs w:val="24"/>
        </w:rPr>
      </w:pPr>
      <w:r w:rsidRPr="00430D0A">
        <w:rPr>
          <w:rFonts w:ascii="Times New Roman" w:hAnsi="Times New Roman"/>
          <w:sz w:val="24"/>
          <w:szCs w:val="24"/>
        </w:rPr>
        <w:t>4.Жары</w:t>
      </w:r>
      <w:r w:rsidRPr="00430D0A">
        <w:rPr>
          <w:rFonts w:ascii="Times New Roman" w:hAnsi="Times New Roman"/>
          <w:sz w:val="24"/>
          <w:szCs w:val="24"/>
          <w:lang w:val="kk-KZ"/>
        </w:rPr>
        <w:t>қбаев Қ.Б.,Қ</w:t>
      </w:r>
      <w:r w:rsidRPr="00430D0A">
        <w:rPr>
          <w:rFonts w:ascii="Times New Roman" w:hAnsi="Times New Roman"/>
          <w:sz w:val="24"/>
          <w:szCs w:val="24"/>
        </w:rPr>
        <w:t>алиев</w:t>
      </w:r>
      <w:r w:rsidRPr="00430D0A">
        <w:rPr>
          <w:rFonts w:ascii="Times New Roman" w:hAnsi="Times New Roman"/>
          <w:sz w:val="24"/>
          <w:szCs w:val="24"/>
          <w:lang w:val="kk-KZ"/>
        </w:rPr>
        <w:t xml:space="preserve"> С. Из истории ка</w:t>
      </w:r>
      <w:r w:rsidRPr="00430D0A">
        <w:rPr>
          <w:rFonts w:ascii="Times New Roman" w:hAnsi="Times New Roman"/>
          <w:sz w:val="24"/>
          <w:szCs w:val="24"/>
        </w:rPr>
        <w:t xml:space="preserve">захской народной педагогики. </w:t>
      </w:r>
      <w:r w:rsidRPr="00430D0A">
        <w:rPr>
          <w:rFonts w:ascii="Times New Roman" w:hAnsi="Times New Roman"/>
          <w:sz w:val="24"/>
          <w:szCs w:val="24"/>
          <w:lang w:val="kk-KZ"/>
        </w:rPr>
        <w:t xml:space="preserve">Алматы, «Кітап» </w:t>
      </w:r>
      <w:r w:rsidRPr="00430D0A">
        <w:rPr>
          <w:rFonts w:ascii="Times New Roman" w:hAnsi="Times New Roman"/>
          <w:sz w:val="24"/>
          <w:szCs w:val="24"/>
        </w:rPr>
        <w:t>1992</w:t>
      </w:r>
    </w:p>
    <w:p w:rsidR="00A30AB0" w:rsidRPr="00430D0A" w:rsidRDefault="00A30AB0" w:rsidP="00260B2D">
      <w:pPr>
        <w:spacing w:after="0"/>
        <w:jc w:val="both"/>
        <w:rPr>
          <w:rFonts w:ascii="Times New Roman" w:hAnsi="Times New Roman"/>
          <w:sz w:val="24"/>
          <w:szCs w:val="24"/>
        </w:rPr>
      </w:pPr>
      <w:r w:rsidRPr="00430D0A">
        <w:rPr>
          <w:rFonts w:ascii="Times New Roman" w:hAnsi="Times New Roman"/>
          <w:sz w:val="24"/>
          <w:szCs w:val="24"/>
        </w:rPr>
        <w:t>5. Краткая казахская энциклопедия. Алматы, «</w:t>
      </w:r>
      <w:r w:rsidRPr="00430D0A">
        <w:rPr>
          <w:rFonts w:ascii="Times New Roman" w:hAnsi="Times New Roman"/>
          <w:sz w:val="24"/>
          <w:szCs w:val="24"/>
          <w:lang w:val="kk-KZ"/>
        </w:rPr>
        <w:t>Қазақстан</w:t>
      </w:r>
      <w:r w:rsidRPr="00430D0A">
        <w:rPr>
          <w:rFonts w:ascii="Times New Roman" w:hAnsi="Times New Roman"/>
          <w:sz w:val="24"/>
          <w:szCs w:val="24"/>
        </w:rPr>
        <w:t>» 1979</w:t>
      </w:r>
    </w:p>
    <w:p w:rsidR="00A30AB0" w:rsidRPr="00430D0A" w:rsidRDefault="00A30AB0" w:rsidP="00260B2D">
      <w:pPr>
        <w:spacing w:after="0"/>
        <w:jc w:val="both"/>
        <w:rPr>
          <w:rFonts w:ascii="Times New Roman" w:hAnsi="Times New Roman"/>
          <w:sz w:val="24"/>
          <w:szCs w:val="24"/>
          <w:lang w:val="kk-KZ"/>
        </w:rPr>
      </w:pPr>
      <w:r w:rsidRPr="00430D0A">
        <w:rPr>
          <w:rFonts w:ascii="Times New Roman" w:hAnsi="Times New Roman"/>
          <w:sz w:val="24"/>
          <w:szCs w:val="24"/>
        </w:rPr>
        <w:t>6.</w:t>
      </w:r>
      <w:r w:rsidRPr="00430D0A">
        <w:rPr>
          <w:rFonts w:ascii="Times New Roman" w:hAnsi="Times New Roman"/>
          <w:sz w:val="24"/>
          <w:szCs w:val="24"/>
          <w:lang w:val="kk-KZ"/>
        </w:rPr>
        <w:t>Сембаев А. Қазақстан мектептерінің тарихы. Алматы «Мектеп»,1973</w:t>
      </w:r>
    </w:p>
    <w:p w:rsidR="00A30AB0" w:rsidRPr="00430D0A" w:rsidRDefault="00A30AB0" w:rsidP="00260B2D">
      <w:pPr>
        <w:spacing w:after="0"/>
        <w:jc w:val="both"/>
        <w:rPr>
          <w:rFonts w:ascii="Times New Roman" w:hAnsi="Times New Roman"/>
          <w:sz w:val="24"/>
          <w:szCs w:val="24"/>
          <w:lang w:val="kk-KZ"/>
        </w:rPr>
      </w:pPr>
      <w:r w:rsidRPr="00430D0A">
        <w:rPr>
          <w:rFonts w:ascii="Times New Roman" w:hAnsi="Times New Roman"/>
          <w:sz w:val="24"/>
          <w:szCs w:val="24"/>
          <w:lang w:val="kk-KZ"/>
        </w:rPr>
        <w:t>7. Тәжібаев Ә.  Өмір және поэзия. Алматы «Ғылым»,1970</w:t>
      </w:r>
    </w:p>
    <w:p w:rsidR="00A30AB0" w:rsidRPr="00430D0A" w:rsidRDefault="00A30AB0" w:rsidP="00260B2D">
      <w:pPr>
        <w:spacing w:after="0"/>
        <w:jc w:val="both"/>
        <w:rPr>
          <w:rFonts w:ascii="Times New Roman" w:hAnsi="Times New Roman"/>
          <w:sz w:val="24"/>
          <w:szCs w:val="24"/>
          <w:lang w:val="kk-KZ"/>
        </w:rPr>
      </w:pPr>
      <w:r w:rsidRPr="00430D0A">
        <w:rPr>
          <w:rFonts w:ascii="Times New Roman" w:hAnsi="Times New Roman"/>
          <w:sz w:val="24"/>
          <w:szCs w:val="24"/>
          <w:lang w:val="kk-KZ"/>
        </w:rPr>
        <w:t>8. Тажибаев Т. Педагогические взгляды Абая Кунанбаева. Алматы, «Ғылым», 1968</w:t>
      </w:r>
    </w:p>
    <w:p w:rsidR="00A30AB0" w:rsidRPr="00430D0A" w:rsidRDefault="00A30AB0" w:rsidP="00260B2D">
      <w:pPr>
        <w:spacing w:after="0"/>
        <w:jc w:val="both"/>
        <w:rPr>
          <w:rFonts w:ascii="Times New Roman" w:hAnsi="Times New Roman"/>
          <w:sz w:val="24"/>
          <w:szCs w:val="24"/>
          <w:lang w:val="kk-KZ"/>
        </w:rPr>
      </w:pPr>
      <w:r w:rsidRPr="00430D0A">
        <w:rPr>
          <w:rFonts w:ascii="Times New Roman" w:hAnsi="Times New Roman"/>
          <w:sz w:val="24"/>
          <w:szCs w:val="24"/>
          <w:lang w:val="kk-KZ"/>
        </w:rPr>
        <w:t>9. Тажибаев Т. Просвещение в школе Казахстана во второй половине ХІХ века. Алматы, 1967</w:t>
      </w:r>
    </w:p>
    <w:p w:rsidR="00A30AB0" w:rsidRPr="00430D0A" w:rsidRDefault="00A30AB0" w:rsidP="00260B2D">
      <w:pPr>
        <w:spacing w:after="0"/>
        <w:jc w:val="both"/>
        <w:rPr>
          <w:rFonts w:ascii="Times New Roman" w:hAnsi="Times New Roman"/>
          <w:sz w:val="24"/>
          <w:szCs w:val="24"/>
          <w:lang w:val="kk-KZ"/>
        </w:rPr>
      </w:pPr>
      <w:r w:rsidRPr="00430D0A">
        <w:rPr>
          <w:rFonts w:ascii="Times New Roman" w:hAnsi="Times New Roman"/>
          <w:sz w:val="24"/>
          <w:szCs w:val="24"/>
          <w:lang w:val="kk-KZ"/>
        </w:rPr>
        <w:t>10. Қалиев Қ. Қазақстанда педагогика ғылымының дамып қалыптасуы . Қазақстан мектебі, 2008, №8.</w:t>
      </w:r>
    </w:p>
    <w:p w:rsidR="00A30AB0" w:rsidRPr="00430D0A" w:rsidRDefault="00A30AB0" w:rsidP="00260B2D">
      <w:pPr>
        <w:spacing w:after="0"/>
        <w:jc w:val="both"/>
        <w:rPr>
          <w:rFonts w:ascii="Times New Roman" w:hAnsi="Times New Roman"/>
          <w:sz w:val="24"/>
          <w:szCs w:val="24"/>
          <w:lang w:val="kk-KZ"/>
        </w:rPr>
      </w:pPr>
    </w:p>
    <w:p w:rsidR="00A30AB0" w:rsidRDefault="00A30AB0" w:rsidP="00260B2D">
      <w:pPr>
        <w:spacing w:after="0"/>
        <w:jc w:val="both"/>
        <w:rPr>
          <w:rFonts w:ascii="Times New Roman" w:hAnsi="Times New Roman"/>
          <w:sz w:val="28"/>
          <w:szCs w:val="28"/>
          <w:lang w:val="kk-KZ"/>
        </w:rPr>
      </w:pPr>
      <w:r w:rsidRPr="00013129">
        <w:rPr>
          <w:rFonts w:ascii="Times New Roman" w:hAnsi="Times New Roman"/>
          <w:b/>
          <w:sz w:val="28"/>
          <w:szCs w:val="28"/>
          <w:lang w:val="kk-KZ"/>
        </w:rPr>
        <w:t>Тірек сөздер:</w:t>
      </w:r>
      <w:r>
        <w:rPr>
          <w:rFonts w:ascii="Times New Roman" w:hAnsi="Times New Roman"/>
          <w:sz w:val="28"/>
          <w:szCs w:val="28"/>
          <w:lang w:val="kk-KZ"/>
        </w:rPr>
        <w:t xml:space="preserve"> Ш.Әлжанов, Ә.Сыдықов, Ш.Қоқымбаев, Р.Г.Лемберг, Ә.Сембаев, Т.Тәжібаев, Қ.Бержанов.</w:t>
      </w:r>
    </w:p>
    <w:p w:rsidR="00A30AB0" w:rsidRDefault="00A30AB0" w:rsidP="00260B2D">
      <w:pPr>
        <w:spacing w:after="0"/>
        <w:jc w:val="both"/>
        <w:rPr>
          <w:rFonts w:ascii="Times New Roman" w:hAnsi="Times New Roman"/>
          <w:sz w:val="28"/>
          <w:szCs w:val="28"/>
          <w:lang w:val="kk-KZ"/>
        </w:rPr>
      </w:pPr>
    </w:p>
    <w:p w:rsidR="00A30AB0" w:rsidRDefault="00A30AB0" w:rsidP="00260B2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Қазақстанда педагогика ғылымының дамып, қалыптасуына және педагогикалық ой пікірдің, теориялық еңбектердің Қазақстан топырағында тұңғыш пайда болуына Қазан төңкерісінен кейін </w:t>
      </w:r>
      <w:r w:rsidRPr="00355DB9">
        <w:rPr>
          <w:rFonts w:ascii="Times New Roman" w:hAnsi="Times New Roman"/>
          <w:sz w:val="28"/>
          <w:szCs w:val="28"/>
          <w:lang w:val="kk-KZ"/>
        </w:rPr>
        <w:t>1918</w:t>
      </w:r>
      <w:r>
        <w:rPr>
          <w:rFonts w:ascii="Times New Roman" w:hAnsi="Times New Roman"/>
          <w:sz w:val="28"/>
          <w:szCs w:val="28"/>
          <w:lang w:val="kk-KZ"/>
        </w:rPr>
        <w:t xml:space="preserve"> жылы Семей қаласында шыға бастаған  «Абай» журналы мен </w:t>
      </w:r>
      <w:r w:rsidRPr="00355DB9">
        <w:rPr>
          <w:rFonts w:ascii="Times New Roman" w:hAnsi="Times New Roman"/>
          <w:sz w:val="28"/>
          <w:szCs w:val="28"/>
          <w:lang w:val="kk-KZ"/>
        </w:rPr>
        <w:t xml:space="preserve">1919 </w:t>
      </w:r>
      <w:r>
        <w:rPr>
          <w:rFonts w:ascii="Times New Roman" w:hAnsi="Times New Roman"/>
          <w:sz w:val="28"/>
          <w:szCs w:val="28"/>
          <w:lang w:val="kk-KZ"/>
        </w:rPr>
        <w:t>жылы Орал қаласында шыққан «Мұғалім» журналдары елеулі үлес қосты. Осы журналдарда А.Байтұрсынов, Ж.Аймауытов,  М.Әуезов, Ғ.Қарашевтың «Педагогика» атты еңбегінде қазақ халқының ұлттық тәлім тәрбиесімен бірге ертедегі грек философтары Аристотель, Сократ, ХҮІІІ ХІХ ғасырлардағы орыс, франсуз ағартушы демократтары Ж.Ж.Руссо, Л.Толстой, К.Д.Ушинский, А.Пироговтардың  еңбектері де сөз болды. Ал Ж.Аймауытов өзінің «Тәрбиеге жетекші» мақаласында ұлттық тәрбиенің мәселелерін ғылыми тұрғыда сөз етеді.</w:t>
      </w:r>
    </w:p>
    <w:p w:rsidR="00A30AB0" w:rsidRDefault="00A30AB0" w:rsidP="00260B2D">
      <w:pPr>
        <w:spacing w:after="0"/>
        <w:ind w:firstLine="708"/>
        <w:jc w:val="both"/>
        <w:rPr>
          <w:rFonts w:ascii="Times New Roman" w:hAnsi="Times New Roman"/>
          <w:sz w:val="28"/>
          <w:szCs w:val="28"/>
          <w:lang w:val="kk-KZ"/>
        </w:rPr>
      </w:pPr>
      <w:r>
        <w:rPr>
          <w:rFonts w:ascii="Times New Roman" w:hAnsi="Times New Roman"/>
          <w:sz w:val="28"/>
          <w:szCs w:val="28"/>
          <w:lang w:val="kk-KZ"/>
        </w:rPr>
        <w:t>1920-1930 жылдары қазақ зиялылары оқу-ағарту, денсаулық сақтау, әйел теңдігі, сауатсыздықпен күрес, ауыл мәдениетін көрету сияқты мәселелерге де арнап құнды мақалалар жазады. Әсіресе, бұл жылдары оқулық жазумен, оқу-ағарту мәселелерімен тікелей айналысқан Ә.Бөкейханов, А.Байтұрсынов, Н.Төрекулов, С.Сәдуақасов, О.Жандосов, М.Әуезов, Т.Шонанов, Қ.Жұбанов, С.Сейфуллин, М.Жолдыбаев, Б.Майлин, Ж.Кемеңгеров сияқты қайраткерлер болды. Атап айтқанда, Н.Төрекуловтың «Ұлт мәселесі және мектеп» (</w:t>
      </w:r>
      <w:r w:rsidRPr="00B5228D">
        <w:rPr>
          <w:rFonts w:ascii="Times New Roman" w:hAnsi="Times New Roman"/>
          <w:sz w:val="28"/>
          <w:szCs w:val="28"/>
          <w:lang w:val="kk-KZ"/>
        </w:rPr>
        <w:t>1926</w:t>
      </w:r>
      <w:r>
        <w:rPr>
          <w:rFonts w:ascii="Times New Roman" w:hAnsi="Times New Roman"/>
          <w:sz w:val="28"/>
          <w:szCs w:val="28"/>
          <w:lang w:val="kk-KZ"/>
        </w:rPr>
        <w:t xml:space="preserve">), «Бізге әліппе неге керек?» («Шығыс әйелдері» журналы № </w:t>
      </w:r>
      <w:r w:rsidRPr="002E7AE8">
        <w:rPr>
          <w:rFonts w:ascii="Times New Roman" w:hAnsi="Times New Roman"/>
          <w:sz w:val="28"/>
          <w:szCs w:val="28"/>
          <w:lang w:val="kk-KZ"/>
        </w:rPr>
        <w:t>1,2,  1928 ж.</w:t>
      </w:r>
      <w:r>
        <w:rPr>
          <w:rFonts w:ascii="Times New Roman" w:hAnsi="Times New Roman"/>
          <w:sz w:val="28"/>
          <w:szCs w:val="28"/>
          <w:lang w:val="kk-KZ"/>
        </w:rPr>
        <w:t xml:space="preserve">), О.Жандосовтың «Жаңа алфавит туралы» («Еңбекші қазақ» газеті, </w:t>
      </w:r>
      <w:r w:rsidRPr="002E7AE8">
        <w:rPr>
          <w:rFonts w:ascii="Times New Roman" w:hAnsi="Times New Roman"/>
          <w:sz w:val="28"/>
          <w:szCs w:val="28"/>
          <w:lang w:val="kk-KZ"/>
        </w:rPr>
        <w:t xml:space="preserve">1928 </w:t>
      </w:r>
      <w:r>
        <w:rPr>
          <w:rFonts w:ascii="Times New Roman" w:hAnsi="Times New Roman"/>
          <w:sz w:val="28"/>
          <w:szCs w:val="28"/>
          <w:lang w:val="kk-KZ"/>
        </w:rPr>
        <w:t>ж.), Т.Шонановтың «Оқыту, зерттеу туралы» («Жаңа мектеп» журналы №</w:t>
      </w:r>
      <w:r w:rsidRPr="002E7AE8">
        <w:rPr>
          <w:rFonts w:ascii="Times New Roman" w:hAnsi="Times New Roman"/>
          <w:sz w:val="28"/>
          <w:szCs w:val="28"/>
          <w:lang w:val="kk-KZ"/>
        </w:rPr>
        <w:t>4, 1926</w:t>
      </w:r>
      <w:r>
        <w:rPr>
          <w:rFonts w:ascii="Times New Roman" w:hAnsi="Times New Roman"/>
          <w:sz w:val="28"/>
          <w:szCs w:val="28"/>
          <w:lang w:val="kk-KZ"/>
        </w:rPr>
        <w:t xml:space="preserve">ж.), С.Мұқановтың «Тәрбие туралы» («Еңбекші қазақ» газеті, </w:t>
      </w:r>
      <w:r w:rsidRPr="002E7AE8">
        <w:rPr>
          <w:rFonts w:ascii="Times New Roman" w:hAnsi="Times New Roman"/>
          <w:sz w:val="28"/>
          <w:szCs w:val="28"/>
          <w:lang w:val="kk-KZ"/>
        </w:rPr>
        <w:t>1928 ж</w:t>
      </w:r>
      <w:r>
        <w:rPr>
          <w:rFonts w:ascii="Times New Roman" w:hAnsi="Times New Roman"/>
          <w:sz w:val="28"/>
          <w:szCs w:val="28"/>
          <w:lang w:val="kk-KZ"/>
        </w:rPr>
        <w:t>.), Ә.Сыдықовтың «Оқу, жазудың психологиялық негізі» («Жаңа мектеп» журналы №</w:t>
      </w:r>
      <w:r w:rsidRPr="002E7AE8">
        <w:rPr>
          <w:rFonts w:ascii="Times New Roman" w:hAnsi="Times New Roman"/>
          <w:sz w:val="28"/>
          <w:szCs w:val="28"/>
          <w:lang w:val="kk-KZ"/>
        </w:rPr>
        <w:t>10</w:t>
      </w:r>
      <w:r>
        <w:rPr>
          <w:rFonts w:ascii="Times New Roman" w:hAnsi="Times New Roman"/>
          <w:sz w:val="28"/>
          <w:szCs w:val="28"/>
          <w:lang w:val="kk-KZ"/>
        </w:rPr>
        <w:t>, 1929ж.), Ә.Сәтбаевтың «Оқытушы деген кім?» («Таң» журналы, №</w:t>
      </w:r>
      <w:r w:rsidRPr="006D7777">
        <w:rPr>
          <w:rFonts w:ascii="Times New Roman" w:hAnsi="Times New Roman"/>
          <w:sz w:val="28"/>
          <w:szCs w:val="28"/>
          <w:lang w:val="kk-KZ"/>
        </w:rPr>
        <w:t>1, 1925 ж.</w:t>
      </w:r>
      <w:r>
        <w:rPr>
          <w:rFonts w:ascii="Times New Roman" w:hAnsi="Times New Roman"/>
          <w:sz w:val="28"/>
          <w:szCs w:val="28"/>
          <w:lang w:val="kk-KZ"/>
        </w:rPr>
        <w:t>), «Ағарту жолында не шара қолдануға болады?» («Таң» журналы, №</w:t>
      </w:r>
      <w:r w:rsidRPr="00956581">
        <w:rPr>
          <w:rFonts w:ascii="Times New Roman" w:hAnsi="Times New Roman"/>
          <w:sz w:val="28"/>
          <w:szCs w:val="28"/>
          <w:lang w:val="kk-KZ"/>
        </w:rPr>
        <w:t>4, 1925 ж.</w:t>
      </w:r>
      <w:r>
        <w:rPr>
          <w:rFonts w:ascii="Times New Roman" w:hAnsi="Times New Roman"/>
          <w:sz w:val="28"/>
          <w:szCs w:val="28"/>
          <w:lang w:val="kk-KZ"/>
        </w:rPr>
        <w:t>), М.Жолдыбаевтың «Мектепте оқу тілі» («Жаңа мектеп» журналы №</w:t>
      </w:r>
      <w:r w:rsidRPr="00956581">
        <w:rPr>
          <w:rFonts w:ascii="Times New Roman" w:hAnsi="Times New Roman"/>
          <w:sz w:val="28"/>
          <w:szCs w:val="28"/>
          <w:lang w:val="kk-KZ"/>
        </w:rPr>
        <w:t>8</w:t>
      </w:r>
      <w:r>
        <w:rPr>
          <w:rFonts w:ascii="Times New Roman" w:hAnsi="Times New Roman"/>
          <w:sz w:val="28"/>
          <w:szCs w:val="28"/>
          <w:lang w:val="kk-KZ"/>
        </w:rPr>
        <w:t>, 1930 ж.), Ш.Әлжановтың «Ауыл мектептерін политехнизацияландыру жолдары» («Мектепті политехнизациялау» журналы, №</w:t>
      </w:r>
      <w:r w:rsidRPr="00956581">
        <w:rPr>
          <w:rFonts w:ascii="Times New Roman" w:hAnsi="Times New Roman"/>
          <w:sz w:val="28"/>
          <w:szCs w:val="28"/>
          <w:lang w:val="kk-KZ"/>
        </w:rPr>
        <w:t>2,</w:t>
      </w:r>
      <w:r>
        <w:rPr>
          <w:rFonts w:ascii="Times New Roman" w:hAnsi="Times New Roman"/>
          <w:sz w:val="28"/>
          <w:szCs w:val="28"/>
          <w:lang w:val="kk-KZ"/>
        </w:rPr>
        <w:t xml:space="preserve"> 1933 ж.), С.Аманжоловтың «Мектепте ана тілін оқытудың мақсаты мен маңызы» («Жаңа мектеп» журналы №</w:t>
      </w:r>
      <w:r w:rsidRPr="00956581">
        <w:rPr>
          <w:rFonts w:ascii="Times New Roman" w:hAnsi="Times New Roman"/>
          <w:sz w:val="28"/>
          <w:szCs w:val="28"/>
          <w:lang w:val="kk-KZ"/>
        </w:rPr>
        <w:t>7</w:t>
      </w:r>
      <w:r>
        <w:rPr>
          <w:rFonts w:ascii="Times New Roman" w:hAnsi="Times New Roman"/>
          <w:sz w:val="28"/>
          <w:szCs w:val="28"/>
          <w:lang w:val="kk-KZ"/>
        </w:rPr>
        <w:t>,8, 1932ж.), мақалаларында оқушы жастарға білім мен тәрбие беру мәселелеріне жан-жақты көтерілген.</w:t>
      </w:r>
    </w:p>
    <w:p w:rsidR="00A30AB0" w:rsidRDefault="00A30AB0" w:rsidP="00260B2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1920-1930 жылдары ұлт мектептеріне керекті оқулықтар мен оқу-әдістемелік құралдар Қазан, Орынбор, Ташкент, Қылылорда, Алматы қалаларында кітап болып басылып шықты. Оқу-ағарту істерін жандандыру мектептерді керекті оқулықтармен, оқу-әдістемелік құралдармен жабдықтандыру ісімен Қазақ АКСР Оқу халық комиссариаты жанынан құрылған академиялық Орталық айналысып отырған. Оның басында көрнекті тіл ғалымы А.Байтұрсынов тұрды. Сондай-ақ орталық құрамы қоғам  қайраткерлеріміз М.Жұмабаев, Ж.Аймауытов, М.Дулатов, С.Садуақасов, О.Жандосов, М.Әуезов, Т.Шонанов, С.Сейфуллин, С.Асфендияров, Т.Жолдыбаев, Ш.Әлжанов, Ә.Ермеков, Б.Майлиндер енді. Орталық, негізінен, жаңа жазылған оқулықтар қолжазбаларының сапасын тексеру  ісімен айналысты. </w:t>
      </w:r>
    </w:p>
    <w:p w:rsidR="00A30AB0" w:rsidRDefault="00A30AB0" w:rsidP="00260B2D">
      <w:pPr>
        <w:spacing w:after="0"/>
        <w:ind w:firstLine="708"/>
        <w:jc w:val="both"/>
        <w:rPr>
          <w:rFonts w:ascii="Times New Roman" w:hAnsi="Times New Roman"/>
          <w:sz w:val="28"/>
          <w:szCs w:val="28"/>
          <w:lang w:val="kk-KZ"/>
        </w:rPr>
      </w:pPr>
      <w:r w:rsidRPr="00F31F6C">
        <w:rPr>
          <w:rFonts w:ascii="Times New Roman" w:hAnsi="Times New Roman"/>
          <w:sz w:val="28"/>
          <w:szCs w:val="28"/>
          <w:lang w:val="kk-KZ"/>
        </w:rPr>
        <w:t xml:space="preserve">1929 </w:t>
      </w:r>
      <w:r>
        <w:rPr>
          <w:rFonts w:ascii="Times New Roman" w:hAnsi="Times New Roman"/>
          <w:sz w:val="28"/>
          <w:szCs w:val="28"/>
          <w:lang w:val="kk-KZ"/>
        </w:rPr>
        <w:t xml:space="preserve">жылы республика жұртшылығы сан ғасырлар бойы қолданып келген араб алфавитінен латын графикасына көшті. Латынға көшу жаңа сауаттанып келе жатқан қазақ халқының мәдени даму ісіне үлкен соққы  болып тиді. Бұл мәселе </w:t>
      </w:r>
      <w:r w:rsidRPr="0046510B">
        <w:rPr>
          <w:rFonts w:ascii="Times New Roman" w:hAnsi="Times New Roman"/>
          <w:sz w:val="28"/>
          <w:szCs w:val="28"/>
          <w:lang w:val="kk-KZ"/>
        </w:rPr>
        <w:t xml:space="preserve">1926 </w:t>
      </w:r>
      <w:r>
        <w:rPr>
          <w:rFonts w:ascii="Times New Roman" w:hAnsi="Times New Roman"/>
          <w:sz w:val="28"/>
          <w:szCs w:val="28"/>
          <w:lang w:val="kk-KZ"/>
        </w:rPr>
        <w:t xml:space="preserve"> жылы </w:t>
      </w:r>
      <w:r w:rsidRPr="0046510B">
        <w:rPr>
          <w:rFonts w:ascii="Times New Roman" w:hAnsi="Times New Roman"/>
          <w:sz w:val="28"/>
          <w:szCs w:val="28"/>
          <w:lang w:val="kk-KZ"/>
        </w:rPr>
        <w:t>26-</w:t>
      </w:r>
      <w:r>
        <w:rPr>
          <w:rFonts w:ascii="Times New Roman" w:hAnsi="Times New Roman"/>
          <w:sz w:val="28"/>
          <w:szCs w:val="28"/>
          <w:lang w:val="kk-KZ"/>
        </w:rPr>
        <w:t>ақпанда Баку өткен бүкілодақтық  түркологтердің І</w:t>
      </w:r>
      <w:r w:rsidRPr="0046510B">
        <w:rPr>
          <w:rFonts w:ascii="Times New Roman" w:hAnsi="Times New Roman"/>
          <w:sz w:val="28"/>
          <w:szCs w:val="28"/>
          <w:lang w:val="kk-KZ"/>
        </w:rPr>
        <w:t>-</w:t>
      </w:r>
      <w:r>
        <w:rPr>
          <w:rFonts w:ascii="Times New Roman" w:hAnsi="Times New Roman"/>
          <w:sz w:val="28"/>
          <w:szCs w:val="28"/>
          <w:lang w:val="kk-KZ"/>
        </w:rPr>
        <w:t>құрылтайында талқыланады. Қазақстан  делегаттарын бастап барған  көрнекті  түрколог</w:t>
      </w:r>
      <w:r w:rsidRPr="0046510B">
        <w:rPr>
          <w:rFonts w:ascii="Times New Roman" w:hAnsi="Times New Roman"/>
          <w:sz w:val="28"/>
          <w:szCs w:val="28"/>
          <w:lang w:val="kk-KZ"/>
        </w:rPr>
        <w:t>-</w:t>
      </w:r>
      <w:r>
        <w:rPr>
          <w:rFonts w:ascii="Times New Roman" w:hAnsi="Times New Roman"/>
          <w:sz w:val="28"/>
          <w:szCs w:val="28"/>
          <w:lang w:val="kk-KZ"/>
        </w:rPr>
        <w:t>ғалым А.Байтұрсынов съезде  баяндама  жасап,  араб  әрпін  паидаланудың  тимділігін  жан</w:t>
      </w:r>
      <w:r w:rsidRPr="0046510B">
        <w:rPr>
          <w:rFonts w:ascii="Times New Roman" w:hAnsi="Times New Roman"/>
          <w:sz w:val="28"/>
          <w:szCs w:val="28"/>
          <w:lang w:val="kk-KZ"/>
        </w:rPr>
        <w:t>-</w:t>
      </w:r>
      <w:r>
        <w:rPr>
          <w:rFonts w:ascii="Times New Roman" w:hAnsi="Times New Roman"/>
          <w:sz w:val="28"/>
          <w:szCs w:val="28"/>
          <w:lang w:val="kk-KZ"/>
        </w:rPr>
        <w:t>жақты дәлелдеп берген еді. Оның пікірі бойынша араб алфавиті тез оқуға, жылдам жазуға қолайлы. Ал ол жастарды тез сауаттандыруға мүмкіндік  туғызады. Баспахана техникасы мен өнімнің құнын төмендетуге де араб әрпін қолдану арзанға түседі және әрпінің құрамы қазақ тілінің орфологиялық қажетін толық қанағаттандырады. Ең бастысы ежелден бүкіл Орта Азия елдері пайдаланып келген мәдени мұрадан көз жазып қалмау үшін араб әрпін сақтау пайдалы. Ғалымның  мұндай дәйекті пікірлері «Халық жауы» деп айыпталғанда көпе</w:t>
      </w:r>
      <w:r w:rsidRPr="0046510B">
        <w:rPr>
          <w:rFonts w:ascii="Times New Roman" w:hAnsi="Times New Roman"/>
          <w:sz w:val="28"/>
          <w:szCs w:val="28"/>
          <w:lang w:val="kk-KZ"/>
        </w:rPr>
        <w:t>-</w:t>
      </w:r>
      <w:r>
        <w:rPr>
          <w:rFonts w:ascii="Times New Roman" w:hAnsi="Times New Roman"/>
          <w:sz w:val="28"/>
          <w:szCs w:val="28"/>
          <w:lang w:val="kk-KZ"/>
        </w:rPr>
        <w:t>көрнеу бұрмаланып ұлтшыл, пантуркист, кеңестік саясатқа қарсы деген кінәлар тағылып, оның көзін жоюға себепші болды.</w:t>
      </w:r>
    </w:p>
    <w:p w:rsidR="00A30AB0" w:rsidRDefault="00A30AB0" w:rsidP="00260B2D">
      <w:pPr>
        <w:spacing w:after="0"/>
        <w:ind w:firstLine="708"/>
        <w:jc w:val="both"/>
        <w:rPr>
          <w:rFonts w:ascii="Times New Roman" w:hAnsi="Times New Roman"/>
          <w:sz w:val="28"/>
          <w:szCs w:val="28"/>
          <w:lang w:val="kk-KZ"/>
        </w:rPr>
      </w:pPr>
      <w:r w:rsidRPr="0032345D">
        <w:rPr>
          <w:rFonts w:ascii="Times New Roman" w:hAnsi="Times New Roman"/>
          <w:sz w:val="28"/>
          <w:szCs w:val="28"/>
          <w:lang w:val="kk-KZ"/>
        </w:rPr>
        <w:t>30-</w:t>
      </w:r>
      <w:r>
        <w:rPr>
          <w:rFonts w:ascii="Times New Roman" w:hAnsi="Times New Roman"/>
          <w:sz w:val="28"/>
          <w:szCs w:val="28"/>
          <w:lang w:val="kk-KZ"/>
        </w:rPr>
        <w:t>шы жылдардың басында «Жалпыға бірдей бастауыш білім беру» туралы заң қабылданды. Осыған байланысты «Бастауыш және орта мектеп туралы» (</w:t>
      </w:r>
      <w:r w:rsidRPr="0032345D">
        <w:rPr>
          <w:rFonts w:ascii="Times New Roman" w:hAnsi="Times New Roman"/>
          <w:sz w:val="28"/>
          <w:szCs w:val="28"/>
          <w:lang w:val="kk-KZ"/>
        </w:rPr>
        <w:t xml:space="preserve">1931 </w:t>
      </w:r>
      <w:r>
        <w:rPr>
          <w:rFonts w:ascii="Times New Roman" w:hAnsi="Times New Roman"/>
          <w:sz w:val="28"/>
          <w:szCs w:val="28"/>
          <w:lang w:val="kk-KZ"/>
        </w:rPr>
        <w:t>жыл, кыркүйек) және «Бастауыш және орта мектептердегі оқу бағдарламалары мен режимі» (</w:t>
      </w:r>
      <w:r w:rsidRPr="00B12047">
        <w:rPr>
          <w:rFonts w:ascii="Times New Roman" w:hAnsi="Times New Roman"/>
          <w:sz w:val="28"/>
          <w:szCs w:val="28"/>
          <w:lang w:val="kk-KZ"/>
        </w:rPr>
        <w:t>1932 жыл, тамыз</w:t>
      </w:r>
      <w:r>
        <w:rPr>
          <w:rFonts w:ascii="Times New Roman" w:hAnsi="Times New Roman"/>
          <w:sz w:val="28"/>
          <w:szCs w:val="28"/>
          <w:lang w:val="kk-KZ"/>
        </w:rPr>
        <w:t>)  атты екі тарихи қаулы қабылданып, Қазақстанда оқу</w:t>
      </w:r>
      <w:r w:rsidRPr="0046510B">
        <w:rPr>
          <w:rFonts w:ascii="Times New Roman" w:hAnsi="Times New Roman"/>
          <w:sz w:val="28"/>
          <w:szCs w:val="28"/>
          <w:lang w:val="kk-KZ"/>
        </w:rPr>
        <w:t>-</w:t>
      </w:r>
      <w:r>
        <w:rPr>
          <w:rFonts w:ascii="Times New Roman" w:hAnsi="Times New Roman"/>
          <w:sz w:val="28"/>
          <w:szCs w:val="28"/>
          <w:lang w:val="kk-KZ"/>
        </w:rPr>
        <w:t>ағарту істеріне түбірлі өзгерістер енгізілді. Оқытудың сыныптық</w:t>
      </w:r>
      <w:r w:rsidRPr="0046510B">
        <w:rPr>
          <w:rFonts w:ascii="Times New Roman" w:hAnsi="Times New Roman"/>
          <w:sz w:val="28"/>
          <w:szCs w:val="28"/>
          <w:lang w:val="kk-KZ"/>
        </w:rPr>
        <w:t>-</w:t>
      </w:r>
      <w:r>
        <w:rPr>
          <w:rFonts w:ascii="Times New Roman" w:hAnsi="Times New Roman"/>
          <w:sz w:val="28"/>
          <w:szCs w:val="28"/>
          <w:lang w:val="kk-KZ"/>
        </w:rPr>
        <w:t>сабақтық жүйесі берік орнады. Барлық пәндердің бағдарламаларын қайта қарау, сонымен бірге жаңа идеядағы оқулықтар жасау істері қолға алынды. Бұл істерді ұйымдастыру үшін ғылыми</w:t>
      </w:r>
      <w:r w:rsidRPr="0046510B">
        <w:rPr>
          <w:rFonts w:ascii="Times New Roman" w:hAnsi="Times New Roman"/>
          <w:sz w:val="28"/>
          <w:szCs w:val="28"/>
          <w:lang w:val="kk-KZ"/>
        </w:rPr>
        <w:t>-</w:t>
      </w:r>
      <w:r>
        <w:rPr>
          <w:rFonts w:ascii="Times New Roman" w:hAnsi="Times New Roman"/>
          <w:sz w:val="28"/>
          <w:szCs w:val="28"/>
          <w:lang w:val="kk-KZ"/>
        </w:rPr>
        <w:t>педагогикалық кабинаттің негізінде (бұрынғы Акедеморталық) Педагогикалық ғылыми</w:t>
      </w:r>
      <w:r w:rsidRPr="0046510B">
        <w:rPr>
          <w:rFonts w:ascii="Times New Roman" w:hAnsi="Times New Roman"/>
          <w:sz w:val="28"/>
          <w:szCs w:val="28"/>
          <w:lang w:val="kk-KZ"/>
        </w:rPr>
        <w:t>-</w:t>
      </w:r>
      <w:r>
        <w:rPr>
          <w:rFonts w:ascii="Times New Roman" w:hAnsi="Times New Roman"/>
          <w:sz w:val="28"/>
          <w:szCs w:val="28"/>
          <w:lang w:val="kk-KZ"/>
        </w:rPr>
        <w:t>зерттеу институты (</w:t>
      </w:r>
      <w:r w:rsidRPr="00B12047">
        <w:rPr>
          <w:rFonts w:ascii="Times New Roman" w:hAnsi="Times New Roman"/>
          <w:sz w:val="28"/>
          <w:szCs w:val="28"/>
          <w:lang w:val="kk-KZ"/>
        </w:rPr>
        <w:t>1930ж.</w:t>
      </w:r>
      <w:r>
        <w:rPr>
          <w:rFonts w:ascii="Times New Roman" w:hAnsi="Times New Roman"/>
          <w:sz w:val="28"/>
          <w:szCs w:val="28"/>
          <w:lang w:val="kk-KZ"/>
        </w:rPr>
        <w:t xml:space="preserve"> қаңтар) құрылды. Алғаш оның құрамында бағдарламалық</w:t>
      </w:r>
      <w:r w:rsidRPr="0046510B">
        <w:rPr>
          <w:rFonts w:ascii="Times New Roman" w:hAnsi="Times New Roman"/>
          <w:sz w:val="28"/>
          <w:szCs w:val="28"/>
          <w:lang w:val="kk-KZ"/>
        </w:rPr>
        <w:t>-</w:t>
      </w:r>
      <w:r>
        <w:rPr>
          <w:rFonts w:ascii="Times New Roman" w:hAnsi="Times New Roman"/>
          <w:sz w:val="28"/>
          <w:szCs w:val="28"/>
          <w:lang w:val="kk-KZ"/>
        </w:rPr>
        <w:t xml:space="preserve">әдістемелік, педагогикалық және политехникалық үш сектор болды. Институттың директорлығына Мәскеудің Ұлттар ағарту институтының аспипантурасын бітіріп келген жас ғалым Ш.Әлжанов тағайындалды. Ол </w:t>
      </w:r>
      <w:r w:rsidRPr="00937868">
        <w:rPr>
          <w:rFonts w:ascii="Times New Roman" w:hAnsi="Times New Roman"/>
          <w:sz w:val="28"/>
          <w:szCs w:val="28"/>
          <w:lang w:val="kk-KZ"/>
        </w:rPr>
        <w:t xml:space="preserve">1933-36 </w:t>
      </w:r>
      <w:r>
        <w:rPr>
          <w:rFonts w:ascii="Times New Roman" w:hAnsi="Times New Roman"/>
          <w:sz w:val="28"/>
          <w:szCs w:val="28"/>
          <w:lang w:val="kk-KZ"/>
        </w:rPr>
        <w:t>жылдары ҚазПИ</w:t>
      </w:r>
      <w:r w:rsidRPr="0046510B">
        <w:rPr>
          <w:rFonts w:ascii="Times New Roman" w:hAnsi="Times New Roman"/>
          <w:sz w:val="28"/>
          <w:szCs w:val="28"/>
          <w:lang w:val="kk-KZ"/>
        </w:rPr>
        <w:t>-</w:t>
      </w:r>
      <w:r>
        <w:rPr>
          <w:rFonts w:ascii="Times New Roman" w:hAnsi="Times New Roman"/>
          <w:sz w:val="28"/>
          <w:szCs w:val="28"/>
          <w:lang w:val="kk-KZ"/>
        </w:rPr>
        <w:t>дің педагогика кафедрасының меңгерушісі және порфессорлық қызметтерін қоса атқарды. Институттың тұңғыш қызметкерлері С.Балаубаев (психолог), Қ.Жұбанов (түрколог), Ә.Сыдықов (педагог), Е.Бекмаханов (тарихшы), Б.М.Хамутов (әдіскер), С.Логинов, С.Жиенбаев, Ш.Кәрібаев (тілші</w:t>
      </w:r>
      <w:r w:rsidRPr="0046510B">
        <w:rPr>
          <w:rFonts w:ascii="Times New Roman" w:hAnsi="Times New Roman"/>
          <w:sz w:val="28"/>
          <w:szCs w:val="28"/>
          <w:lang w:val="kk-KZ"/>
        </w:rPr>
        <w:t>-</w:t>
      </w:r>
      <w:r>
        <w:rPr>
          <w:rFonts w:ascii="Times New Roman" w:hAnsi="Times New Roman"/>
          <w:sz w:val="28"/>
          <w:szCs w:val="28"/>
          <w:lang w:val="kk-KZ"/>
        </w:rPr>
        <w:t>әдіскерлер), Ә.Қоңыратбаев (әдибетші), Ә.Шәмиева (ұйғыр тілінің маманы) т.б. олардың тікелей басшылығымен кеңестік Қазақстан мектептерінің жаңа оқулықтары, оқу</w:t>
      </w:r>
      <w:r w:rsidRPr="0046510B">
        <w:rPr>
          <w:rFonts w:ascii="Times New Roman" w:hAnsi="Times New Roman"/>
          <w:sz w:val="28"/>
          <w:szCs w:val="28"/>
          <w:lang w:val="kk-KZ"/>
        </w:rPr>
        <w:t>-</w:t>
      </w:r>
      <w:r>
        <w:rPr>
          <w:rFonts w:ascii="Times New Roman" w:hAnsi="Times New Roman"/>
          <w:sz w:val="28"/>
          <w:szCs w:val="28"/>
          <w:lang w:val="kk-KZ"/>
        </w:rPr>
        <w:t xml:space="preserve">әдістемелік құралдары жарық көрді. Ұлт мектептеріне қажетті оқулық жазу ісіне С.Сейфуллин, М.Әуезов, С.Мұханов, Б.Майлин сияқты көрнекті жазушылар С.Асфендияров, Қ.Жұбанов, Ә.Сыдықов, Х.Досмұхамедов, Ә.Ермеков, С.Боқаев сияқты ғалымдар да тартылды. </w:t>
      </w:r>
    </w:p>
    <w:p w:rsidR="00A30AB0" w:rsidRPr="0061723E" w:rsidRDefault="00A30AB0" w:rsidP="00BE1AF8">
      <w:pPr>
        <w:spacing w:after="0"/>
        <w:ind w:firstLine="708"/>
        <w:jc w:val="both"/>
        <w:rPr>
          <w:rFonts w:ascii="Times New Roman" w:hAnsi="Times New Roman"/>
          <w:sz w:val="28"/>
          <w:szCs w:val="28"/>
          <w:lang w:val="kk-KZ"/>
        </w:rPr>
      </w:pPr>
      <w:r w:rsidRPr="00EA45AF">
        <w:rPr>
          <w:rFonts w:ascii="Times New Roman" w:hAnsi="Times New Roman"/>
          <w:sz w:val="28"/>
          <w:szCs w:val="28"/>
          <w:lang w:val="kk-KZ"/>
        </w:rPr>
        <w:t xml:space="preserve">1935 </w:t>
      </w:r>
      <w:r>
        <w:rPr>
          <w:rFonts w:ascii="Times New Roman" w:hAnsi="Times New Roman"/>
          <w:sz w:val="28"/>
          <w:szCs w:val="28"/>
          <w:lang w:val="kk-KZ"/>
        </w:rPr>
        <w:t>жылы профессор Ш.Әлжановтың басшылығымен екі бөлімді «Әлемдік педагогикалық хрестоматия» басылып шықты. Онда дүниежүзілік педагогиканың классиктері Я.А.Коменский, И.Г.Песталоции, И.Ф.Гербарт, К.Д.Ушинский, Л.Н.Толстой</w:t>
      </w:r>
      <w:r w:rsidRPr="0061723E">
        <w:rPr>
          <w:rFonts w:ascii="Times New Roman" w:hAnsi="Times New Roman"/>
          <w:sz w:val="28"/>
          <w:szCs w:val="28"/>
          <w:lang w:val="kk-KZ"/>
        </w:rPr>
        <w:t xml:space="preserve">, Н.К.Крупская, А.С.Макаренко еңбектері қазақшаға аударылып берілді. Сондай-ақ мектептер тарихын зерттеу істері қолға алынды.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Институттың қызметі 1930 жылдардың екінші жартысында өте-мөте жемісті болды. 1938 жылдың аяғында институттың аты мектептер институты болып өзгерді. Институтта Е.Бекмаханов, С.Жиенбаев, Ш.Кәрібаев, Р.Г.Лемберг, Н.Сауранбаев сияқты белгілі ғалымдар еңбек етті. Халық-ағарті комиссиараты мен институтының қызметкерлерінің белсене араласуымен 1940 жылға дейін республиканың ұлт мектептері төл және аударма оқулықтар кешенімен толық қамтамасыз етілді. Солардың ішінде С.Жиенбаевтың орыс мектептерінің VІ-VІІІ сыныптарына арналған «Қазақ тілі», Қ.Жұбановтың «Қазақ тілінің грамматикасы», С.Аманжоловтың «Қазақ тілінің грамматикасы (синтаксисі)», Е.Кротевичтің «Орыс тіліндегі оқу кітабы», А.Воскресенская мен Л.Головородьконың «Орыс тілі», т.б. оқулықтары бар. Ол оқулықтардан мектеп шәкірттерінің әлденеше буыны білім алып, сауат ашып, кейін олар республикадағы ағарту ісінің алға басуына үлкен үлес қосты.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Мұғалімдерге арналған әдістемелік құралдар да көптеп шығарылар бастады. Олардың қатарында Ш.Кәрібаевтың «Әдеби оқу» (1940ж), «Қазақ тілінің әдістемесі» (1941ж), С.Жиенбаевтың «Қазақ мектептеріндегі орыс тілінің әдістемелік тәжірибесі» (1941ж), Г.Бегалиевтің «Орыс мектептерінде қазақ тілін оқыту» (1940ж) сияқты еңбектерін атауға болады.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Өкінішке орай, 1937 жылы сталиндік репрессияның кесірінен Қазақстанның бір топ педагог-ғалымдары жазықсыз халық жауы атанып, қуғынға ұшырап, абақтыға жабылды, жер аударылды. Олардың қатарында бұрынғы институт директоры Ш.Әлжанов, педагог-ғалымдар Қ.Жұбанов, Ш.Қоқымбаев, Ш.Кәрібаев, Ә.Қоңыратбаев, Ә.Сыдықов, Е.Бекмаханов, С.Қожахметов, т.б. бар еді. Осы орынсыз қуғын-сүргіннің кесірінен 1937-1947 жылдар арасында Қазақстанда ұлттық педагогика ғылымы біршама тоқырап қалды.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1946 жылы екінші дүниежүзілік соғыс аяқталысымен КСРО Ғылым академиясының Қазақстандық білім бөлімшесі дербес Ғылым академиясына айналдырды. Осыған байланысты Мәскеу, Ленинград, Киев, Одесса, Новосибирь қалаларынан әр ғылым саласынан көрнекті ғалымдар Қазақстанға қызметке жіберілді. Олар – С.Е.Малов, А.Н.Бернштам, А.М.Панкратова, Е.П.Брусиловский, А.П.Нечаев, А.П.Полосухин, Н.С.Смирнова, т.б. Сөйтіп, орталықтан келген академик, түрколог, педагог, психолог ғалымдардың басшылығымен қазақстандық төл ғалымдар шығып, ғылым докторлары, профессорлар атанды. (І.Кеңесбаев, Н.Сауранбаев, М.Балақаев, Қ.Жұмалиев, А.Ысмайлов, Ә.Сембаев, М.Ғабдуллин, Ә.Тәжібаев, М.Мұқанов, С.Қожахметов, Ә.Сыдықов, Қ.Бержанов, Қ.Жарықбаев, Т.Сабиров, т.б.).</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Соғыстың басталуына байланысты 1941 жылдың 15-желтоқсанынан бастап ғылыми-зерттеу институты уақытша жабылып, 1943 жылдың 1-сәуірінде қайта ашылды.  Институтта 13 адамдық штат белгіленді, тек 1959 жылы ғана қызметкерлердің саны 35 адамға жетті. Оған қоса институттың құрамында да өзгерістер болды: тарих, КСРО конституциясы және географиясы, фихика және математика, жаратылыстану және химия, ән, сурет, дене шынықтыру сияқты секторлар құрылды. Бұл ғылыми-зерттеу жұмыстарының тақырыбын елеулі түрде кеңейтуге және әдістемелік көмек көрсетуді жақсартуға мүмкіндік туғызды.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1943-1952 жылдары институттың директоры болып істеген Ә.Сыдықовтың «Ы.Алтынсарин педагогикалық ойлары мен ағартушылық қызметі» деген  ірі монографиялық еңбегі 1949 жылы жарық көрді. Онда ұлы ағартушының педагогикалың озат идечларынан бастап қазақ даласындағы орыс-қазақ мектептерін ашу жолындағы күресі, жалпы қазақ халқының мәдениетін дамытудағы аса қажырлы еңбектері көрсетілген. Бұл еңбек – Ы.Алтынсаринді педагог-ғалым ретінде тұңғыш танытқан іргелі зерттеулерінің білі әрі бірегейі.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1950 жылдардың басты мәселесі ретінде толық емес білімді, яғни алғашқы жеті жылдық, кейін сегіз жылдық білім беруді жүзеге асыру күн тәртібіне қойылды. Бұл кезде институт директоры филология ғылымының кандидаты Ә Ермеков (1952-1954) еді. Сөйтіп, 1958 жылы бұрынғы КСРО-да жалпыға бірдей сегіз жылдық білім беру енгізілді. Институтта сегіз жылдық және жалпы білім беретін политехникалық орта мектептердің жоспары жасалып, жаңа оқу бағдарламалары, оқулықтар мен оқу-әдістемелік құралдарын даярлау бағытында жұмыс жүргізіліп, қарқыны артты. Осы кезде қазақ тілі мен әдебиетінен оқулықтар даярлау мен олардың оқыту әдістерін жасау ісіне Қазақ КСР ҒА корреспондент мүшесі,  филология ғылымының докторы, 1953-1962 жылджар аралығында институт директоры А.Ысқақов, ғылым кандидаттары И.Ұйықбаев, Ә.Хасанов, профессорлар С.Аманжолов, М.Балақаев, К.Аханов, М.Ғабдуллин, Қ.Жұмалиев, Ә.Шәріпов, т.б. үлес қосты. 1959-1960 жылдары белгілі қазақ тарихшысы Қазақ КСР ҒА корреспондент мүшесі, тарих ғылымдарының докторы Е.Бекмаханов (1937-1939 жж. институт директоры) мектептің 8-10 сыныптарына арнап Қазақстан тарихы бойынша оқу құралын жазды.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1950 жылдардың соңында институт Педагогика  ғылымдары ғылыми-зерттеу институты атанды.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Институт қызметінің жандануына 1960 жылдың 25-шілдесінде Қазақстан КП Орталық Комитетінің «Республикада педагогикалық ғылымды одан әрі дамыту шаралары туралы» қаулысының біршама әсері тиіп, жаңа талаптардың негізінде  институттың құрамы ары қарай жетілдірілді, бастауыш оқытудың әдістемесі, мектепке дейінгі тәрбие, ұйғыр тілі мен әдебиетінің әдістемесі, халыққа білім берудің экономикасы мен жоспарлау, еңбекті оқыту мен бағдарлау, тәрбие жұмыстары, кешкі мектептер, оқытудың техникалық құралдары секторлары құрылды.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Білім мазмұнының мәнді  мәселелерімен қатар институт ұжымы психологиялық-педагогикалық және ратихи-педагогикалық маңызды мәселелерді зерттеумен де айналысты. Ә.Сыдықов, Т.Тәжібаев, Ә.Сембаев, Р.Лемберг, Қ.Бержанов сияқты ғалымдар институт зертханаларымен шығармашылық бірлікте қызмет етті. Соның нәтижесінде іргеліғылым саласында көрнекті монографиялық еңбектер жарық көрді. Т.Тәжібаевтың «ХІХ ғасырдық екінші жартысында Қазақстандағы халық ағарту жұмысы мен педагогикалық ойлардың дамуы» (1958 жылы) «ХІХ ғасырдың екінші жартысындағы қазақ мектептері мен халық ағарту жұмыстары» (1962),  көрнекті дидакт, профессор Р.Г.Лембергтің «Бастауыш мектептегі сабақ» (1948ж), «Мектептегі оқыту әдістері» (1958ж), «Дидактикалық очерктер» (1960, 1962жж.), профессор Қ.Бержановтың «Халық ағарту жұмысының дамуындағы орыс-қазақ достығы» (1965) т.б. еңбектері басылып, жарияланды.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1962-1974жылдары институт директоры болып қызмет атқарған КСРО ПҒА корреспондент мүшесі, педагогика ғылымының докторы, профессор Ә.Сембаевтың «Қазақстан мектептерінің тарихы туралы очерктер» (1958), Г.Храпченковтың «Қазақстанда халыққа білім берудің ғылыми-педагогикалық мәселелері» (1976ж) еңбектерінде ХІХ ғасырдың екінші жартысынан бастап 1970 жылдарға дейінгіоқытудың мазмұны мен әдістерінің даму мәселелері баяндалды.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1966 жылы институтқа Ы.Алтынсарин аты берілді.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1960-1970 жылдарда институттың барлық бөлімдері мен секторларының  басты жұмысы қолданылып жүрген оқу жоспарлары мен бағдарламаларын жаңарту, қайтадан жасау, жалпы білім беру мазмұнын жетілдіруге бағытталады.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1967-1968 оқу жылынан бастап бірнеше сынақ оқулықтары жарық көрді.  Олардың ішінде «Әліппе» (З.Әйтенова, М.Жұбанова, М.Төлеужанов), «1-класқа арналған грамматика» (Р.Әміров, А.Бәшірова), «Ана тілі» (Г.Қордабаев, З.Бейсенбаев), «Әліппе» (Р.Дүйсенбаева, И.Хмелевская) бар. Ал 1970 жылы республикада құрылған педагогикалық зерттеулерді «Үйлестіру кеңесі» ғылыми-зерттеу тақырыптарына өзгерістер енгізе бастады. Көптеген ұсақ тақырыптардың басы біріктіріліп, ірілендіріліп, педагогикажәне психологияның өзекті мәселелеріне, дербес әдістемелерді жақсартуға бағытталды. Қорғалған диссертациялық жұмыстардың сапасын жақсарту талаптары күшейтілді.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1965-1970 жылдары институт қызметкерлері, аспиранттары мен ізденушілері 1 докторлық, 31 кандидаттық диссертация қорғады. 1970 жылдардың  соңына қарай республикада жалпыға бірдей міндетті орта білім алу жүйесі жасалынғанымен, мектеп өмірінде кемшіліктер аз емес еді. Сондықтан оқу бағдарламаларын тым күрделі әрі қажетсіз қосалқы материалдардан арылту мәселелері алға қойылды. Ұлт мектептерінде орыс тілін үйретуге қосымша сағаттар бөліп, оны оңтайлы шешілуіне институт ұжымы өз үлесін қосты. Сондай-ақ институт жұмысында алдыңғы қатарлы педагогикалық  тәжірибелерді қорытындылау мен тарату үлкен орын алды. Баспадан мұғалімдердің озат тәжірибелерін жинақтаған «Бастауыш мектеп мұғалімдерінің тәжірибесіне» (1972,1974), «Қазақ мектептеріндегі орыс тілі мен әдебиеті мұғалімдерінің тәжірибесінен» (1972, 1975) және басқа да көптеген жинақтар шықты.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1970-1980 жылдар арасында тарихи педагогикалық, дидактикалық, әдістемелік жұмыстар бойынша ондаған зерттеу еңбектері жарық көрді. Сонымен қатар осы жылдары пәндерді оқытудың әдістемесі саласында да ондаған диссертациялар қорғалды. Бұл салада жемісті еңбек еткен ғалымдар Х.Арғынов, А.Шәмиева, Б.Алахунова, Г.Жүнісова, М.Құдайқұлов, Ө.Хаймолдин, Р.Әміров, Б.Баймұратова, Б.Қатембаева, Б.Құлмағанбетова, И.Ұйықбаев, Р.Есенжолова, Г.Бадамбаева, С.Мазғұтова, Ж.Адамбаева, Қ.Аймағанбетова, Т.Ақшолақов, Ә.Дайырова, С.Тілешева, Г.Құтқожина т.б. ерекше атап өтуге болады.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Жалпы алғанда 1971-1980 жылдары институт ғалымдары мен қызметкерлерінің қатысуымен 152 бағдарлама қазақ және ұйғыр мектептеріне арналған 85 оқулық, 50-ден астам оқу-әдістемелік құралдар мен дидактикалық материалдар басылып шықты. Бұл еңбектердің мәні мен мазмұны туралы профессор И.Б.Мадиннің «Қазақстанда Советтік дәуірдегі педагогикалық ой-пікірлердің дамуы» (1979ж) атты еңбегі мен Ы.Алтынсарин атындағы педагогика ғылымдарын зерттеу институтының педагогика теориясы мен тарихи бөлімі даярлаған «Қазақстандағы мектептер тарихы мен педагогикалық ойлардың даму тарихының аннотациялық көрсеткішінде» деп аталатын екі (бірінші – 1987ж, екінші – 1990ж.) кітабында жан-жақты сөз болған.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1970 жылдары қазақ, орыс және ұйғыр тілдері мен әдебиеттері оқулықтары авторларының қатарлары Қ.Арғынов, Б.Құлмағанбетова, А.Асқарбаева, Ш.Әуелбаев, А.Шәмиева, Б.Алахунова, С.Мазғұтова, Е.Ерохина, А.Нұрмұхамедова, т.б. ғалымдармен толыға түсті. Ал 1980 жылдардың ортасына қарай Орталықтың ұлттық аймақтарындағы білім және тәрбие саласында отызыншы жылдары там-тұмдап ене бастаған, кейін тоталитарлық саясаттың ықпалымен ұлт мектептерінің оқу-тәрбие мазмұнына мықтап енген «Ұлт орыстық» рухтың күшейе түскені байқалады. Олар әсіресе мына мәселелерден көрініс тапты: </w:t>
      </w:r>
    </w:p>
    <w:p w:rsidR="00A30AB0" w:rsidRPr="0061723E" w:rsidRDefault="00A30AB0" w:rsidP="00260B2D">
      <w:pPr>
        <w:pStyle w:val="ListParagraph"/>
        <w:numPr>
          <w:ilvl w:val="0"/>
          <w:numId w:val="27"/>
        </w:num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 мектептеріндегі орыс тілі ана тіліне тәуелсіз, байланыссыз оқытылып, оған одан да көп сағат бөлінді;</w:t>
      </w:r>
    </w:p>
    <w:p w:rsidR="00A30AB0" w:rsidRPr="0061723E" w:rsidRDefault="00A30AB0" w:rsidP="00260B2D">
      <w:pPr>
        <w:pStyle w:val="ListParagraph"/>
        <w:numPr>
          <w:ilvl w:val="0"/>
          <w:numId w:val="27"/>
        </w:numPr>
        <w:spacing w:after="0"/>
        <w:jc w:val="both"/>
        <w:rPr>
          <w:rFonts w:ascii="Times New Roman" w:hAnsi="Times New Roman"/>
          <w:sz w:val="28"/>
          <w:szCs w:val="28"/>
          <w:lang w:val="kk-KZ"/>
        </w:rPr>
      </w:pPr>
      <w:r w:rsidRPr="0061723E">
        <w:rPr>
          <w:rFonts w:ascii="Times New Roman" w:hAnsi="Times New Roman"/>
          <w:sz w:val="28"/>
          <w:szCs w:val="28"/>
          <w:lang w:val="kk-KZ"/>
        </w:rPr>
        <w:t>Қазақстан тарихы мен географиясына болар-болмас уақыт (10-12 сағат қана) бөлініп оқытылды;</w:t>
      </w:r>
    </w:p>
    <w:p w:rsidR="00A30AB0" w:rsidRPr="0061723E" w:rsidRDefault="00A30AB0" w:rsidP="00260B2D">
      <w:pPr>
        <w:pStyle w:val="ListParagraph"/>
        <w:numPr>
          <w:ilvl w:val="0"/>
          <w:numId w:val="27"/>
        </w:numPr>
        <w:spacing w:after="0"/>
        <w:jc w:val="both"/>
        <w:rPr>
          <w:rFonts w:ascii="Times New Roman" w:hAnsi="Times New Roman"/>
          <w:sz w:val="28"/>
          <w:szCs w:val="28"/>
          <w:lang w:val="kk-KZ"/>
        </w:rPr>
      </w:pPr>
      <w:r w:rsidRPr="0061723E">
        <w:rPr>
          <w:rFonts w:ascii="Times New Roman" w:hAnsi="Times New Roman"/>
          <w:sz w:val="28"/>
          <w:szCs w:val="28"/>
          <w:lang w:val="kk-KZ"/>
        </w:rPr>
        <w:t xml:space="preserve">Бастауыш сыныптардағы жергілікті табиғат ерекшеліктері ескеріліп жасалған оқулықтар алынып тасталып, орнына кеңестік бағдарламалар мен оқулықтар енгізілді; </w:t>
      </w:r>
    </w:p>
    <w:p w:rsidR="00A30AB0" w:rsidRPr="0061723E" w:rsidRDefault="00A30AB0" w:rsidP="00260B2D">
      <w:pPr>
        <w:pStyle w:val="ListParagraph"/>
        <w:numPr>
          <w:ilvl w:val="0"/>
          <w:numId w:val="27"/>
        </w:numPr>
        <w:spacing w:after="0"/>
        <w:jc w:val="both"/>
        <w:rPr>
          <w:rFonts w:ascii="Times New Roman" w:hAnsi="Times New Roman"/>
          <w:sz w:val="28"/>
          <w:szCs w:val="28"/>
          <w:lang w:val="kk-KZ"/>
        </w:rPr>
      </w:pPr>
      <w:r w:rsidRPr="0061723E">
        <w:rPr>
          <w:rFonts w:ascii="Times New Roman" w:hAnsi="Times New Roman"/>
          <w:sz w:val="28"/>
          <w:szCs w:val="28"/>
          <w:lang w:val="kk-KZ"/>
        </w:rPr>
        <w:t xml:space="preserve">Орыс тілі мен әдебиеті қазақ тілі мен әдебиеті «типтік» деп аталатын бағдарламалардың аясынан «бір сүйем» де ауытқымай оның «идеясын» ашатындай етіп жасалуы керек болды; </w:t>
      </w:r>
    </w:p>
    <w:p w:rsidR="00A30AB0" w:rsidRPr="0061723E" w:rsidRDefault="00A30AB0" w:rsidP="00260B2D">
      <w:pPr>
        <w:pStyle w:val="ListParagraph"/>
        <w:numPr>
          <w:ilvl w:val="0"/>
          <w:numId w:val="27"/>
        </w:numPr>
        <w:spacing w:after="0"/>
        <w:jc w:val="both"/>
        <w:rPr>
          <w:rFonts w:ascii="Times New Roman" w:hAnsi="Times New Roman"/>
          <w:sz w:val="28"/>
          <w:szCs w:val="28"/>
          <w:lang w:val="kk-KZ"/>
        </w:rPr>
      </w:pPr>
      <w:r w:rsidRPr="0061723E">
        <w:rPr>
          <w:rFonts w:ascii="Times New Roman" w:hAnsi="Times New Roman"/>
          <w:sz w:val="28"/>
          <w:szCs w:val="28"/>
          <w:lang w:val="kk-KZ"/>
        </w:rPr>
        <w:t xml:space="preserve">Жаратылыстану, математика пәндерін оқыту мәселелері толығымен аударма оқулықтармен оқытылды. Әрі жергілікті жердің экономикалық және ұлттық ерекшеліктері мүлде ескерілмеді.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Нәтижеде жүргізілген ғылыми-зерттеу жұмыстарының сипатынан жоғарыда аталғандар айқын көрініс тауып отырды. Дегенмен ғылыми-зерттеулер арнайы белгіленген «қалыптан» шыға алмаса да қазақ, ұйғыр мектептеріндегі тіл және әдебиет пәндерін бастауыш мектептегі, балабақшадағы оқу-тәрбие үрдістерін оқулықтармен, бағдарламалармен, әдістемелік нұсқаулармен, оқу-көрнекі құралдарымен қамтамасыз етуде институт ғалымдары көп еңбек сіңірді.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1985-1986 жылдары балабақша мен бастауыш сыныптар үшін оқу-әдістемелік кешені толық жасалып шықты. Бастауыш мектептің 1-сыныбы мен оқу бағдарламасы «Суретті әліппе», «Суретті математика» оқулықтары, «Оқып ойнап, ән шырқайық» атты хрестоматия, тіл дамыту әдістемесі дидактикалық материалдар, балаларға арналған қазақ ертегілері бойынша сегіз диафлиьм жарық көрді. Балабақшаның даярлық топтары үшін де  осындай кешендер даярланды.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Қайта құру басталған жылдары (институт директоры, педагогика ғылымының кандидаты Н.Абаева) көптеген жаңа мәселелер туындады. 1986 жылдың өзінде-ақ «Информатика мен есептеу техникасын оқытуды жетілдіру», «Қазақстандағы педагогикалық ой-пікірлердің дамуы» сияқты заман өзгерістері туғызған жаңа зерттеулер институттың ғылыми жұмысынан орын алды. 1988 жылдан бастап білім беру бөлімінде «Бастауыш мектептегі білім мазмұны мен оқыту әдісін жаңарту және 1-2 кластардағы білім мазмұнын интеграциялап оқыту» тақырыбы бойынша зерттеу жұмыстары  қолға алынды. 1990 жылы институтта құрылған уақытша топтар «Қазақ мектептерінде оқытудың компьютерлік технологиясын пайдалану», «Білім мазмұнын интеграциялау» және «Оқушылар мен балабақша балаларының эстетикалық дамуының ғылыми-педагогикалық негіздері» мәселелерімен айналысты.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1991 жылы Қазақстан өз алдына дербес мемлекет болып, бұрынғы ҒЗИ филиалы Ы.Алтынсарин атындағы педагогикалық ғылыми-зерттеу институтымен бірігіп, Білім проблемалары инстутына айналды. Инстутты химия ғылымының докторы, Қазақстан ғылымына еңбек сіңірген қайраткер Н.Нұрахметов басқарды (1991-1996). Соңыра Ы.Алтынсарин атындағы Білім академиясы мәртебесін иеленді.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Бүгінде егемен елімізде педагогика, психология ғылымдары бойынша 107 ғылым докторы, 2417 ғылым кандидаты бар. Олар орта және жоғарғы оқу орындарында педагогика және психология ғылымдары бойынша дәріс беріп, ғылыми-әдістемелік, теориялық еңбектер жазу ісімен айналысып келеді.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Академияның қазіргі президенті  тарих ғылымының докторы Ө.Озғанбаев. академия құрамында 2000 жылы мынадй бөлімдер ашылды: Жалпы Білім институты; Кәсіптік Білім институты; Жоғары кәсіби білім ғылыми-зерттеу институты; Мектепке дейінгі тәрбие ғылыми-зерттеу институты; Тәрбие ғылыми-зерттеу институты; Үздіксіз білім ақпараттық-сараптау орталығы.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Бұл институттар жеке пәндерді оқытудың тұжырымдамасын білім стандартын айқындау, бағдарламалар мен оқу-әдістемелік құралдар шығару істерімен айналысты.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Қоғамның болашағы жастар тәрбиесімен тығыз байланысты екендігі даусыз. Оған бүкіл мемлекеттік басқару орындары мен жергілікті әкімдер, ақпарат және заң орындары, оқу-ағарту мекемелері үнемі бірлесе қимылдағанда ғана тәрбие ісінің нәтижелі болатыны сөзсіз. </w:t>
      </w:r>
    </w:p>
    <w:p w:rsidR="00A30AB0" w:rsidRPr="0061723E" w:rsidRDefault="00A30AB0" w:rsidP="00260B2D">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Білім академиясындағы институттар мен зертхана қызметкерлері сананың әртүрлілігі және өте шағындылығы іргелі ғылыми мәселелерді шешуге мүмкіндік бермейді, ғылыми-зерттеу институттардың ауыл мектептерімен байланысының шектелуі де  педагогикалық-әдістемелік ғылымының өрістеуіне нұқсан келтіріп отыр. Бұл мәселелерді шешуүшін пәрменді істерді шұғыл түрде қолға алуымыз керек.</w:t>
      </w:r>
    </w:p>
    <w:p w:rsidR="00A30AB0" w:rsidRPr="006713C6"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w:t>
      </w:r>
      <w:r w:rsidRPr="006713C6">
        <w:rPr>
          <w:rFonts w:ascii="Times New Roman" w:hAnsi="Times New Roman"/>
          <w:sz w:val="28"/>
          <w:szCs w:val="28"/>
          <w:lang w:val="kk-KZ"/>
        </w:rPr>
        <w:t xml:space="preserve">30-жылдардың басында кеңестік Ресейде педология ғылымы өріс алды. Педология гректік (педос – бала, логос - оқыту) бала туралы ғылым деген сөзінен шыққан. Педология ғылымының пайда болуы бала психологиясы мен педагогикасына терең бойлауға байланысты. Бұл туралы ойлар өткен ғасырдың 20-жылдарында Батыс Еуропада С.Холл, Дж.Болдуин, Э.Мейман, В.Прейер, т.б. ал Ресйеде В.М.Вехтерев, Г.И.Россолимо, А.П.Нечаев, т.б. еңбектерінде жарық көрді. Педологтардың теориялық негізіне баланың биологиялық және әлеуметтік дамуы алынды да, адамның ақылды не ақымақ, алғыр немесе болбыр болуына оның биологиялық ішкі өсу жағдайы әсер етеді, оның негізі әке-шешесінің тұқымына байланысты деп қарады. Бұл идея барлық ғылымда, оның ішінде әсересе, қоғамдық ғылымдарда таптық идеология үстемдік етіп тұрған маркстік-лениндік теорияға сай келмеді. Мектептің жойылуы жөніндегі педологтардың көзқарасын әшкерелеуге арналған ВКП (б) Орталық Комитеттің 1931жылы 3 қыркүйектегі қаулысында бұл көзқарас қатаң сынға алынды. Баланы тәрбиелеудегі тектілік мәселесін ғылыми негізсіз деп қарап, қоғамдық тәрбиеге, тәрбиедегі ортаның рөліне баса көңіл бөлінді.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Кеңестік дәуірде ұлт республикаларында жаппай міндетті бастауыш сегіз жылдық оқуды жүзеге асыру, жеті жылдық және орта мектептер ашу, оларға (аударма түрінде болса да) оқулықтар даярлау ісі оқу-ағарту мәселесін өрістете түскенін жасыруға болмайды. 1934 жылы жаңа Қазақстанда 104 оқулық баспадан шықты.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Ұлт мектептерінде оқитын балалар үшін латын алфавитімен орыс алфавитіне ауысудың да прогресшіл зор мәні болды. Бұл олардың орыс тілін меңгеруін жеңілдетті.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Ұлт мектептерінің тарихы мен оқу-тәрбие ісінің проблемалы мәселелерін зерттеу ісімен айналысушы Ш.Әлжанов, Ә.Сыдықов, Ш.Қоқымбаев, Ә.Сембаев, Т.Тәжібаев, Қ.Бержанов сынды ондаған ғылым докторлары мен профессорлар шықты.  Олар Қазақстан мектептері мен оқу-ағарту істерінің тарихын, әлемдік педагогика классиктері: Х.Ж.Руссо, Я.А.Коменский, М.В.Ломоносов, И.Т.Песталоции, К.Д.Ушинский, сондай-ақ, қазақтың ойшыл-ағартушылары: Ы.Алтынсарин, А.Құнанбаевтардың педагогикалық ой-пікірлері туралы монографиялық зерттеу еңбектерін жазды. Олардың кейбірі КСРО халықтарының мектеп ісі мен Педагогиканың тарихын баяндайтын оқу құралдарына енгізілді. Кеңестік дәуірде Қазақстан педагогика ғылымының өсіп-өркендеп, дамуына соңғы 60 жылдың ішінде 900-ге жуық ғылыми еңбектердің жарық көруі дәлел бола алады. Бұл еңбектердің мәні мен мазмұны туралы профессор И.Б.Мадиннің «Қазақстанда советтік дәуірдегі педагогикалық ой-пікірлердің дамуы» (1979) атты еңбегі мен Ы.Алтынсарин атындағы педагогика ғылымдары ғылыми-зерттеу институтының педагогика теориясы мен тарихы бөлімі (алғысөзі біздікі –С.Қ.) даярлаған «Қазақстандағы мектептер тарихы мен педагогикалық ойлардың» екі бөлімдік көрсеткішінде (1987, 1990жж. шыққан) жан-жақты сөз болған.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1933 жылы ашылған Педагогика ғылымдары ғылыми-зерттеу институтының (1966 жылдан бастап Ы.Алтынсарин атындағы) Қазақстанда педагогика ғылымын дамытуға қосқан үлесі ерекше. Бұл институт 70 жылдан  астам уақыт ішінде республикадағы ұлт мектептері мен балабақшаларына бағбарламалар мен оқу-әдістемелік құралдар комплексін жазу ісімен айналысуда. Қазіргі кезде институт лабораториялары қазақ, ұйғыр тілдері мен әдебиеттерін тереңдете оқыту мен бисаясаттандыру, ол пәндерде компьютер техникасын қолдану арқылы білімді терең де тиянақты меңгерту, бастауыш тектепте пәндерді интеграцияландыра (білімді топтастыра беру) оқыту, халық педагогикасы қағидаларын ұлт мектептерінің оқу-тәрбие жүйесіне батыл енгізу, талантты балаларға арнайы білім және білік, дағдыларды тереңірек меңгерту,  жеке пәндер бойынша білім  стандартын айқындау, т.б. проблемаларын қарастыруда. Сондай-ақ 1930-1970 жж. арасында педагогикалық институттар мен университеттерде педагогика және психология кафедралары ашылып, педагогикалық ғылыми-зерттеу істерімен айналыса бастады.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Қазақстанда педагогика ғылымын дамытуға «Қазақстан мектебі», «Бастауыш мектеп», «Қазақ тілі мен әдебиеті», «Отбасы және балабақша», «Орыс тілі», «Қазақстан тарихы», «Ұлағат» журналдары да елеулу үлес қосып келеді.</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Педагогика арнаулы орта және жоғары оқу орындарында арнайы пән болып оқытылып келді. Баспа арқылы педагогикалық және психологиялық терминдік сөздіктер жарық көрді. </w:t>
      </w:r>
    </w:p>
    <w:p w:rsidR="00A30AB0" w:rsidRPr="006713C6" w:rsidRDefault="00A30AB0" w:rsidP="00BE1AF8">
      <w:pPr>
        <w:spacing w:after="0"/>
        <w:jc w:val="center"/>
        <w:rPr>
          <w:rFonts w:ascii="Times New Roman" w:hAnsi="Times New Roman"/>
          <w:b/>
          <w:sz w:val="28"/>
          <w:szCs w:val="28"/>
          <w:lang w:val="kk-KZ"/>
        </w:rPr>
      </w:pPr>
      <w:r w:rsidRPr="006713C6">
        <w:rPr>
          <w:rFonts w:ascii="Times New Roman" w:hAnsi="Times New Roman"/>
          <w:b/>
          <w:sz w:val="28"/>
          <w:szCs w:val="28"/>
          <w:lang w:val="kk-KZ"/>
        </w:rPr>
        <w:t>Әміржан Сыдықов</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Көпке танымал ғалым-ұстаз, педагогика ғылымдарының кандидаты, Қазақстанда кеңес үкіметі тұсында халық ағарту ісі мен педагогика ғылымының іргетасын қалаушылардың бірі Әміржан Сыдықұлвн ұстаздық жолын 1918 жылы мектеп мұғалімінен бастады. 1924 жылы Мәскеудегі Халыққа білім берудің Орталық институтын тәмамдады: Оның тағылым алған ұстаздары А.Блонский, Н.К.Крупская секілді аса көрнекті ғалым-педагогтар болды. Институтты бітіргеннен кейін 1928 жылға дейін коммуна мектебінде, жалпы білім беретін орта мектептерде істеді, содан кейін Семейдің губерниялық халыққа білім беру бөлімінің әдістемелік-тексерушілік бөлімінің меңгерушісі қызметін атқарды. 1928-1943 жылдары Қазақ КСР Халық ағарту министрлігінде тексеруші-методист, ал 1943 жылдан өмірінің ақырына дейін педагогика ғылымдарының Ы.Алтынсарин атындағы ғылыми-зерттеу институтында ғылыми қызметкер, сектор меңгерушісі, директордың орынбасары, директоры болып істеді.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Оның тұңғыш ғылыми мақалалары «Темір қазық» (Мәскеу) және «Таң» (Семей) журналдарында жарық көрді. 1932 жылы профессор Ш.Әлжановпен бірге «Маркстік педагогика жәніндегі хрестоматия» деген еңбекті құрастырды. 1949 жылы «Ы.Алтынсариннің педагогикалық идеялары мен ағартушылық қызметі» атты монографиясын жазып, республикадағы педагогика ғылымы тарихына елеулі үлес қосты. </w:t>
      </w:r>
    </w:p>
    <w:p w:rsidR="00A30AB0" w:rsidRPr="006713C6"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Ә.Сыдықов архив материалдарына сүйене отырып, ХІХ ғасырдағы қазақ даласындағы оқу-ағарту ісінің жайын жан-жақты зерттеді. Монография кіріспеден, 6 тараудан және қосымша материалдардан тұрады. </w:t>
      </w:r>
    </w:p>
    <w:p w:rsidR="00A30AB0" w:rsidRPr="0061723E" w:rsidRDefault="00A30AB0" w:rsidP="00BE1AF8">
      <w:pPr>
        <w:spacing w:after="0"/>
        <w:jc w:val="both"/>
        <w:rPr>
          <w:rFonts w:ascii="Times New Roman" w:hAnsi="Times New Roman"/>
          <w:sz w:val="28"/>
          <w:szCs w:val="28"/>
          <w:lang w:val="kk-KZ"/>
        </w:rPr>
      </w:pPr>
      <w:r w:rsidRPr="006713C6">
        <w:rPr>
          <w:rFonts w:ascii="Times New Roman" w:hAnsi="Times New Roman"/>
          <w:sz w:val="28"/>
          <w:szCs w:val="28"/>
          <w:lang w:val="kk-KZ"/>
        </w:rPr>
        <w:t xml:space="preserve">      1-тарау «Ы.Алтынсаринге дейнгі қазақ өлкесіндегі халық ағарту ісінің жайы» деп аталады. Бұл тарауда ХVІІІ ғасырдың екінші жартысы мен ХІХ ғасырдың бірінші жартысы кезіндегі қазақ даласының орыс патшасына бағынуы, әскери қамалдардың салынуы, орыс-қазақ мектептерінің ашылуы</w:t>
      </w:r>
      <w:r w:rsidRPr="0061723E">
        <w:rPr>
          <w:rFonts w:ascii="Times New Roman" w:hAnsi="Times New Roman"/>
          <w:sz w:val="28"/>
          <w:szCs w:val="28"/>
          <w:lang w:val="kk-KZ"/>
        </w:rPr>
        <w:t xml:space="preserve">,  діни медреселер мен орыс-қазақ мектептерінің қатар өмір сүруі, орыс-қазақ мектептерін бітірушілерден жергілікті өкімдер, тілмаштар, писарьлар, мұғалімдердің даярлануы, діни оқу мен орыс-қазақ мектептеріндегі оқу ісінің мазмұны ашылып көрсетілген.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2-тарау «ХІХ ғасырдың 60-жылдарындағы педагогикалық қозғалыс және Ыбырай Алтынсаринге әсері» деп аталады. Онда К.Д.Ушинский бастаған демократиялық бағыттағы орыс педагогтарының ағартушылық идеялары, Ы.Алтынсарин мен Н.И.Ильминскийдің, В.В.Григорьевтің достық қарым-қатынасы, олардың өзара хат арқылы байланыс жасап пікірлесуі, оқулықтар жазуы, Ы.Алтынсариннің уездер мен болыстарда мектептер ашуы; қазақ балаларына орыс тілін үйретуі, Ильминский мен Ы.Алтынсариннің идеялық үндестіктері сөз болады.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3-тарау «Ы.Алтынсарин – қазақ өлкесінде орыс-қазақ мектептерінің, тұңғыш халық мектептерінің негізін салушы» деп аталады. Бұл тарауда автор Ы.Алтынсариннің инспекторлық қызметіне тоқталып, қай жылы қай уезде, қай болыста қандай мектептер ашқаны, интернаттар ұйымдастырғаны, ол мектептердегі оқудың мазмұны ашылып көрсетіледі.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4-тарау «Ы.Алтынсариннің педагогикалық идеялары» деп аталады. Онда Ы.Алтынсарин 1879 жылы Орынборда жазып шығарған «Қырғыз хрестоматиясы» оқулығына ғылыми-әдістемелік талдау жасалған. Хрестоматияға Ыбырайдың ауыз әдебиеті үлгілері – халық ертегі, аңыздары мен өзінің дидактикалық нақыл өлең, әңгімелерін енгізуі, оларда айтылған ой-пікірлер, сондай-ақ орыс, батыс педагогтары: Л.Н.Толстой, К.Д.Ушинский, Пауэлсонның шығармаларын аударып енгізуі сөз болып, ондағы педагогикалық-дидактикалық ойларға ғылыми талдау жасалған.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5-тарау «Ы.Алтынсарин мұғалімнің рөлі туралы. Ы.Алтынсариннің методикалық көзқарастары» деп аталады. Бұл тарауда ұлы педагогтың мұғалімдеп жөніндегі ой-пікірлері жан-жақты сөз болған. Оның  1879 жылы Орынборда басылып щыққан «Начальное руководство к обучению киргизов русскому языку» деген еңбегіне талдау жасалған. Ы.Алтынсариннің оқытудың методикасына ерекше көңіл бөлгені, оқуды екі тілде (орысша және қазақша) оқытуды қолданғаны, орыс тілін ана тілі негізінде үйретуді уағыздағаны айтылады. Автор «Алтынсарин К.Д.Ушинский идеясын қуаттап, мектептерде ана тілін үйретуді әжептеуір жоғары дәрежеде бастады. Ол ана тілін меңгермей тұрып орыс тілін үйретуге қарсы болды.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Балаларға оқу үшін ана тілінде қарапайым, қызықты көңілді әңгімелерді, ертектерді, мысалдарды, өлеңдерді ұсына отырып, Алтынсарин оларды осы арқылы қызықтырады. Алтынсариннің хрестоматиясы тақырыптарының байлығымен және жанрларының әр алуандығымен көзге түсетіні» дейді.</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6-тарау «Орыс-қазақ мектептерінің кейінгі халі. Алтынсарин қызметінің маңызы.» деп аталады. Бұл тарауда автор ХІХ ғасырдың екінші жартысында Қазақстанда ашылған «Жадид» мектептерінің мазмұнына тоқталады. оқулықтар мен оқу-әдістемелік құралдарына талдау жасайды. Ескі діни хадим оқу мен жаңа жадид оқуының айырмашылығын ашып көрсете келіп, Ы.Алтынсариннің ізбасарлары көрнекті метадист-педагогтар: Б.Өтетілеуов, С.Көбеев еңбектеріне терең талдау жасайды.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ХІХ ғасырдың екінші жартысында Қазақстанда арбаша «хадим» оқу және орыс-қазақ тіліндегі аралас мектептер қатар өмір сүрген еді. Орысша-қазақша аралас мектептердің діни «хадим» оқуына қарағанда белгілі жүйесі бар және дүнияуи ғылымдардан (математика, жағрапия, ана тілі, т.б.) мәлімет беретін прогресшіл мәні зор мектеп болды. Осы мектептерде оқулық, хрестоматия, жазу, күн тәртібін белгілеу, сабақ жүйесін қалыптастыру, жаңа алфавитпен оқыту, мұғалім кадрларын тәрбиелеу, еңбекке және адамгершілік мінез-құлыққа тәрбиелеу мәселелерін тұңғыш көтеруші, қазақ даласында К.Д.Ушинский, Л.Н.Толстойлардың педагогикалық идеяларын іске асырушы Ы.Алтынсарин болғанын ғылыми түрде дәлелдеді.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Алайда автордың Ыбырайдың ағартушлық идеясын миссионер Н.И.Ильминскийдің көзқарасымен байланыстыра қарастарып, Ыбырайды оның шәкірті деп қарауы, Орыс алфавитінің негізін салды деуі сол заман үшін тиімді болғанымен, ғылыми дәйексіз пікір еді. Ол үшін Ә.Сыдықовты да, тіпті, Ы.Алтынсариді де кәналауға болмайды. Ыбырай орыс миссионерлері Н.И.Ильминский, В.В.Катаринскийлерге арқа сүйемесе, патша самодержавиесінің  отарлау саясаты берік үстем болып тұрған кезде, оның ағартушылық идеяларының іске асуы, еңбектерінің жарық көруі екіталай еді. Сондықтан Ыбырай амалсыз орыс миссионерлеріне арқа сүйеуге мәжбүр болды.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Ал тоталитарлық, ұлы орысшылдық саясат үстемдік құрып тұрған кеңестік дәуірде Ә.Сыдықовтың да Ыбырайды орысшыл етіп көрсетпеуге әдді болды.  Бүгінгі еліміз егемендік алып отырған заманда Ыбырайдың ағартушылық көзқарасын қайта қарап зерттеу, сөйтіп шындықтың бетін ашу – педагог-ғалымдардың азаматтық парызы.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Ә.Сыдықов алдыңғы қатарлы  орыс зиялыларының педагогикалық идеялары мен прогресшіл көзқарасын насихаттауға көп еңбек сіңірді. Оның бастауымен Қазақстанда Н.Г.Чернышевскийдің, Н.А.Добролюбовтың, К.Д.Ушинскийдің, Н.К.Крупскаяның педагогикалық пікірлері жеке кітап болып басылып шықты.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Ә.Сыдықов республика халық ағарту ісі мен педагогикалық ой-пікірдің дамуы турасындағы мақалар жинағын құрастырушысы, авторы болды. Оның ғылыми-зерттеу еңбектері «Педагогика сөздігінде», «Кеңес Үлкен Энциклопедиясы жылнамасында», «Украин тіліндегі педагогика тарихы хрестоматиясында», тағы да басқадай басыымдарда жарық көрді.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Ә.Сыдықовтың оқуты методикасы саласындағы еңбегі де айтарлықтай. Ол бастауыш мектептерде ана тілінде сауат ашуға баулу жөнінде әдістемелік құрал жазып шығарды, осы проблема бойынша республикалық «Халық мұғалімі», «Қазақстан мектебі» журналында көптеген мақалалар жариялады.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Педагог-ғалымның педагогика және психология оқулықтарын ана тілімізге аударудағы еңбегі зор. Атап айтқанда, профессор В.М.Тепловтың, профессор К.Н.Корниловтың оқулықтары оның аударуымен жарық көрді.  Ғалым ғылыми кадрлар әзірлеуде де көп еңбек сіңірді. Оның басшылығымен ондаған ғылым кандидаттары шықты. </w:t>
      </w:r>
    </w:p>
    <w:p w:rsidR="00A30AB0" w:rsidRPr="0061723E" w:rsidRDefault="00A30AB0" w:rsidP="00BE1AF8">
      <w:pPr>
        <w:spacing w:after="0"/>
        <w:jc w:val="center"/>
        <w:rPr>
          <w:rFonts w:ascii="Times New Roman" w:hAnsi="Times New Roman"/>
          <w:b/>
          <w:sz w:val="28"/>
          <w:szCs w:val="28"/>
          <w:lang w:val="kk-KZ"/>
        </w:rPr>
      </w:pPr>
      <w:r w:rsidRPr="0061723E">
        <w:rPr>
          <w:rFonts w:ascii="Times New Roman" w:hAnsi="Times New Roman"/>
          <w:b/>
          <w:sz w:val="28"/>
          <w:szCs w:val="28"/>
          <w:lang w:val="kk-KZ"/>
        </w:rPr>
        <w:t>Әбдіхамит Сембаев</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Қазақтың белгілі педагогы, педагогика ғылмдарының докторы (1966),  профессор (1967), КСРО Педагогика академиясының корреспондент мүшесі (1967), Қазақ КСР-нің еңбек сіңінрген ғылым қайраткері Әбдіхамит Ібінейұлы Сембаев 1902 жылы Жезқазған облысының Шет ауданындағы Қарабұлақ ауылында дүниеге келген. Абай атындағы қазақ педагогика институтының химия факультетін бітірген. Еңбек жолын 1925 жылы мектеп оқытушысы, содан кейін ҚазКСР Оқу министрлігінің методисі ретінде бастаған.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1932-1941 жылдары Қазақ Ауылшаруашылық институтының ассистенті, химия кафедрасының меңгерушісі, осы институттың директоры болып қызмет істеген. 1941-1955 жылдары Қазақ КСР-нің оқу министрі. 1955-1963 жылдары Қазақ мемлекеттік университетінің проректоры және педагогика кафедрасының меңгерушісі болып жұмыс атқарған.  1963-1974 жылдары Ы.Алтынсарин атындағы  педагогика ғылымдары ғылыми-зерттеу институның  директоры болған. 1975 жылдан өмірінің соңғы күндеріне дейін Абай атындағы Қазақ педагогика институтының профессор-консультанты.</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Бұл мектептердің түлектері қазақ интеллегенциясының алдыңғы тобы: Ы.Алтынсарин, Ш.Уәлизанов, А.Құнанбаев, М.Сералин, С.Торайғыров, С.Дөнентаев, А.Байтұрсынов, М.Дулатов, С.Қозыбағаров, Б.Өтетілеуов, С.Көбеев, Б.Ізтөлин, Т.Жомартбаев, т.б. демократиялық-ағартушылық ой-пікірлеріне, олардың дүниетану көзқарастарының қалыптасуына әсер еткен Н.Г.Чернышевский, Н.А.Доролюбов, К.Д.Ушинский, Л.Н.Толстой, И.Н.Ульянов секілді ұлы педагогтардың ықпалы нақтылы фактілермен баяндалады.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Профессор Ә.Сембаев Қазақстандағы оқу-ағарту ісін жүргізудегі патшалы Ресейдің отарлау, орыстандыру саясатының сыр-сипатын ашуға біршама көңіл бөлген. Оған дәлел қазақ шонжарларының балаларынан жергілікті өкімдер даярлауды көздер ашқан кадет корпусының өзінде оқудың екі түрлі болғаны, қазақ байларының балалары әскери біліи алуына мейлінше ілек қойылған, олардың әскери құпиялар сырын орыс балаларындай білуге мүмкіндіктің болмағаны, қазақ балаларының оқытуға жұмсалатын қаржының мемлекет тарапынан бөлінбегені, соның салдарынан 19 жыл ішінде не бары 48 адамның оқу бітіргенін өкінішпен мәлімдейді. «Мәселен, - дейді Ә.Сембаев осы кітабының 33-бетінде – 1911 жылы Верныйдың ер балалар гимназиясында оқыған 316 орыс баласының (дворяндардың, чиновниктердің, қазақтардың, купецтердің балалары) қатарында қазақ шонжарларының 10 баласы ғана болған. Ресей патшасы отар аймақтарындағы оқу-ағарту мәселелеріне көңіл бөлмеді. Жан басына шаққанда жұмсалатын қаржы Ресейге қарағанда Ақмола облысы бойынша 1,5 есе, Семей облысында 3,5 есе, Бөкей ордасы мен Жетісуда 4 есе аз болды. Қазақстанда мектептер санының өте шабан өсіп, оқу сапасының төмен болуының негізгі себептерінің бірі осында еді» дегенді дәлел етеді. Ә.Сембаев патша үкіметінің отарлау саясатының негізгі мақсатының бұратана халықты қараңғылықта ұстау болғанын, жергілікті халықты ана тілінен айырып, орысша сөйлеуге, орысша оқуға мәжбүр етіп, біртіндеп христиан дініне енгізуді, сөйтіп шоқындыруды көздегенін айта келіп, архив материалдары бойынша жоғары дәрежелі бір орыс чиновнигінің 1830 жылы Орынбор әскери губернаторы граф Сухтеленге жазғант хатын  дәлелге келтіреді. Онда ол: «Мен қырғыздардың, (қазақтардың) қамын жеп, олардың көзін ашып, еуропалық халықтардың дәрежесіне жеткізбек болатын филантроптардың осындай әсіре тірліктеріне әуес емеспін. Қырғыздардың мәңгі бақи көшіп жүретін малшылар болып қалуын, олардың еш уақытта егін екпеуін, ғылымлы ған емес, қолөнерін де білмеуін шын ниетпен тілеймін», -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Автор бұратана халықтар жәнінде патшалы Ресей үкіметінің солақай саясатының салдарынан Қазақстандағы оқу-ағарту ісінің қанағаттанғысыз болуының үш түрлі себебін де ашып көрсетеді. Ол біріншіден мемлекет тарапынан оқу-ағарту ісіне бөлінген қаржының өте тапшылығынан болса, екіншіден мектеп үйлерінің, оқу құралдарының жетімсіздігінен, үшіншіден мұғалім кадрларының өте аздығынан болды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Қазан төңкерісіне дейін де, кеңестік дәуірдің алғашқы он жылы кезінде (1920-1930) ағарту ісіндегі идеялогиялық тартыс оқудың мазмұны жөнінде болғаны, араб жазуына негізделген діни оқудың алғашқы түрі (ХІХ ғасырдың екінші жартысы кезінде) «хадим» деп аталса, онда тек құранды жаттау, дін тарихын оқыту көзделсе, ал  ХХ ғасырдың алғашқы жиырма жылында «жадид» (төте оқыту) ағымының басым болғаны, олардың отарлау, орыстандыру саясатына қарсы бағыт ұстанғаны, оқушыларға дін тарихымен  бірге география, қоғам тарихы, табиғаттану, қазақ, орыс тілдері, есеп, т.б. адам өміріне керекті пәндердің оқытылғаны, Хадимге қарағанда, Жадид оқуының прогрессивті мәнінің болғаны баяндалады.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Автор ескі мектептерді революциялық жолмен қайта құрудағы А.В.Луначарский бастаған халыққа білім беру институтының орасан зор қызмет атқарғанына ерекше тоқталады. Жаңа құрылған кеңес мектептерін мұғалім кадрларымен қамтамасыз етуде партияның ұстаған саясаты: біріншіден, ескі оқыған интеллигент кадрларды пайдалану болса, екіншіден, арабша сауатты, бірақ арнаулы мамандығы жоқ, мұғалім болуға қабылеті бар адамдарды қысқа мерзімді курстар арқылы даярлау, үшіншіден, арнайы орта және жоғарғы оқу орындарының  студенттерін жедел оқытып (КомВУЗ-дар мен мұғалімдер семинарияларын), 2-3 жылда бітіріп, мектептерге мұғалімдікке жіберу мәселесін қолға алу арқылы шешілгенін айтады.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Ұлт республикаларындағы оқу-ағарту ісін жандандыру жолында кеңес үкіметі 1928 жылы 16 қазанда қабылдаған екі құжаттың «РСФСР-дің еңбек мектебі туралы ережесі» мен оқу-ағарту істері Мемлекеттік комиссияның қабылдаған «Бірыңғай еңбек мектептерінің негізгі принциптері» декларациясы маңызының күшті болғанына тоқталады. Бұл ереже бойынша еңбек мектебінің,  екі басқыш – оқу мерзімінің төрт жыл болып белгіленіп, 13 жастан 17  жасқа дейінгі балаларға арналғаны, бастауыш, училищелер, гимназиялар, реалдық училищелердің 1 және 2 басқыш мектеп болып қайта құрылғаны, ер балалар мен қыз балалардың бірге (Қазақ төңкерісіне дейін олар бөлек оқитын) және тегін оқыту мәселелерінің шешілгені, сондай-ақ мектеп жасындағы балаларды міндетті түрде оқуға тартып, бастауыш білімді іске асыру заңының енгізілгені айтылған.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Ресейдің отары болып келген Орта Азия, Қазақстан, Закавказье республикаларында ұлт кадрларын дайындауда РСФСР Халық ағарту комиссариатының 1918 жылы 31 қазандағы «Аз ұлттар мектептері туралы» қаулысының, қаншалықты рөль атқарғанын нақтылы фактілермен дәлелдеуге тырысқан. 1920-1929 жылдары арасында Орталық Ресей қалаларынан Қазақстандағы оқу-ағарту ісін жолға қоюға 50 мыңдай мұғалім кадрларының келгенін сөз етеді. М.К.Панков, М.Т.Широков, В.П.Пивнев, ерлі-зайыпты Ивановтар, В.Решетник, С.Н.Гричев, Д.С.Вечкутов, т.б. мұғалімдердің ерен еңбектері туралы да жақсы лебіздер білдірген. Кеңес үкіметінің алғашқы жылдарында жеті калада (Верный, Омск, Ақмола, Семей, Ақтөбе, Орынбор, Орал) мұғалімдер даярлайтын семинариялардың, сондай-ақ Ташкентте қазақ педучилищесінің ашылғанын, онда оқуға орта білімі бар еркек, әйелдердің алынғаны, ал орта білімі жоқтардың оқуға ерікті тыңдаушы ретінде қабылданғаны және жатақхана, степендиямен қамтамасыз етілгені айтылады.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 революциялық комитетінің халық тілегі бойынша 1920 жылыы 1 маусымнан бастап 1 мың мұғалім даярлайтын төрт алық курстар ашқаны, онда жеке пәндерді (тарих, география, тіл және әдебиет, математика, жаратылыстану, т.б.) оқыту методикасының арнайы пән ретінде жүргізілетіні пайымдалған.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Автор ұлт кадрларын даярлауда 1920 жылы Ордада ашылған Бөкей ағарту институтының рөліне де ерекше тоқталған. Ол ашылғанда не бары 22 оқушы және 11 оқытушының болғаны, ұлт кадрларының жетімсіздігінен сабақты орыс мұғалімдерінің бергені айтылған. 1920-1930 жылдары ауыл мұғалімдері балаларды оқытып қана қоймай, кешке үлкендерді де оқытып, сауатсыздықпен күрескені, қызыл отау ұйымдастырып, егіс даласы мен мал фермаларында концерттер қойып, лекциялар оқып, қабырға газеттерін шығарып, белсенді ағартушылық қызмет атқарғаны жайында, Ш.Қайдаров, В.П.Пивень, С.Алыбаев, т.б. сияқты қарт мұғалімдердің естеліктерін келтіре отырып баяндаған.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Монографияда  1920 жылы Қазақ АССР Халық ағарту комисссариатының құрылуы, онда алғаш не бары үш бөлімнің (мектеп, мектептен тыс тәрбие және балаларды қорау) болғаны, жергілікті халық ағарту орындары қызметкерлерімен тікелей байланыс жасап, басқару ісін жолға қою үшін 1921 жылы 18 қаңтарда Қазақстанның сол кездегі астанасы Орынборда халық ағарту мәселелеріне арналған тұңғыш Бүкілқазақстандық оқу-ағарту конференциясының шақырылғаны, онда: 1) ұйымдастыру мәселесі; 2) балаларды қорғау туралы; 3) бірыңғай еңбек мектептерін құру; 4) кәсіптік-техникалық білім беру; 5) саяси-ағарту жұмысы; 6) ғылыми-әдістемелік мәселелер жайында; 7) көркем-өнер секторының жұмысы; 8) халық ағарту жұмысын қаржыландыру, материалдық жабдықтармен қамтамасыз ету, т.б. мәселелердің қаралғаны айтылған (ол кезде тұңғыш Қазақ АССР Халық ағарту комиссариаты А.Байтұрсынов болған). Автор баяндағандай, конференция қабылдаған тезисте сол кездегі мектептердегі балалардың өздерін-өздері басқару тәртібінің рөлін теріске шығару, отбасылық тәрбиені зиянды деп бағалап, барлық балаларды балалар үйіне жинап, мектептік-коммуналдық тәрбие беру керек деген теріс көзқарастың етек алуы жайында, сондай-ақ Ресейде 20 жыл бойы (1907-1927) марапатталып келген балаға еркін тәрбие беру жөніндегі Дж.Дьюидің «Әр адамның дүниеге келгенде өзімен бірге ала келетін қадір-қасиетін, қабылетін өсіріп дамыту» теориясының конференцияның тәрбие жөніндегі тезисінен өзекті орын алғаны сыналады.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Сондай-ақ профессор Ә.Сембаев өзінің осы еңбегінің 208-215-беттерінде араб әліппесінен латын әліппесіне 1930 жылы кешудің, кейін (1939) орыс графикасына кешудің прогресшіл мәнін, ғылыми терминдерді біл ізге салып қалыптастыру, балаларға екі бірдей әліппені (орыс және ана тілі бойынша) үйретудің қиындығынан құтқару, оқулықтарды бірыңғай алфавитпен басып шығару (орысша және қазақша оқулықтарға бірыңғай графиканы қолдануы) т.б. мәселелерге негіздей отырып дәлелдеуге тырысқан. А.Байтұрсынов сынды оқымысты тіл ғалымдарының қазақ әліппесінің негізін өзгертуге (араб әрпінен латынға көшіруге) қарсы болған «реакциялық» көзқарастарын айыптайды. Алайда Қазақстанда он жыл ішінде алфавитті екі рет өзгертудің, халықтың сауатын тежеуге әкеп соқтырғаны, ғасырлар бойғы архив қазынасында жатқан мәдени  мұраларды оқуға кейінгі жастардың мүмкіндігінің шектелгенінінің шындық екені. Бұл мәселеде А.Байтұрсынов пікірінің дұрыстығын бүгінде өмірдің өзі дәлелдеп отыр. (Ол жөнінде Ә.Сембаевты кінәлауға болмайды, саясатқа қарсы тұрған А.Байтұрсынов, М.Жұмабаев, М.Дулатов сынды қазақ зиялыларының тағдырының қалай болғанын біз тарихтан жақсы білеміз.)</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Конференцияның мақұлдауымен   «Қазақ АССР халық ағарт у комиссариаты және жергілікті бөлімдер туралы» ереже бойынша: а) ұйымдастыру орталығы; ә) білім орталығы (академцентр); б) абалаларға әлеуметтік  және политехникалық білім беру Бас басқармасы; в) кәсіптік-техникалық білім дәне жоғары оқу орындары Бас басқармасы; г) үлкендерге мектептен тыс білім беру және саяси-ағарту жұмысының Бас басқармасы; ғ) мемлекеттік баспа Бас басқармасы; д) әдебиет және баспа істерінің Бас басқармасы құрылды.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Білім орталығы (Академцентр) халық комиссариатының ғылыми, оқу-ағарту және көркемөнер қызметіне ортақ жалпы теориялық және  бағдарламалық басшылық етті. Бұл орталықтың ағарту ісінің ір түрлі салалары үшін жоспар жасау, оқу орындарының оқу жоспарлары мен бағдарламаларын, оқу-әдістемелік құралдарын жасау, ғылыми-әдістемелік жұмыстарды бір ізге салу ісімен айналысқаны, сондай-ақ ғылыми еңбектердің қолжазбаларын қарап, сапасын анықтау, баспаға ұсыну мәселелерімен шұғылданғаны, 1933 жылы Академцентрдің негізінде Қазақстандағы ұлт мектептерін оқу-әдістемелік құралдармен қамтамасыз ететін педагогикалық ғылыми-зерттеу институтының құрылғаны, онда алғашқыда үш сектордың (политехникалық және қоғамдық пәндерді оқыту, педагогика тарихы) болғаны, Ш.Әлжанов, Қ.Жұбанов, С.Қожахметов, Ш.Кәрібаев, Ш.Сарыбаев, Г.Бегалин, Ә.Сыдықов, П.Г.Хамутов, С.Қоқымбаев сияқты білгір әдіскер-ғалымдардың еңбек еткені, бұлардың кейбір жинақтарының КСРО халықтары мектеп ісі мен педагогикасының тарихын баяндайтын одақтық оқу құралдарына енгізілгені де айтылады. Монографияда Қазақстанда 1930-1940 жылдардағы оқу-ағарту ісінің жедел қарқынмен дамуы, стандартты мектептердің салынуы да баяндалған.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Ұлы Отан соғысы жылдарындағы ұлт мектептерінің «Барлығы да майдан үшін, барлығы да жауды талқандау үшін» ұранымен еңбек етуі, жау уакытша басып алған қалалардан жетім балаларды Қазақстанға әкеліп, балалар үйлерін ұйымдастыру, кешкі жұмысшы жастар мектептерін ашу, жалпыға сегіз жылдық және орта білім беруге көшу, ұлт мектептерінде орыс тілін тереңдетіп оқыту, оқуды өнімді еңбекпен ұштастыру, жастарға политехникалық білім беру, білімнің  сапасын жақсарту (емтихан алуды енгізу), аттестат беру, кабинеттік жүйемен оқыту, мектеп-интернаттар ұйымдастыру, т.б. мәселелердің ғылыми-әлеуметтік негізін ашуға барынша күш жұмсаған. Автор кеңестік дәуірдегі ұлт мектептерінің әр он жылдағы (1930, 1940, 1950, 1960) сандық және сапалық өсуін цифрлармен (таблицалар бойынша) дәлелдеп көрсеткен.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Қазақстанда кадрлар даярлау, мұғалімдердің білімін жетілдіру саласындағы соңғы 35-40 жыл ішіндегі табыстарға да кеңінен тоқталып, 1929 жылы Қазақстанда бір ғана жоғары оқу орны (Қазақтың Абай атындағы мемлекеттік университеті) болса, оның санының 1965 жылы 41-ге жеткені айтылады. Онда 92 мамандық бойынша кадрлар даярланатынын, студенттер санының 265 мыңнан асатынын сөз еткен. Онығң ішінде өзі он шақты жыл еңбек еткен бүгінгі әл-Фараби атындағы Қазақ университеті мен Абай атындағы Қазақ педагогика институтының оқу ісіне кеңінен тоқталған. Педагог кадрлар мен ғалымдар даярлауда осы оқу орындарында ұзақ жылдар жемісті еңбек еткен академиктер мен профессорлар М.Әуезов, О.Жәутіков, Т.Дарханбаев, Қ.Жұмалиев, М.Ғабдуллин, А.Тұрсынбаев, т.б. еңбектері де автордың назарынан тыс қалмаған. Олардың ғылыми-зерттеу еңбектеріне жан-жақты терең, талдау жасап, мән-мағынасын аша түскен.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Профессор Ә.Сембаев: «Жастарды еңбекке саналы түрде жауаптылықпен қарап, коллектившілдік және қоғамдық борышты сезіну рухында тәрбиелеуде, білім беру мен тәрбие ісінде кеңес мектептерінің көп жылдық бай тәжірибесін пайдаланудың қажеттігін баса айтқан. Бүгінгі қоғамды қайта құру, нарықтық экономикағы көшу кезінде адамның жеке қабылетін тәрбиелеп жетілдіруде, сөйтіп, кадрлар даярлауда оқыту мен тәрбие беру ісінің өткендегі бай тәжірибесіне сүйенбей, жан-жақты жетілген саналы азамат тәрбиелеу мүмкін емес».</w:t>
      </w:r>
    </w:p>
    <w:p w:rsidR="00A30AB0" w:rsidRPr="0061723E" w:rsidRDefault="00A30AB0" w:rsidP="00BE1AF8">
      <w:pPr>
        <w:spacing w:after="0"/>
        <w:jc w:val="center"/>
        <w:rPr>
          <w:rFonts w:ascii="Times New Roman" w:hAnsi="Times New Roman"/>
          <w:b/>
          <w:sz w:val="28"/>
          <w:szCs w:val="28"/>
          <w:lang w:val="kk-KZ"/>
        </w:rPr>
      </w:pPr>
      <w:r w:rsidRPr="0061723E">
        <w:rPr>
          <w:rFonts w:ascii="Times New Roman" w:hAnsi="Times New Roman"/>
          <w:b/>
          <w:sz w:val="28"/>
          <w:szCs w:val="28"/>
          <w:lang w:val="kk-KZ"/>
        </w:rPr>
        <w:t>Төлеген Тәжібаев</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Кеңес үкіметі жылдарында қазақ психологиясы ғылымының дамуына Ж.Аймауытовтан кейінгі елеулі үлес қосқан үлкен ғалым, белгілі мемлекет қайраткері және дипломат, біртуар ардагер азамат Т.Тәжібаев Оңтүстік Қазақстан облысының Арыс ауданына қарасты (бұрынғы Сырдария губерниясы Қараспан облысының) 9-ауылында дүниеге келді. Ол 1917 жылы жұт пен аштықта әке-шешесінен, туған-туысқандарынан айырылып, тұл жетім болып қалады. Сол кездегі кейбір қайырымды адамдардың көмегімен Арыстағы бастауыш мектепке түсіп оқиды, кейіннен балалар үйінде тәрбиеленеді. Шымкент педтехникумын үздік бітіріп, (Т.Тәжібаевтың осы техникумының сол кездегі директоры Ж.Аймауытовтан педагогика мен психологиядан дәріс алғаны архив құжаттары арқылы белгілі болып отыр), бірер жыл ұстаздық еткеннен кейін, Мәскеудегі Н.К.Крупская атындағы Тәрбие академиясына жолдама алып, оны 1935 жылы аяқтап, сол жылы психилогия кафедрасына аспирантураға қалдырылады. Сол жылдары ол әлемдік психологтардың еңбектерімен танысады. Солардың бірі – Л.С.Высотскийдің (1896-1934) психологиялық мұрасына арналған көлемі 80 беттік қолжазба. Ол 1938 жылы «К.Д.Ушинский – Ресейдегі педагогикалық психологияның негізін қалаушы» деген тақырыпта кандидаттық диссертация қорғаған соң кешікпей Алматыға келіп, Абай атындағы Қазақ педагогика институтында психологиядан дәріс бере бастайды. 1938-1964 жылдары ҚазПИ мен ҚазГУ-де доцент, профессор, кафедра меңгерушісі болады. 1940 жылы Қазақ КСР Оқу халық комиссары болып тағайындалады, 1941 жылы Қазақ КСР Халық Комиссарлары Кеңесі төрағасының орынбасарлығына жоғарылатылып, кейіннен Сыртқы істер және Мәдениет министрі қызметін атқарды. Қазақ университетіне ректор болды, біраз жыл дипломатиялық қызметтерде істеді. Ол 1949 жылы психологияның профессоры атағына ие болады, 1957 жылы Қазақ КСР Ғылым академиясының толық мүшесі болып сайланды. 1962 жылы Ленинградта «ХІХ ғасырдың екінші жартысында Қазақстандағы халық ағарту ісі, мектеп пен педагогикалық ой-пікірдің дамуы» атты тақырыпта докторлық диссертация қорғады.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Осы жылдар ішінде (1938-1964) үлкен қоғамдық, мемлекеттік жауапты қызметтермен айналысып жүргеніне қарамастан, бірнеше көлемді монография, жүзден аса ғылыми мақалалар жазып үлгерді. Бұл еңбектерінде психолгия және педагогиканың теориясы мен тарихы, ұлттық мінез бен этнопсихология, халықтық педагогика, мораль, этика мәселелері сан қырынан сөз болды.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Т.Тәжібаевтың ғылыми ізденістері негізінен екі бағыттың төңірегінде, атап айтқанда, ұлт тілінде психологиядан оқу құралдарын құрастыру мен халқымыздың педагогикалық және психологиялық ой-пікірлердің дамуы, қалыптасу мен зерттеу ісіне бағышталды.</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Төл тіліміздегі ғылыми психология Ұлы Отан соғысынан бұрынғы жылдардың өзінде-ақ өркен жая бастаған еді. Өйткені 1938 жылдан бастап «Халық мұғалімі» журналының беттерінде Т.Тәжібаевтың осы ғылым төңірегінде жазған біраз мақалалары жарық көрді. Бұл еңбектерінде ол бұрын әр жерде шашырап, белгілі жүйеге түспей жүрген ұлттық психологиялық терминдерді саралап, ғылымның төл тілімізде тамыр жая түсуіне жағдай жасады. Т.Тәжібаевтың «Жалпы психология» деген үлкен еңбегінде (1951, 1993) психология ғылымының теориялық негіздері баяндалады. Бұл – 1940, 1946 жылдары жарық көрген профессор С.Л.Рубинштейннің «Основы общей психологии» (1930 жылы орыс тілінде 2 том болып басылып шықты) атты кітабының ғылыми принциптерімен астарлас, дүниежүзілік классикалық психологияның  іргелі теориялық қағидаларынан мол мағлұмат беретін, Ж.Аймауытов кітаптарынан кейінгі кесек психологиялық еңбек. Мұнда осы ғылымның екі жарым мың жылдық тарихына қатысы бар біраз мәселелер, оның негізгі бағыттары мен ағымдары жайында келелі сөз қозғалады. Мәселен, осы айтылған жайт «Психология ғылымының пәні» атты бөлімде баяндалса, кітаптың қалған тарауларында: жеке адам (кісі, тұлға) оның іс-әрекетінің түрлері, бұлардың өзіндік психологиялық астарлары, сондай-ақ адамның басты-басты жан қуаттары: түйсіну мен қабылдау, елестету мен ес, зейін мен дағды, елестер мен ес, ойлау мен сөйлеу, қиыл мен сезім, ерік-жігер, т.б. ғылыми талдауға алынады. Мұнда, сондай-ақ адамның жеке дара қасиеттері: темперамент, мінез, қабылет, қызығу, т.б. мәселелер сөз болады. Бұлардың бәрі өмірден алыған нақтылы мысал, фактілермен тәптіштеп түсіндіріледі. Әрине кітаптың негізгі желісі бұдан 50 жыл бұрын түзілген. Сондықтан мұнда психология ғылымының соңғы жетіктіктерін баяндайтын кейбір тақырыптардың нақ орын алмағаны түсінікті. Осы айтылғанға орай, психология дәрістері мен оқулықтарына соңғы кездері енгізілген жаңа тақырыптар («ұжым мен топ психологиясы», «қарым-қатынас психологиясы», т.б.) оқу құралдарында кездеспейді. Бірақ бұлар жөнінде басқа тарауларда аз болса да мағлұмат беріліп отырады. Мәселен, қарым-қатынастың түрлері жайлы «Сөйлеу» тарауында, ал ұжым, топ психологиясы туралы «Жеке адам» тарауының ішінде баяндалған. Дағды мен әдеттің психологиялық астарлары туралы мәлімет қазіргі кітаптардағыдай «Іс-әрекет психологиясы» атты тарауда берілмей, өз алдына жеке тақырып ретінде алынуы автордың өзіндік ғылыми позициясының сонылығын байқатады. Бірақ осы айтылғандар психологиялық категорияларды ұғынып түсінуге оншама кедергі келтірмейді, өйткені ғылымның іргелі мәселелері кітаптан толық орын алған. Бір есте боларлық жайт, психологиядан түрлі ұлт тілдерінде жарық көрген оқу құралдары мен оқулықтардың негізгі құрылымы соңғы 50 жыл ішінде оншама өзгеріске түсе қойған жоқ. Психология дәрісі де көп уақыт бойына өзгеріске түсе қоймайтын математика, физика, лингвистика сияқты дәстүрлі классикалық пәндермен үндес болғаны абзал. Әрине кітапта психологияның 40-жылдардағы қазақша баламалардың бірен-сараны қазіргі өзгеріске түскені де ескеретін жайт екені белгілі.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«Қазақтардың әр нәрсенің жаратушы құдайы бар деп жалбарынуы адам табиғат құшағында тіршілік етіп, өмір сүреді... адам өлерінде өзі де аруаққа айналып, құдыретті күш болып саналады... Шаманизмнің негізі табиғатты жаратушы күш деп бағалауда жатыр. Шоқан осы көзқарасты дұрыс аңғара білген»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 Шоқанның діни көзқарасын талдай келе, «қазақ даласына орыстың мәдениетімен бірге татар молдалары арқылы мұсылман діні қатар енді. Бірақ, қазақтар мұсылман дініне онша беріле қоймаған халық. Шоқан осыны көре білді. Ол орысша оқуды, өнер-білімді орыстан үйренуді насихаттады. Еуропаша оқып, білім алу арқылы ғана халықтың мәдениеті көтеріледі, сауаты ашылады деп қорытындыға келді»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 «Шоқан отандастарының орысша оқып, білім алуын жақтағанда қазақ халқы өзінің, ұлттық ерекшеліктерін сақтай отырып, Еуропаша білім алуын аңсады, озық мәдениет пен білімді елінің игілігіне жұмсауды армандады. Бұны Шоқан нағыз халқын сүйген патриот азамат екенін көрсете білгендік деп бағалауға болады»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Т.Тәжібаевтың Ы.Алтынсарин жөніндегі пікірі де нақты тұжырымды болып шыққан. «Шоқан, Абай «қалың елі қазағының» мәдениетті ел болуын аңсап, армандаса, сол мақсатты көздеп, өз еңбектерін жазса, Ыбырай күнтіз-түні жан аямай, ел аралап, еңбек етіп, қаржы жинап, тер төгіп, ағартушулық идеяны шынайы іске асырушы болды. Бұл жағынан қарағанда Ыбырайдың ағартушылық еңбегін Ж.Руссо, И.Песталоции, Л.ТОлстой сияқты орыс, батыс ағартушыларымен теңестіркге болар еді» деп оған зор баға береді.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 Абайдың психологиялық көзқарасына тұңғыш терең талдау жасап, дұрыс баға берген ғалым. Ол Абайдың адам бес сезім мүшесі арқылы дүниені сезіп біледі деген қағидасына тоқтала келе, «Бәрін көріп білуге, ұғынып, зерттеп тануға ұмтылу адам жанының ең тамаша қасиеті болып табылады. Егер адам табиғатты көзге көрінген я көрінбеген жасырын сырларын я толық, я жартылай, бөлшектеп болса да тануға ұмтылмайтын болса, онда ол адам емес. Ондайларда адам жаны емес, айуан жаны ғана болады» деп көрсетеді.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Т.Тәжібаев Абайдың «Отыз сегізінші сөзіне» талдау жасап, «Абайдың түсінігінше күллі адам баласын қор қылатын үш нәрсе бар. Сонан қашпақ керек. Әуелі надандық, екіншісі еріншектік, үшіншісі залымдық деп білесің. Надандық – білім, ғылымның жоқтығынан пайда болады. Ал еріншектік өз еркін билей алмай, салғырттыққа салынудан пайда болса, залымдық жүректің таза болмауынан болса керек. Дүниеден еш нәрсені оларсыз біліп болмайды» дегенді айтады.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Автор Абай өлеңдерінен үзінді келтіре отырып, мінез, ерік, қайрат, жігер, ақыл-сезім, сабырлылық, ойлылық дегендерге ғылыми анықтама береді. «Ыстық қайрат, нұрлы ақыл, жылы жүрек» адам бойында жарасымдық тапса ғана Абай айтқандай, «толық адам» дүниеге келеді деп қорытынды жасайды. Т.Тәжібаев «Абайдың түсінігінше, адам үнемі әрекеттену, іздену үстінде болуы керек. Әрекетін доғару адамның құруы. Ол өзінің ақыл-ойы тудырған дағдыларын, ізденіп тапқан ілімі мен кәсібін үздіксіз дамытып, жетілдіріп отыруға тиіс. Ал егер бұл айтылғандар ұзақ уақыт өзгеріссіз қалса, онда тоқырау пайда болады, тіпті олардың жоғалып кетуі де, сондай-ақ адамның өзі нанбастай болып өзгеріп кетуі де мүмкін»... дейді. Яғни адамның бойындағы білімге құмарлық пен тәрбиенің үздіксіз жетілуде болдатын үрдіс екенін дәлелдейді.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Ғалымның тұжырымдауынша,Абай тек асқан кемеңгер, ойшыл ақын емес, ол сонымен бірге қазақтан шыққан ірі философ, психологиялық білімдер жүйесін насихаттаумен айналысқан ғұлама. Байырғы қазақ тілінің сарқылмас бұлағынан сусындай отырып, Абай ұлттық психологиялық ұғымдардың негізін қалады. Ол қазақтың жазба әдебие тілінің негізін қалаумен шектелмей, сонымен қатар ұлттық философиялық және психологиялық білімдер саласына қатысы бар ұғым, түсініктерді саралап берген еді.  Бар өмірін туған халқының игілігіне сарп еткен Т.Тәжібаев еңбектерінің қазіргі жас буынға ғылыми-тәлімдік  тағылымы аз болмаса керек. </w:t>
      </w:r>
    </w:p>
    <w:p w:rsidR="00A30AB0" w:rsidRPr="0061723E" w:rsidRDefault="00A30AB0" w:rsidP="00BE1AF8">
      <w:pPr>
        <w:spacing w:after="0"/>
        <w:jc w:val="center"/>
        <w:rPr>
          <w:rFonts w:ascii="Times New Roman" w:hAnsi="Times New Roman"/>
          <w:b/>
          <w:sz w:val="28"/>
          <w:szCs w:val="28"/>
          <w:lang w:val="kk-KZ"/>
        </w:rPr>
      </w:pPr>
      <w:r w:rsidRPr="0061723E">
        <w:rPr>
          <w:rFonts w:ascii="Times New Roman" w:hAnsi="Times New Roman"/>
          <w:b/>
          <w:sz w:val="28"/>
          <w:szCs w:val="28"/>
          <w:lang w:val="kk-KZ"/>
        </w:rPr>
        <w:t>Қартбай Бержанов</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Қазақстан педагогика ғылымының дамуына елеулі үлес қосқан ғалым-ұстаз, педагогика ғылымдарының докторы, профессор Қ.Бержанов 1924 жылы Батыс Қазақстан облысының Тайпақ ауданында дүниеге келген. Ата-анадан ерте жетім қалған ол балалар үйінде тәрбиеленеді. 1943 жылы Орал қаласында орта мектеппен қоса, музыка мектебінің скрипка класын да үздік бағамен бітіреді. Сол жылы Алматыға келіп, Абай атындағы Қазақ педагогика институтының тарих факультетіне түседі. Оны 1947 жылы айрықша дипломмен бітіреді. Оқып жүріп, №12 қазақ орта мектебінде тарих пәнінен сабақ береді. 1947-1951 жылдар арасында осы институттың педагогика кафедрасына аспирант және ассистенті болды. Қ.Бержанов 1951 жылы ірі ғалым Р.Г.Лембергтің жетекшілігімен «Қазақстан мұғалімдерінің қоғамдық және мәдени ағартушылық қызметі тарихынан» деген тақырыпта кандидаттық дисертация қорғады. Ол диссертациясында «Кеңес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 мәселелерді зерттейді. Қартбай Бекенұлы ғылыми-зерттеу, ұстаздық жұмысымен қатар, қоғамдық жұмыстарға да белсене араласады. 1957-1961 жылдары Қазақ мемлекеттік қыздар Педагогика институтының проректоры, әрі Педагогика және психология кафедрасының меңгерушісі болады. 1961-1967 жылдары ҚазПИ-де оқытушы бола жүріп, «Халық ағарту саласындағы орыс-қазақ ынтымағы туралы» (1965) деген тақырыпта докторлық диссертация қорғады.</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1967-1976 жылдар аралығында С.М.Киров атындағы Қазақ мемлекеттік университетінің педагогика және психология кафедрасының меңгерушісі қызметін атқарады. «Оқу-ағарту саласындағы орыс-қазақ ынтымағы» атты еңбегінде автор қазақ даласының Ресей империясы қол астына бағынғаннан кейінгі тұңғыш ашылған орыс-қазақ мектептері мен (Орынбор, Омбы қалаларында ашылған) әскери шендегі офицерлер даярлайтын кадет корпусының оқу жүйелерін сөз етеді. Осы корпустарды оқып бітірген Г.Н.Потанин, Ш.Уәлиханов, В.И.Вагин, Г.Өскенбаев, С.Бабаджанов, Ә.Диваев, Н.Ф.Анненский сияқты зиялы қауымның игілікті істеріне кеңінен тоқталып, сөз еткен. Әсіресе қазақ фольклорын жинап, зерттеуші Ә.Диваев пен Г.Потанин еңбектеріне ерекше тоқталған. Ә.Диваевтың халықтың шешендік сөздері сен тыйым сөздерді, «Лұқпан өкім», «Жиренше шешен», «Алдаркөсе», «Қырық өтірік», «Қорқыт туралы аңыздар», «Үш дана кеңесі», т.б. аңыз-әңгімелерді жинауына тоқталып, ол шығармалардың тәлімдік мәнін ашуға зер салған. Ал «Оқу-ағартудағы халықтар достығы» атты еңбегінде 1879 жылы Ташкентте ашылған Түркістан мұғалімдер семинариясының жұмысына тоқталады. Семинарияның 1917 жылға дейін Орта Азия мен Оңтүстік Қазақстанның орыс және аралас мектептері үшін мұғалімдер даярлайтын бірден бір оқу орны болғаны, онда орыс тілі, тарих, география, дін тарихы, есеп сабағымен бірге, қазақ, өзбек тілдерінің де оқытылғаны, Петербург университетінің шығыс факультетін бітірген Я.Я.Лютш сияқты прогресшіл зиялылардың сабақ бергені, оның Сырдария қазақтарының аңыз-әңгіме, ертегілер негізінде «Қазақ хрестоматиясы» (1883) атты кітап жазғаны, Лютштің талантты шәкірті Ешмухамед Букиннің «Русско-киргизский и киргизско-русский словарь» (1883) атты кітап жазып шығарғаны, оның дене, ақыл-ой тәрбиесі жайында «Туркестанские ведомости» газетіне бірнеше мақалалар жазып тұрғаны айтылады. «Е,Букин сонымен бірге қазақтың халық шығармашылығының ағартушулық, білімдік және тәрбиелік рөлін насихаттап, оларды халықтық педаогика ерекшеліктерінің өте қасиетті құралы ретінде пайдаланудың қажеттілігіне баса көңіл аударды» дейді.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Қ.Бержанов «Тәрбие мен білім берудің бірлігі»деген еңбегінде «тәрбие», «білім беру», «оқыту» ұғымдарының бір-бірімен байланысы, мән-мағынасы жайын теориялық тұрғыдан баяндайды. Автор жастарға білім беру ісін тәрбиемен тығыз байланыстыра жүргізуді қуаттап, «жастарды біліммен қаруландыра отырып, оларға бұрынғы ұрпақтардың тарихи тәжірибесін меңгеруді үйрету керек, онсыз қоғамның дамуы болмақ емес. Білімді меңгеру үстінде адамның көзқарасы мен нанымдары қалыптасады. Тәрбие мен білім бірін-бірі осылай толықтыратын және кеңіте түсетін бір процестің екі қанаты» деген қорытынды жасайды.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Қ.Бержанов жастарды адамгершілікке, имандылыққа, тәрбиелеудегі халықтық тәжірибенің мән-мағынасын да зерттеп, ғылыми ой-пікірлер түйінін жасаған болатын. Оған автордың 1964 жылы «Қазақстан мұғалімі» газетінің 2-санында жарияланған «Алтынсарин ашқан тұңғыш қазақ мектебіне 100 жыл» атты мақаласы мен өзінің аспиранты К.Сейталиевпен бірге «Қазақстан мектебі» журналының 1970 жылғы 3-саныда жариялаған «Жастарды адамгершілікке тәрбиелеудің жолдары» атты мақаласы дәлел бола алады. Алғашқы мақалада Ы.Алтынсариннің қамқорлығымен мұғалім болып шыққан оның шәкірттері: Б.Өтетілеуов, Ғ.Балғынбеков, С.Көбеевтердің Ыбырай жолын қуып, жастарды ізгілікке, адамгершілікке, еңбексүйгіштікке тәрбиелеудегі іс-тәжірибелеріне кеңінен тоқталған.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Ал «Жастарды адамгершікке тәрбиелеу» атты мақаласында Шоқан, Ыбырай, Абай салған достық, қайырымдылық, адалдық, шыншылдық, еңбексүйгіштік сияқты ізгі қасиеттердің мән-мағынасына терең тоқтала келіп, бүгінгі жастарды тәрбиелеуде олардың берік ұстаным болатынына зор сенім білдірген. «Қазіргі жастар ұлы ағартушы педагог аталарының өнегелі өсиетінен тағлым алу арқылы елін, жерін сүйетін, отаншыл асыл азамат болып шығары сөзсіз» деген тұжырым жасаған. </w:t>
      </w:r>
    </w:p>
    <w:p w:rsidR="00A30AB0" w:rsidRPr="0061723E" w:rsidRDefault="00A30AB0" w:rsidP="00BE1AF8">
      <w:pPr>
        <w:spacing w:after="0"/>
        <w:jc w:val="both"/>
        <w:rPr>
          <w:rFonts w:ascii="Times New Roman" w:hAnsi="Times New Roman"/>
          <w:sz w:val="28"/>
          <w:szCs w:val="28"/>
          <w:lang w:val="kk-KZ"/>
        </w:rPr>
      </w:pPr>
      <w:r w:rsidRPr="0061723E">
        <w:rPr>
          <w:rFonts w:ascii="Times New Roman" w:hAnsi="Times New Roman"/>
          <w:sz w:val="28"/>
          <w:szCs w:val="28"/>
          <w:lang w:val="kk-KZ"/>
        </w:rPr>
        <w:t xml:space="preserve">      Оның батыстың, орыстың ұлы педагогтары: Ж.Руссо, М.Лермонтов туралы, көрнекті қазақ ғалымы, педагог Т.Тәжібаев еңбектері жайында жазған мақалалары ғылым ой түйіндерінің сонылығымен көзге түсті. Қ.Бержановтың қазақ кеңес педагогика ғылымының дидактика, эстетика, этика саласында жазған еңбектері де өзінің ғылыми дәйектілігімен ұстаздар қауымын сүйсіндірген еді.  </w:t>
      </w:r>
    </w:p>
    <w:p w:rsidR="00A30AB0" w:rsidRPr="0061723E" w:rsidRDefault="00A30AB0" w:rsidP="00BE1AF8">
      <w:pPr>
        <w:rPr>
          <w:sz w:val="28"/>
          <w:szCs w:val="28"/>
          <w:lang w:val="kk-KZ"/>
        </w:rPr>
      </w:pPr>
    </w:p>
    <w:p w:rsidR="00A30AB0" w:rsidRPr="0061723E" w:rsidRDefault="00A30AB0" w:rsidP="00260B2D">
      <w:pPr>
        <w:spacing w:after="0"/>
        <w:jc w:val="both"/>
        <w:rPr>
          <w:rFonts w:ascii="Times New Roman" w:hAnsi="Times New Roman"/>
          <w:sz w:val="28"/>
          <w:szCs w:val="28"/>
          <w:lang w:val="kk-KZ"/>
        </w:rPr>
      </w:pPr>
    </w:p>
    <w:p w:rsidR="00A30AB0" w:rsidRDefault="00A30AB0" w:rsidP="00260B2D">
      <w:pPr>
        <w:spacing w:after="0"/>
        <w:jc w:val="both"/>
        <w:rPr>
          <w:rFonts w:ascii="Times New Roman" w:hAnsi="Times New Roman"/>
          <w:sz w:val="28"/>
          <w:szCs w:val="28"/>
          <w:lang w:val="kk-KZ"/>
        </w:rPr>
      </w:pPr>
    </w:p>
    <w:p w:rsidR="00A30AB0" w:rsidRDefault="00A30AB0" w:rsidP="00260B2D">
      <w:pPr>
        <w:spacing w:after="0"/>
        <w:jc w:val="both"/>
        <w:rPr>
          <w:rFonts w:ascii="Times New Roman" w:hAnsi="Times New Roman"/>
          <w:sz w:val="28"/>
          <w:szCs w:val="28"/>
          <w:lang w:val="kk-KZ"/>
        </w:rPr>
      </w:pPr>
    </w:p>
    <w:p w:rsidR="00A30AB0" w:rsidRDefault="00A30AB0" w:rsidP="00260B2D">
      <w:pPr>
        <w:spacing w:after="0"/>
        <w:jc w:val="both"/>
        <w:rPr>
          <w:rFonts w:ascii="Times New Roman" w:hAnsi="Times New Roman"/>
          <w:sz w:val="28"/>
          <w:szCs w:val="28"/>
          <w:lang w:val="kk-KZ"/>
        </w:rPr>
      </w:pPr>
    </w:p>
    <w:p w:rsidR="00A30AB0" w:rsidRPr="0061723E" w:rsidRDefault="00A30AB0" w:rsidP="00260B2D">
      <w:pPr>
        <w:spacing w:after="0"/>
        <w:jc w:val="both"/>
        <w:rPr>
          <w:rFonts w:ascii="Times New Roman" w:hAnsi="Times New Roman"/>
          <w:sz w:val="28"/>
          <w:szCs w:val="28"/>
          <w:lang w:val="kk-KZ"/>
        </w:rPr>
      </w:pPr>
    </w:p>
    <w:p w:rsidR="00A30AB0" w:rsidRDefault="00A30AB0" w:rsidP="00260B2D">
      <w:pPr>
        <w:spacing w:after="0"/>
        <w:jc w:val="both"/>
        <w:rPr>
          <w:rFonts w:ascii="Times New Roman" w:hAnsi="Times New Roman"/>
          <w:b/>
          <w:sz w:val="32"/>
          <w:szCs w:val="32"/>
          <w:lang w:val="kk-KZ"/>
        </w:rPr>
      </w:pPr>
      <w:r w:rsidRPr="00395767">
        <w:rPr>
          <w:rFonts w:ascii="Times New Roman" w:hAnsi="Times New Roman"/>
          <w:b/>
          <w:sz w:val="32"/>
          <w:szCs w:val="32"/>
          <w:lang w:val="kk-KZ"/>
        </w:rPr>
        <w:t>4 Модуль.</w:t>
      </w:r>
      <w:r w:rsidRPr="00395767">
        <w:rPr>
          <w:rFonts w:ascii="Times New Roman" w:hAnsi="Times New Roman"/>
          <w:sz w:val="32"/>
          <w:szCs w:val="32"/>
          <w:lang w:val="kk-KZ"/>
        </w:rPr>
        <w:t xml:space="preserve">  </w:t>
      </w:r>
      <w:r w:rsidRPr="00395767">
        <w:rPr>
          <w:rFonts w:ascii="Times New Roman" w:hAnsi="Times New Roman"/>
          <w:b/>
          <w:sz w:val="32"/>
          <w:szCs w:val="32"/>
          <w:lang w:val="kk-KZ"/>
        </w:rPr>
        <w:t>Қазақстанның қазіргі уақыттағы педагогика ғылымы</w:t>
      </w:r>
    </w:p>
    <w:p w:rsidR="00A30AB0" w:rsidRPr="00395767" w:rsidRDefault="00A30AB0" w:rsidP="00260B2D">
      <w:pPr>
        <w:spacing w:after="0"/>
        <w:jc w:val="both"/>
        <w:rPr>
          <w:rFonts w:ascii="Times New Roman" w:hAnsi="Times New Roman"/>
          <w:sz w:val="32"/>
          <w:szCs w:val="32"/>
          <w:lang w:val="kk-KZ"/>
        </w:rPr>
      </w:pPr>
    </w:p>
    <w:p w:rsidR="00A30AB0" w:rsidRPr="00093B1B" w:rsidRDefault="00A30AB0" w:rsidP="00395767">
      <w:pPr>
        <w:jc w:val="both"/>
        <w:rPr>
          <w:rFonts w:ascii="Times New Roman" w:hAnsi="Times New Roman"/>
          <w:b/>
          <w:sz w:val="28"/>
          <w:szCs w:val="28"/>
          <w:lang w:val="kk-KZ"/>
        </w:rPr>
      </w:pPr>
      <w:r>
        <w:rPr>
          <w:rFonts w:ascii="Times New Roman" w:hAnsi="Times New Roman"/>
          <w:b/>
          <w:sz w:val="28"/>
          <w:szCs w:val="28"/>
          <w:lang w:val="kk-KZ"/>
        </w:rPr>
        <w:t xml:space="preserve">12-дәріс. </w:t>
      </w:r>
      <w:r w:rsidRPr="00395767">
        <w:rPr>
          <w:rFonts w:ascii="Times New Roman" w:hAnsi="Times New Roman"/>
          <w:b/>
          <w:sz w:val="28"/>
          <w:szCs w:val="28"/>
          <w:lang w:val="kk-KZ"/>
        </w:rPr>
        <w:t>Т</w:t>
      </w:r>
      <w:r w:rsidRPr="00093B1B">
        <w:rPr>
          <w:rFonts w:ascii="Times New Roman" w:hAnsi="Times New Roman"/>
          <w:b/>
          <w:sz w:val="28"/>
          <w:szCs w:val="28"/>
          <w:lang w:val="kk-KZ"/>
        </w:rPr>
        <w:t>әуелсіздік алған жылдардағы Қазақстандағы (</w:t>
      </w:r>
      <w:r w:rsidRPr="00395767">
        <w:rPr>
          <w:rFonts w:ascii="Times New Roman" w:hAnsi="Times New Roman"/>
          <w:b/>
          <w:sz w:val="28"/>
          <w:szCs w:val="28"/>
          <w:lang w:val="kk-KZ"/>
        </w:rPr>
        <w:t>1991ж-</w:t>
      </w:r>
      <w:r w:rsidRPr="00093B1B">
        <w:rPr>
          <w:rFonts w:ascii="Times New Roman" w:hAnsi="Times New Roman"/>
          <w:b/>
          <w:sz w:val="28"/>
          <w:szCs w:val="28"/>
          <w:lang w:val="kk-KZ"/>
        </w:rPr>
        <w:t>қазіргі уақытқа дейін) педагогикалық ғылымның дамуы</w:t>
      </w:r>
    </w:p>
    <w:p w:rsidR="00A30AB0" w:rsidRDefault="00A30AB0" w:rsidP="00395767">
      <w:pPr>
        <w:jc w:val="both"/>
        <w:rPr>
          <w:rFonts w:ascii="Times New Roman" w:hAnsi="Times New Roman"/>
          <w:sz w:val="28"/>
          <w:szCs w:val="28"/>
          <w:lang w:val="kk-KZ"/>
        </w:rPr>
      </w:pPr>
      <w:r w:rsidRPr="00093B1B">
        <w:rPr>
          <w:rFonts w:ascii="Times New Roman" w:hAnsi="Times New Roman"/>
          <w:b/>
          <w:sz w:val="28"/>
          <w:szCs w:val="28"/>
          <w:lang w:val="kk-KZ"/>
        </w:rPr>
        <w:t>Мақсаты:</w:t>
      </w:r>
      <w:r>
        <w:rPr>
          <w:rFonts w:ascii="Times New Roman" w:hAnsi="Times New Roman"/>
          <w:b/>
          <w:sz w:val="28"/>
          <w:szCs w:val="28"/>
          <w:lang w:val="kk-KZ"/>
        </w:rPr>
        <w:t xml:space="preserve"> </w:t>
      </w:r>
      <w:r w:rsidRPr="00D76DD6">
        <w:rPr>
          <w:rFonts w:ascii="Times New Roman" w:hAnsi="Times New Roman"/>
          <w:sz w:val="28"/>
          <w:szCs w:val="28"/>
          <w:lang w:val="kk-KZ"/>
        </w:rPr>
        <w:t>Т</w:t>
      </w:r>
      <w:r>
        <w:rPr>
          <w:rFonts w:ascii="Times New Roman" w:hAnsi="Times New Roman"/>
          <w:sz w:val="28"/>
          <w:szCs w:val="28"/>
          <w:lang w:val="kk-KZ"/>
        </w:rPr>
        <w:t>әуелсіздік алған жылдардағы Қазақстандағы педагогикалық ғылымның дамуы тенденциялары мен сипаттамасын беру.</w:t>
      </w:r>
    </w:p>
    <w:p w:rsidR="00A30AB0" w:rsidRPr="00093B1B" w:rsidRDefault="00A30AB0" w:rsidP="0061723E">
      <w:pPr>
        <w:spacing w:after="0" w:line="240" w:lineRule="auto"/>
        <w:jc w:val="both"/>
        <w:rPr>
          <w:rFonts w:ascii="Times New Roman" w:hAnsi="Times New Roman"/>
          <w:b/>
          <w:sz w:val="28"/>
          <w:szCs w:val="28"/>
          <w:lang w:val="kk-KZ"/>
        </w:rPr>
      </w:pPr>
      <w:r w:rsidRPr="00093B1B">
        <w:rPr>
          <w:rFonts w:ascii="Times New Roman" w:hAnsi="Times New Roman"/>
          <w:b/>
          <w:sz w:val="28"/>
          <w:szCs w:val="28"/>
          <w:lang w:val="kk-KZ"/>
        </w:rPr>
        <w:t>Жоспар</w:t>
      </w:r>
      <w:r>
        <w:rPr>
          <w:rFonts w:ascii="Times New Roman" w:hAnsi="Times New Roman"/>
          <w:b/>
          <w:sz w:val="28"/>
          <w:szCs w:val="28"/>
          <w:lang w:val="kk-KZ"/>
        </w:rPr>
        <w:t>ы</w:t>
      </w:r>
      <w:r w:rsidRPr="00093B1B">
        <w:rPr>
          <w:rFonts w:ascii="Times New Roman" w:hAnsi="Times New Roman"/>
          <w:b/>
          <w:sz w:val="28"/>
          <w:szCs w:val="28"/>
          <w:lang w:val="kk-KZ"/>
        </w:rPr>
        <w:t>:</w:t>
      </w:r>
    </w:p>
    <w:p w:rsidR="00A30AB0" w:rsidRPr="001677FD" w:rsidRDefault="00A30AB0" w:rsidP="0061723E">
      <w:pPr>
        <w:pStyle w:val="ListParagraph"/>
        <w:numPr>
          <w:ilvl w:val="0"/>
          <w:numId w:val="28"/>
        </w:numPr>
        <w:spacing w:after="0" w:line="240" w:lineRule="auto"/>
        <w:ind w:left="0"/>
        <w:jc w:val="both"/>
        <w:rPr>
          <w:rFonts w:ascii="Times New Roman" w:hAnsi="Times New Roman"/>
          <w:sz w:val="28"/>
          <w:szCs w:val="28"/>
          <w:lang w:val="kk-KZ"/>
        </w:rPr>
      </w:pPr>
      <w:r w:rsidRPr="00D76DD6">
        <w:rPr>
          <w:rFonts w:ascii="Times New Roman" w:hAnsi="Times New Roman"/>
          <w:sz w:val="28"/>
          <w:szCs w:val="28"/>
          <w:lang w:val="kk-KZ"/>
        </w:rPr>
        <w:t>Т</w:t>
      </w:r>
      <w:r>
        <w:rPr>
          <w:rFonts w:ascii="Times New Roman" w:hAnsi="Times New Roman"/>
          <w:sz w:val="28"/>
          <w:szCs w:val="28"/>
          <w:lang w:val="kk-KZ"/>
        </w:rPr>
        <w:t>әуелсіздік алған жылдардағы Қазақстандағы педагогикалық зерттеулердің негізгі бағыттары.</w:t>
      </w:r>
    </w:p>
    <w:p w:rsidR="00A30AB0" w:rsidRDefault="00A30AB0" w:rsidP="0061723E">
      <w:pPr>
        <w:pStyle w:val="ListParagraph"/>
        <w:numPr>
          <w:ilvl w:val="0"/>
          <w:numId w:val="28"/>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Қазақстандық ғалым</w:t>
      </w:r>
      <w:r w:rsidRPr="001677FD">
        <w:rPr>
          <w:rFonts w:ascii="Times New Roman" w:hAnsi="Times New Roman"/>
          <w:sz w:val="28"/>
          <w:szCs w:val="28"/>
          <w:lang w:val="kk-KZ"/>
        </w:rPr>
        <w:t>-</w:t>
      </w:r>
      <w:r>
        <w:rPr>
          <w:rFonts w:ascii="Times New Roman" w:hAnsi="Times New Roman"/>
          <w:sz w:val="28"/>
          <w:szCs w:val="28"/>
          <w:lang w:val="kk-KZ"/>
        </w:rPr>
        <w:t>педагогтардың отандық және  әлемдік педагогиканың дамуына қосқан үлестері.</w:t>
      </w:r>
    </w:p>
    <w:p w:rsidR="00A30AB0" w:rsidRDefault="00A30AB0" w:rsidP="0061723E">
      <w:pPr>
        <w:pStyle w:val="ListParagraph"/>
        <w:numPr>
          <w:ilvl w:val="0"/>
          <w:numId w:val="28"/>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Қазақстанның педагогика ғылыми және білім беру жүйесінің дамуы саласындағы реформалар.</w:t>
      </w:r>
    </w:p>
    <w:p w:rsidR="00A30AB0" w:rsidRDefault="00A30AB0" w:rsidP="00395767">
      <w:pPr>
        <w:jc w:val="both"/>
        <w:rPr>
          <w:rFonts w:ascii="Times New Roman" w:hAnsi="Times New Roman"/>
          <w:b/>
          <w:sz w:val="24"/>
          <w:szCs w:val="24"/>
          <w:lang w:val="kk-KZ"/>
        </w:rPr>
      </w:pPr>
    </w:p>
    <w:p w:rsidR="00A30AB0" w:rsidRPr="00A77E9F" w:rsidRDefault="00A30AB0" w:rsidP="0061723E">
      <w:pPr>
        <w:spacing w:after="0" w:line="240" w:lineRule="auto"/>
        <w:jc w:val="both"/>
        <w:rPr>
          <w:rFonts w:ascii="Times New Roman" w:hAnsi="Times New Roman"/>
          <w:b/>
          <w:sz w:val="24"/>
          <w:szCs w:val="24"/>
          <w:lang w:val="kk-KZ"/>
        </w:rPr>
      </w:pPr>
      <w:r w:rsidRPr="00A77E9F">
        <w:rPr>
          <w:rFonts w:ascii="Times New Roman" w:hAnsi="Times New Roman"/>
          <w:b/>
          <w:sz w:val="24"/>
          <w:szCs w:val="24"/>
          <w:lang w:val="kk-KZ"/>
        </w:rPr>
        <w:t>Әдебиеттер:</w:t>
      </w:r>
    </w:p>
    <w:p w:rsidR="00A30AB0" w:rsidRPr="00A77E9F" w:rsidRDefault="00A30AB0" w:rsidP="0061723E">
      <w:pPr>
        <w:pStyle w:val="ListParagraph"/>
        <w:numPr>
          <w:ilvl w:val="0"/>
          <w:numId w:val="29"/>
        </w:numPr>
        <w:spacing w:after="0" w:line="240" w:lineRule="auto"/>
        <w:ind w:left="0"/>
        <w:jc w:val="both"/>
        <w:rPr>
          <w:rFonts w:ascii="Times New Roman" w:hAnsi="Times New Roman"/>
          <w:sz w:val="24"/>
          <w:szCs w:val="24"/>
        </w:rPr>
      </w:pPr>
      <w:r w:rsidRPr="00A77E9F">
        <w:rPr>
          <w:rFonts w:ascii="Times New Roman" w:hAnsi="Times New Roman"/>
          <w:sz w:val="24"/>
          <w:szCs w:val="24"/>
          <w:lang w:val="kk-KZ"/>
        </w:rPr>
        <w:t xml:space="preserve">Қазақстан Республикасының «Білім беру» Заңы. </w:t>
      </w:r>
      <w:r w:rsidRPr="00A77E9F">
        <w:rPr>
          <w:rFonts w:ascii="Times New Roman" w:hAnsi="Times New Roman"/>
          <w:sz w:val="24"/>
          <w:szCs w:val="24"/>
        </w:rPr>
        <w:t>–</w:t>
      </w:r>
      <w:r w:rsidRPr="00A77E9F">
        <w:rPr>
          <w:rFonts w:ascii="Times New Roman" w:hAnsi="Times New Roman"/>
          <w:sz w:val="24"/>
          <w:szCs w:val="24"/>
          <w:lang w:val="kk-KZ"/>
        </w:rPr>
        <w:t xml:space="preserve">Астана, </w:t>
      </w:r>
      <w:r w:rsidRPr="00A77E9F">
        <w:rPr>
          <w:rFonts w:ascii="Times New Roman" w:hAnsi="Times New Roman"/>
          <w:sz w:val="24"/>
          <w:szCs w:val="24"/>
        </w:rPr>
        <w:t>2007.</w:t>
      </w:r>
    </w:p>
    <w:p w:rsidR="00A30AB0" w:rsidRPr="00A77E9F" w:rsidRDefault="00A30AB0" w:rsidP="0061723E">
      <w:pPr>
        <w:pStyle w:val="ListParagraph"/>
        <w:numPr>
          <w:ilvl w:val="0"/>
          <w:numId w:val="29"/>
        </w:numPr>
        <w:spacing w:after="0" w:line="240" w:lineRule="auto"/>
        <w:ind w:left="0"/>
        <w:jc w:val="both"/>
        <w:rPr>
          <w:rFonts w:ascii="Times New Roman" w:hAnsi="Times New Roman"/>
          <w:sz w:val="24"/>
          <w:szCs w:val="24"/>
        </w:rPr>
      </w:pPr>
      <w:r w:rsidRPr="00A77E9F">
        <w:rPr>
          <w:rFonts w:ascii="Times New Roman" w:hAnsi="Times New Roman"/>
          <w:sz w:val="24"/>
          <w:szCs w:val="24"/>
          <w:lang w:val="kk-KZ"/>
        </w:rPr>
        <w:t xml:space="preserve">Қазақстан Республикасындағы білім беруді Дамытудың </w:t>
      </w:r>
      <w:r w:rsidRPr="00A77E9F">
        <w:rPr>
          <w:rFonts w:ascii="Times New Roman" w:hAnsi="Times New Roman"/>
          <w:sz w:val="24"/>
          <w:szCs w:val="24"/>
        </w:rPr>
        <w:t xml:space="preserve">2011-2020 </w:t>
      </w:r>
      <w:r w:rsidRPr="00A77E9F">
        <w:rPr>
          <w:rFonts w:ascii="Times New Roman" w:hAnsi="Times New Roman"/>
          <w:sz w:val="24"/>
          <w:szCs w:val="24"/>
          <w:lang w:val="kk-KZ"/>
        </w:rPr>
        <w:t xml:space="preserve"> жылдарға арналған мемлекетік бағдарламасы.</w:t>
      </w:r>
      <w:r w:rsidRPr="00A77E9F">
        <w:rPr>
          <w:rFonts w:ascii="Times New Roman" w:hAnsi="Times New Roman"/>
          <w:sz w:val="24"/>
          <w:szCs w:val="24"/>
        </w:rPr>
        <w:t>-</w:t>
      </w:r>
      <w:r w:rsidRPr="00A77E9F">
        <w:rPr>
          <w:rFonts w:ascii="Times New Roman" w:hAnsi="Times New Roman"/>
          <w:sz w:val="24"/>
          <w:szCs w:val="24"/>
          <w:lang w:val="kk-KZ"/>
        </w:rPr>
        <w:t xml:space="preserve"> Астана, 2011.</w:t>
      </w:r>
    </w:p>
    <w:p w:rsidR="00A30AB0" w:rsidRPr="00A77E9F" w:rsidRDefault="00A30AB0" w:rsidP="0061723E">
      <w:pPr>
        <w:pStyle w:val="ListParagraph"/>
        <w:numPr>
          <w:ilvl w:val="0"/>
          <w:numId w:val="29"/>
        </w:numPr>
        <w:spacing w:after="0" w:line="240" w:lineRule="auto"/>
        <w:ind w:left="0"/>
        <w:jc w:val="both"/>
        <w:rPr>
          <w:rFonts w:ascii="Times New Roman" w:hAnsi="Times New Roman"/>
          <w:sz w:val="24"/>
          <w:szCs w:val="24"/>
        </w:rPr>
      </w:pPr>
      <w:r w:rsidRPr="00A77E9F">
        <w:rPr>
          <w:rFonts w:ascii="Times New Roman" w:hAnsi="Times New Roman"/>
          <w:sz w:val="24"/>
          <w:szCs w:val="24"/>
          <w:lang w:val="kk-KZ"/>
        </w:rPr>
        <w:t>Қазақстан Республикасының 2005-1010 жылдарда білім беруді дамыту мемлекеттік бағдарламасы. – Алматы, 2004.</w:t>
      </w:r>
    </w:p>
    <w:p w:rsidR="00A30AB0" w:rsidRPr="00A77E9F" w:rsidRDefault="00A30AB0" w:rsidP="0061723E">
      <w:pPr>
        <w:pStyle w:val="ListParagraph"/>
        <w:numPr>
          <w:ilvl w:val="0"/>
          <w:numId w:val="29"/>
        </w:numPr>
        <w:spacing w:after="0" w:line="240" w:lineRule="auto"/>
        <w:ind w:left="0"/>
        <w:jc w:val="both"/>
        <w:rPr>
          <w:rFonts w:ascii="Times New Roman" w:hAnsi="Times New Roman"/>
          <w:sz w:val="24"/>
          <w:szCs w:val="24"/>
        </w:rPr>
      </w:pPr>
      <w:r w:rsidRPr="00A77E9F">
        <w:rPr>
          <w:rFonts w:ascii="Times New Roman" w:hAnsi="Times New Roman"/>
          <w:sz w:val="24"/>
          <w:szCs w:val="24"/>
          <w:lang w:val="kk-KZ"/>
        </w:rPr>
        <w:t>Қазақстан Республикасының</w:t>
      </w:r>
      <w:r w:rsidRPr="00A77E9F">
        <w:rPr>
          <w:rFonts w:ascii="Times New Roman" w:hAnsi="Times New Roman"/>
          <w:sz w:val="24"/>
          <w:szCs w:val="24"/>
        </w:rPr>
        <w:t xml:space="preserve">2005 </w:t>
      </w:r>
      <w:r w:rsidRPr="00A77E9F">
        <w:rPr>
          <w:rFonts w:ascii="Times New Roman" w:hAnsi="Times New Roman"/>
          <w:sz w:val="24"/>
          <w:szCs w:val="24"/>
          <w:lang w:val="kk-KZ"/>
        </w:rPr>
        <w:t>жылға дейінгі білім беруді дамыту тұжырамдамасы // Егемен Қазақстан, 2003, 26 желтоқсан.</w:t>
      </w:r>
    </w:p>
    <w:p w:rsidR="00A30AB0" w:rsidRPr="00A77E9F" w:rsidRDefault="00A30AB0" w:rsidP="0061723E">
      <w:pPr>
        <w:spacing w:after="0" w:line="240" w:lineRule="auto"/>
        <w:jc w:val="both"/>
        <w:rPr>
          <w:rFonts w:ascii="Times New Roman" w:hAnsi="Times New Roman"/>
          <w:sz w:val="24"/>
          <w:szCs w:val="24"/>
          <w:lang w:val="kk-KZ"/>
        </w:rPr>
      </w:pPr>
    </w:p>
    <w:p w:rsidR="00A30AB0" w:rsidRDefault="00A30AB0" w:rsidP="00395767">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Тәуелсіздік алған жылдардағы Қазақстандағы педагогика ғылымының дамуының жаңа кезеңі басталды. Бұл ең алдымен ұлттық тәуелсіздік арқасында қазақ халқының рухани құндылықтарының қайта өрлеуі, отанымыздың әлеуметтік</w:t>
      </w:r>
      <w:r w:rsidRPr="00062760">
        <w:rPr>
          <w:rFonts w:ascii="Times New Roman" w:hAnsi="Times New Roman"/>
          <w:sz w:val="28"/>
          <w:szCs w:val="28"/>
          <w:lang w:val="kk-KZ"/>
        </w:rPr>
        <w:t>-</w:t>
      </w:r>
      <w:r>
        <w:rPr>
          <w:rFonts w:ascii="Times New Roman" w:hAnsi="Times New Roman"/>
          <w:sz w:val="28"/>
          <w:szCs w:val="28"/>
          <w:lang w:val="kk-KZ"/>
        </w:rPr>
        <w:t>экономикалық дамуы, әлемдегі жаңа саяси беделі мен жаңа қазақстандық білім беру жүйесін қалыптастыруға деген қажеттіліктер отандық педагогика ғылыми алдына күрделі міндеттерді қояды. Егеменділік жылдары қазақстандық білім жүйесі және педагогика ғылыми даму кең мүмкіндіктер ашылды. Педагогика ғылымының қарқынды дамуы, әсіресе кадрлық потенциалының мәнді артуы байқалады.</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Педагогикалық зерттеу орталықтарының саны артуы және сапасының жақсаруы, ғылыми</w:t>
      </w:r>
      <w:r w:rsidRPr="00561A94">
        <w:rPr>
          <w:rFonts w:ascii="Times New Roman" w:hAnsi="Times New Roman"/>
          <w:sz w:val="28"/>
          <w:szCs w:val="28"/>
          <w:lang w:val="kk-KZ"/>
        </w:rPr>
        <w:t>-</w:t>
      </w:r>
      <w:r>
        <w:rPr>
          <w:rFonts w:ascii="Times New Roman" w:hAnsi="Times New Roman"/>
          <w:sz w:val="28"/>
          <w:szCs w:val="28"/>
          <w:lang w:val="kk-KZ"/>
        </w:rPr>
        <w:t>педагогикалық басылымдар көлемінің, университеттер жанындағы ғылыми</w:t>
      </w:r>
      <w:r w:rsidRPr="00561A94">
        <w:rPr>
          <w:rFonts w:ascii="Times New Roman" w:hAnsi="Times New Roman"/>
          <w:sz w:val="28"/>
          <w:szCs w:val="28"/>
          <w:lang w:val="kk-KZ"/>
        </w:rPr>
        <w:t>-</w:t>
      </w:r>
      <w:r>
        <w:rPr>
          <w:rFonts w:ascii="Times New Roman" w:hAnsi="Times New Roman"/>
          <w:sz w:val="28"/>
          <w:szCs w:val="28"/>
          <w:lang w:val="kk-KZ"/>
        </w:rPr>
        <w:t>педагогикалық кадрлар даярлау жүйесі (магистратура, аспирантура, доктарантуралардың) ашылуы, әр аймақта педагогикалық ғылымдар салалары бойынша ғылыми дәрежелер алу үшін кандидаттық және доқторлық диссертацияларды қорғау кеңестерінің ашылғандығы соған дәлел болады. Отандық педагогика ғылыми ғалымдық ғылым әлеміне де ене бастады. Қазақстандық педагог</w:t>
      </w:r>
      <w:r w:rsidRPr="00561A94">
        <w:rPr>
          <w:rFonts w:ascii="Times New Roman" w:hAnsi="Times New Roman"/>
          <w:sz w:val="28"/>
          <w:szCs w:val="28"/>
          <w:lang w:val="kk-KZ"/>
        </w:rPr>
        <w:t>-</w:t>
      </w:r>
      <w:r>
        <w:rPr>
          <w:rFonts w:ascii="Times New Roman" w:hAnsi="Times New Roman"/>
          <w:sz w:val="28"/>
          <w:szCs w:val="28"/>
          <w:lang w:val="kk-KZ"/>
        </w:rPr>
        <w:t>ғалымдар еңбектері әлемнің дамыған елдерінде жариялануы, жетістіктерінің мойындауын ерекше атап өту мүмкін.</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Тәуелсіздік алған жылдардағы Қазақстандағы педагогикалық зерттеулердің негізгі бағыттары:</w:t>
      </w:r>
    </w:p>
    <w:p w:rsidR="00A30AB0" w:rsidRPr="00561A94" w:rsidRDefault="00A30AB0" w:rsidP="00395767">
      <w:pPr>
        <w:spacing w:after="0" w:line="240" w:lineRule="auto"/>
        <w:jc w:val="both"/>
        <w:rPr>
          <w:rFonts w:ascii="Times New Roman" w:hAnsi="Times New Roman"/>
          <w:sz w:val="28"/>
          <w:szCs w:val="28"/>
          <w:lang w:val="kk-KZ"/>
        </w:rPr>
      </w:pPr>
      <w:r w:rsidRPr="00D02ADD">
        <w:rPr>
          <w:rFonts w:ascii="Times New Roman" w:hAnsi="Times New Roman"/>
          <w:sz w:val="28"/>
          <w:szCs w:val="28"/>
          <w:lang w:val="kk-KZ"/>
        </w:rPr>
        <w:t xml:space="preserve">1) </w:t>
      </w:r>
      <w:r>
        <w:rPr>
          <w:rFonts w:ascii="Times New Roman" w:hAnsi="Times New Roman"/>
          <w:sz w:val="28"/>
          <w:szCs w:val="28"/>
          <w:lang w:val="kk-KZ"/>
        </w:rPr>
        <w:t xml:space="preserve"> (Қ.Б.Жарықбаев, С.Қ.Қалиев, С.А.Ұзақбаева, А.А.Қалыбекова, К.Ж.Қожахметова, Р.Қ.Дүйсембинова, А.Табылдиев, Қ.Болеев, Қ.Қ.Шалғынбаева, Т.Әлсатов т.б.);</w:t>
      </w:r>
    </w:p>
    <w:p w:rsidR="00A30AB0" w:rsidRPr="00D02ADD" w:rsidRDefault="00A30AB0" w:rsidP="00395767">
      <w:pPr>
        <w:spacing w:after="0" w:line="240" w:lineRule="auto"/>
        <w:jc w:val="both"/>
        <w:rPr>
          <w:rFonts w:ascii="Times New Roman" w:hAnsi="Times New Roman"/>
          <w:sz w:val="28"/>
          <w:szCs w:val="28"/>
          <w:lang w:val="kk-KZ"/>
        </w:rPr>
      </w:pPr>
      <w:r w:rsidRPr="00D02ADD">
        <w:rPr>
          <w:rFonts w:ascii="Times New Roman" w:hAnsi="Times New Roman"/>
          <w:sz w:val="28"/>
          <w:szCs w:val="28"/>
          <w:lang w:val="kk-KZ"/>
        </w:rPr>
        <w:t>2)</w:t>
      </w:r>
      <w:r>
        <w:rPr>
          <w:rFonts w:ascii="Times New Roman" w:hAnsi="Times New Roman"/>
          <w:sz w:val="28"/>
          <w:szCs w:val="28"/>
          <w:lang w:val="kk-KZ"/>
        </w:rPr>
        <w:t xml:space="preserve"> педагог</w:t>
      </w:r>
      <w:r w:rsidRPr="00D02ADD">
        <w:rPr>
          <w:rFonts w:ascii="Times New Roman" w:hAnsi="Times New Roman"/>
          <w:sz w:val="28"/>
          <w:szCs w:val="28"/>
          <w:lang w:val="kk-KZ"/>
        </w:rPr>
        <w:t>-</w:t>
      </w:r>
      <w:r>
        <w:rPr>
          <w:rFonts w:ascii="Times New Roman" w:hAnsi="Times New Roman"/>
          <w:sz w:val="28"/>
          <w:szCs w:val="28"/>
          <w:lang w:val="kk-KZ"/>
        </w:rPr>
        <w:t>мамандарды  теориялық</w:t>
      </w:r>
      <w:r w:rsidRPr="00D02ADD">
        <w:rPr>
          <w:rFonts w:ascii="Times New Roman" w:hAnsi="Times New Roman"/>
          <w:sz w:val="28"/>
          <w:szCs w:val="28"/>
          <w:lang w:val="kk-KZ"/>
        </w:rPr>
        <w:t>-</w:t>
      </w:r>
      <w:r>
        <w:rPr>
          <w:rFonts w:ascii="Times New Roman" w:hAnsi="Times New Roman"/>
          <w:sz w:val="28"/>
          <w:szCs w:val="28"/>
          <w:lang w:val="kk-KZ"/>
        </w:rPr>
        <w:t>әдіснамалық проблемалары (Н.Д.Хмель, В.Л.Ким, А.А.Калюжаный, К.А.Дүйсенбаев, А.А.Қалыбекова, Қ.Т.Ыбырайымжанов, Н.К.Ахметов, Б.А.Альмухамбетов, И.Б.Сихымбаев, А.Б.Абибуллаева т.б,);</w:t>
      </w:r>
    </w:p>
    <w:p w:rsidR="00A30AB0" w:rsidRPr="00E644DF"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3)</w:t>
      </w:r>
      <w:r>
        <w:rPr>
          <w:rFonts w:ascii="Times New Roman" w:hAnsi="Times New Roman"/>
          <w:sz w:val="28"/>
          <w:szCs w:val="28"/>
          <w:lang w:val="kk-KZ"/>
        </w:rPr>
        <w:t xml:space="preserve"> Салыстырмалы педагогика (А.Қ.Құсайынов, З.У.Кенесарина т.б.);</w:t>
      </w:r>
    </w:p>
    <w:p w:rsidR="00A30AB0" w:rsidRPr="00E644DF"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4)</w:t>
      </w:r>
      <w:r>
        <w:rPr>
          <w:rFonts w:ascii="Times New Roman" w:hAnsi="Times New Roman"/>
          <w:sz w:val="28"/>
          <w:szCs w:val="28"/>
          <w:lang w:val="kk-KZ"/>
        </w:rPr>
        <w:t xml:space="preserve"> Мектептану, педагогикалық менеджмент (Қ.Ж.Қарақұлов, Т.Баймолдаев т.б.);</w:t>
      </w:r>
    </w:p>
    <w:p w:rsidR="00A30AB0" w:rsidRPr="00E644DF"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5)</w:t>
      </w:r>
      <w:r>
        <w:rPr>
          <w:rFonts w:ascii="Times New Roman" w:hAnsi="Times New Roman"/>
          <w:sz w:val="28"/>
          <w:szCs w:val="28"/>
          <w:lang w:val="kk-KZ"/>
        </w:rPr>
        <w:t xml:space="preserve"> Этномәдени білім беру (Ж.Ж.Наурызбай, Ш.М.Мұхтарова т.б.);</w:t>
      </w:r>
    </w:p>
    <w:p w:rsidR="00A30AB0" w:rsidRPr="00E644DF"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6)</w:t>
      </w:r>
      <w:r>
        <w:rPr>
          <w:rFonts w:ascii="Times New Roman" w:hAnsi="Times New Roman"/>
          <w:sz w:val="28"/>
          <w:szCs w:val="28"/>
          <w:lang w:val="kk-KZ"/>
        </w:rPr>
        <w:t xml:space="preserve"> инновациялық білім беру, мектеп оқу</w:t>
      </w:r>
      <w:r w:rsidRPr="00E644DF">
        <w:rPr>
          <w:rFonts w:ascii="Times New Roman" w:hAnsi="Times New Roman"/>
          <w:sz w:val="28"/>
          <w:szCs w:val="28"/>
          <w:lang w:val="kk-KZ"/>
        </w:rPr>
        <w:t>-</w:t>
      </w:r>
      <w:r>
        <w:rPr>
          <w:rFonts w:ascii="Times New Roman" w:hAnsi="Times New Roman"/>
          <w:sz w:val="28"/>
          <w:szCs w:val="28"/>
          <w:lang w:val="kk-KZ"/>
        </w:rPr>
        <w:t>тәрбие үрдісіне жаңа педагогикалық технологияларды ендіру (Ш.Т.Таубаева, К.К.Бұзаубақова);</w:t>
      </w:r>
    </w:p>
    <w:p w:rsidR="00A30AB0" w:rsidRPr="00E644DF"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7)</w:t>
      </w:r>
      <w:r>
        <w:rPr>
          <w:rFonts w:ascii="Times New Roman" w:hAnsi="Times New Roman"/>
          <w:sz w:val="28"/>
          <w:szCs w:val="28"/>
          <w:lang w:val="kk-KZ"/>
        </w:rPr>
        <w:t xml:space="preserve"> Экологиялық тәрбие мен білім беру (Н.Сарыбеков, М.Н.Сарыбеков, В.И.Карибжанова т.б.);</w:t>
      </w:r>
    </w:p>
    <w:p w:rsidR="00A30AB0" w:rsidRPr="008A2FFD"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8)</w:t>
      </w:r>
      <w:r>
        <w:rPr>
          <w:rFonts w:ascii="Times New Roman" w:hAnsi="Times New Roman"/>
          <w:sz w:val="28"/>
          <w:szCs w:val="28"/>
          <w:lang w:val="kk-KZ"/>
        </w:rPr>
        <w:t xml:space="preserve"> Мектепте жеке пәндерді оқытудың теориялық</w:t>
      </w:r>
      <w:r w:rsidRPr="008A2FFD">
        <w:rPr>
          <w:rFonts w:ascii="Times New Roman" w:hAnsi="Times New Roman"/>
          <w:sz w:val="28"/>
          <w:szCs w:val="28"/>
          <w:lang w:val="kk-KZ"/>
        </w:rPr>
        <w:t>-</w:t>
      </w:r>
      <w:r>
        <w:rPr>
          <w:rFonts w:ascii="Times New Roman" w:hAnsi="Times New Roman"/>
          <w:sz w:val="28"/>
          <w:szCs w:val="28"/>
          <w:lang w:val="kk-KZ"/>
        </w:rPr>
        <w:t>әдіснамалық негіздері – Г.К.Нұртаева (химия), Д.Рахымбек, Е.О.Медеуов, С.Е.Чаликова (математика), Т.Кенжебаев (физика);</w:t>
      </w:r>
    </w:p>
    <w:p w:rsidR="00A30AB0" w:rsidRDefault="00A30AB0" w:rsidP="00395767">
      <w:pPr>
        <w:spacing w:after="0" w:line="240" w:lineRule="auto"/>
        <w:jc w:val="both"/>
        <w:rPr>
          <w:rFonts w:ascii="Times New Roman" w:hAnsi="Times New Roman"/>
          <w:sz w:val="28"/>
          <w:szCs w:val="28"/>
          <w:lang w:val="kk-KZ"/>
        </w:rPr>
      </w:pPr>
      <w:r w:rsidRPr="00E644DF">
        <w:rPr>
          <w:rFonts w:ascii="Times New Roman" w:hAnsi="Times New Roman"/>
          <w:sz w:val="28"/>
          <w:szCs w:val="28"/>
          <w:lang w:val="kk-KZ"/>
        </w:rPr>
        <w:t>9)</w:t>
      </w:r>
      <w:r>
        <w:rPr>
          <w:rFonts w:ascii="Times New Roman" w:hAnsi="Times New Roman"/>
          <w:sz w:val="28"/>
          <w:szCs w:val="28"/>
          <w:lang w:val="kk-KZ"/>
        </w:rPr>
        <w:t xml:space="preserve"> Кәсіптік білім беру (С.А.Жолдасбекова, Т.Устемиров т.б.).</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Отандық педагог</w:t>
      </w:r>
      <w:r w:rsidRPr="00E644DF">
        <w:rPr>
          <w:rFonts w:ascii="Times New Roman" w:hAnsi="Times New Roman"/>
          <w:sz w:val="28"/>
          <w:szCs w:val="28"/>
          <w:lang w:val="kk-KZ"/>
        </w:rPr>
        <w:t>-</w:t>
      </w:r>
      <w:r>
        <w:rPr>
          <w:rFonts w:ascii="Times New Roman" w:hAnsi="Times New Roman"/>
          <w:sz w:val="28"/>
          <w:szCs w:val="28"/>
          <w:lang w:val="kk-KZ"/>
        </w:rPr>
        <w:t>ғалымдардың зерттеу жұмыстары әлем педагогика ғылымын ең алдымен әлемдік педагогиканың ерекше көрінісі – қазақ ұлттық педагогикалық мәдениеті, оның қалыптасу және дамуы тарихы, қазіргі жайы және даму болашағы туралы ғылыми білімдер жүйесі мен толықтырады. Сонымен бірге, қазіргі әлемде күннен</w:t>
      </w:r>
      <w:r w:rsidRPr="00E644DF">
        <w:rPr>
          <w:rFonts w:ascii="Times New Roman" w:hAnsi="Times New Roman"/>
          <w:sz w:val="28"/>
          <w:szCs w:val="28"/>
          <w:lang w:val="kk-KZ"/>
        </w:rPr>
        <w:t>-</w:t>
      </w:r>
      <w:r>
        <w:rPr>
          <w:rFonts w:ascii="Times New Roman" w:hAnsi="Times New Roman"/>
          <w:sz w:val="28"/>
          <w:szCs w:val="28"/>
          <w:lang w:val="kk-KZ"/>
        </w:rPr>
        <w:t>күнге әлемдік беделі арта түсетін отанымыздың («қазақстандық даму моделінің») өзгеше бір қыры – қазақстандық білім беру жүйесінің даму проблемалары, оны шешу барысында соңғы  жылдары қол жеткен жетістіктермен хабардар етеді. Батыс пен Шығыстың, европалық және Азиялық мәдениеттің ұштасатын жерінде орналасқан отанымыздың педагогика ғылыми, сөзсіз екі биік мәдениет үлгілерін интеграциялаудың үлгісі ретінде қызмет етеді.</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Білім саласында Тәуелсіздік алған жылдардағы Қазақстандағы жетістіктер ғылыми тұрғыдан жеткілікті қамтамасыздандырылғандығының арқасы деуі орынды. Отандық педагогика ғылыми қазақстандық білім беру саласындағы бүгінгі проблемаларды ғана емес, оның болашағын жобалауға да үлкен көмек береді. Отандық  ғалым дамуының преспективалылығы оған деген сұранысты тағы да арттырды.</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Соңғы жылдары қазақстандық білім беру жүйесін реформалау бағытында қабылдаған директивті құжаттар – «Қазақстан Республикасының </w:t>
      </w:r>
      <w:r w:rsidRPr="00D6204B">
        <w:rPr>
          <w:rFonts w:ascii="Times New Roman" w:hAnsi="Times New Roman"/>
          <w:sz w:val="28"/>
          <w:szCs w:val="28"/>
          <w:lang w:val="kk-KZ"/>
        </w:rPr>
        <w:t xml:space="preserve">2015 </w:t>
      </w:r>
      <w:r>
        <w:rPr>
          <w:rFonts w:ascii="Times New Roman" w:hAnsi="Times New Roman"/>
          <w:sz w:val="28"/>
          <w:szCs w:val="28"/>
          <w:lang w:val="kk-KZ"/>
        </w:rPr>
        <w:t>жылға дейінгі білім беруді дамыту тұжырымдамасы» «Қазақстан Республикасында 12</w:t>
      </w:r>
      <w:r w:rsidRPr="00E56C74">
        <w:rPr>
          <w:rFonts w:ascii="Times New Roman" w:hAnsi="Times New Roman"/>
          <w:sz w:val="28"/>
          <w:szCs w:val="28"/>
          <w:lang w:val="kk-KZ"/>
        </w:rPr>
        <w:t>-</w:t>
      </w:r>
      <w:r>
        <w:rPr>
          <w:rFonts w:ascii="Times New Roman" w:hAnsi="Times New Roman"/>
          <w:sz w:val="28"/>
          <w:szCs w:val="28"/>
          <w:lang w:val="kk-KZ"/>
        </w:rPr>
        <w:t>жылдық білім берудің тұжырымдамасы» т.б. құжаттар отандық педагогика ғылымы дамуының негізгі бағыттары мен ұштасады.</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Қазақстан Республикасындағы білім беруді дамытудың </w:t>
      </w:r>
      <w:r w:rsidRPr="00E56C74">
        <w:rPr>
          <w:rFonts w:ascii="Times New Roman" w:hAnsi="Times New Roman"/>
          <w:sz w:val="28"/>
          <w:szCs w:val="28"/>
          <w:lang w:val="kk-KZ"/>
        </w:rPr>
        <w:t>2011-2020</w:t>
      </w:r>
      <w:r>
        <w:rPr>
          <w:rFonts w:ascii="Times New Roman" w:hAnsi="Times New Roman"/>
          <w:sz w:val="28"/>
          <w:szCs w:val="28"/>
          <w:lang w:val="kk-KZ"/>
        </w:rPr>
        <w:t xml:space="preserve"> жылдарға арналған мемлекеттік бағдарламасы экономиканы және азаматтардың әл</w:t>
      </w:r>
      <w:r w:rsidRPr="00E56C74">
        <w:rPr>
          <w:rFonts w:ascii="Times New Roman" w:hAnsi="Times New Roman"/>
          <w:sz w:val="28"/>
          <w:szCs w:val="28"/>
          <w:lang w:val="kk-KZ"/>
        </w:rPr>
        <w:t>-</w:t>
      </w:r>
      <w:r>
        <w:rPr>
          <w:rFonts w:ascii="Times New Roman" w:hAnsi="Times New Roman"/>
          <w:sz w:val="28"/>
          <w:szCs w:val="28"/>
          <w:lang w:val="kk-KZ"/>
        </w:rPr>
        <w:t>ауқатын тұрақты дамуын қамтамасыз ететін білім беру жүйесінің бәсекене қабілеттілігін арттыру, адами капиталды дамыту үшін оны түбегейлі жаңарту мақсатын қояды.</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Аталмыш бағдарлама отандық білім беру жүйесін дамытудың бірнеше міндеттерін қояды, олардың ішінде:</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Білім берудегі менеджментті жетілдіру;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Оқу үрдісін автоматтандыруды енгізу;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Мектепке дейінгі ұйымдардың желісін арттыру;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Шағын жинақты мектептердің санын қысқарту;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Мектепте инклюзивті білім беруді жетілдіру;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Техникалық және кәсіптік білім беруді, еңбек нарығының сұранысына сәйкес кадрлармен қамтамасыз ету;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Еліміздің индустриялдық</w:t>
      </w:r>
      <w:r w:rsidRPr="00E56C74">
        <w:rPr>
          <w:rFonts w:ascii="Times New Roman" w:hAnsi="Times New Roman"/>
          <w:sz w:val="28"/>
          <w:szCs w:val="28"/>
          <w:lang w:val="kk-KZ"/>
        </w:rPr>
        <w:t>-</w:t>
      </w:r>
      <w:r>
        <w:rPr>
          <w:rFonts w:ascii="Times New Roman" w:hAnsi="Times New Roman"/>
          <w:sz w:val="28"/>
          <w:szCs w:val="28"/>
          <w:lang w:val="kk-KZ"/>
        </w:rPr>
        <w:t>инновациялық даму жобаларын жоғары және жоғары оқу орнынан кейінгі білімді кадрлармен қамтамасыз ету;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Еуропалық аймаққа жоғары білімнің кірігуін қамтамасыз ету;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Білім және ғылымның кірігуін қамтамасыз ету;</w:t>
      </w:r>
    </w:p>
    <w:p w:rsidR="00A30AB0" w:rsidRDefault="00A30AB0" w:rsidP="00395767">
      <w:pPr>
        <w:pStyle w:val="ListParagraph"/>
        <w:numPr>
          <w:ilvl w:val="0"/>
          <w:numId w:val="30"/>
        </w:numPr>
        <w:spacing w:after="0" w:line="240" w:lineRule="auto"/>
        <w:ind w:left="0"/>
        <w:jc w:val="both"/>
        <w:rPr>
          <w:rFonts w:ascii="Times New Roman" w:hAnsi="Times New Roman"/>
          <w:sz w:val="28"/>
          <w:szCs w:val="28"/>
          <w:lang w:val="kk-KZ"/>
        </w:rPr>
      </w:pPr>
      <w:r>
        <w:rPr>
          <w:rFonts w:ascii="Times New Roman" w:hAnsi="Times New Roman"/>
          <w:sz w:val="28"/>
          <w:szCs w:val="28"/>
          <w:lang w:val="kk-KZ"/>
        </w:rPr>
        <w:t>Интеллектуалдық меншік өнімдерін коммерциялизациялау үшін жағдайлар жасау.</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Әрине, осы міндеттерді отандық педагогика ғылымы дамуының  таяу болашақтағы басымды даму бағыттарын да белгілейді. Әсіресе, білім берудегі инновациялық үрдістер қазіргі білім беру практьикасының ғылымға деген сұраныстарын алда қайда арттырады. Жалпы білім беретін мектептерде ғылыми</w:t>
      </w:r>
      <w:r w:rsidRPr="00E56C74">
        <w:rPr>
          <w:rFonts w:ascii="Times New Roman" w:hAnsi="Times New Roman"/>
          <w:sz w:val="28"/>
          <w:szCs w:val="28"/>
          <w:lang w:val="kk-KZ"/>
        </w:rPr>
        <w:t>-</w:t>
      </w:r>
      <w:r>
        <w:rPr>
          <w:rFonts w:ascii="Times New Roman" w:hAnsi="Times New Roman"/>
          <w:sz w:val="28"/>
          <w:szCs w:val="28"/>
          <w:lang w:val="kk-KZ"/>
        </w:rPr>
        <w:t>педагогикалық зеттеулер, тәжірибелік</w:t>
      </w:r>
      <w:r w:rsidRPr="00E56C74">
        <w:rPr>
          <w:rFonts w:ascii="Times New Roman" w:hAnsi="Times New Roman"/>
          <w:sz w:val="28"/>
          <w:szCs w:val="28"/>
          <w:lang w:val="kk-KZ"/>
        </w:rPr>
        <w:t>-</w:t>
      </w:r>
      <w:r>
        <w:rPr>
          <w:rFonts w:ascii="Times New Roman" w:hAnsi="Times New Roman"/>
          <w:sz w:val="28"/>
          <w:szCs w:val="28"/>
          <w:lang w:val="kk-KZ"/>
        </w:rPr>
        <w:t>эксперименттік жұмыстар педагогикалық іс</w:t>
      </w:r>
      <w:r w:rsidRPr="00E56C74">
        <w:rPr>
          <w:rFonts w:ascii="Times New Roman" w:hAnsi="Times New Roman"/>
          <w:sz w:val="28"/>
          <w:szCs w:val="28"/>
          <w:lang w:val="kk-KZ"/>
        </w:rPr>
        <w:t>-</w:t>
      </w:r>
      <w:r>
        <w:rPr>
          <w:rFonts w:ascii="Times New Roman" w:hAnsi="Times New Roman"/>
          <w:sz w:val="28"/>
          <w:szCs w:val="28"/>
          <w:lang w:val="kk-KZ"/>
        </w:rPr>
        <w:t>тәжірибенің бөлігіне айналуда. Педагогикалық шындықтың өзі тәжірибешіл педагогтардан ғылыми шығармашылықпен айналысуды қажеттеп отыр.</w:t>
      </w:r>
    </w:p>
    <w:p w:rsidR="00A30AB0"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Сонымен қатар, бағдарламада ғылым саласында ұзақ уақыт бойы қарастырылмаған бірқатар өзекті мәселелер орын алғандығы атап өтілген. Зертханалар жабдықтары мен материалдық</w:t>
      </w:r>
      <w:r w:rsidRPr="00E56C74">
        <w:rPr>
          <w:rFonts w:ascii="Times New Roman" w:hAnsi="Times New Roman"/>
          <w:sz w:val="28"/>
          <w:szCs w:val="28"/>
          <w:lang w:val="kk-KZ"/>
        </w:rPr>
        <w:t>-</w:t>
      </w:r>
      <w:r>
        <w:rPr>
          <w:rFonts w:ascii="Times New Roman" w:hAnsi="Times New Roman"/>
          <w:sz w:val="28"/>
          <w:szCs w:val="28"/>
          <w:lang w:val="kk-KZ"/>
        </w:rPr>
        <w:t>техникалық базасының ескеруі сапалы зерттеулер жүргізуге мүмкіндік бермейді. Ғылымға тартылған кадрлардың қартаюы байқалуда, жастарды тарту үшін жағдай жасалмауда. Қазіргі таңда ғылымға жеке меншік секторын тарту ІЖО</w:t>
      </w:r>
      <w:r w:rsidRPr="00E56C74">
        <w:rPr>
          <w:rFonts w:ascii="Times New Roman" w:hAnsi="Times New Roman"/>
          <w:sz w:val="28"/>
          <w:szCs w:val="28"/>
          <w:lang w:val="kk-KZ"/>
        </w:rPr>
        <w:t>-</w:t>
      </w:r>
      <w:r>
        <w:rPr>
          <w:rFonts w:ascii="Times New Roman" w:hAnsi="Times New Roman"/>
          <w:sz w:val="28"/>
          <w:szCs w:val="28"/>
          <w:lang w:val="kk-KZ"/>
        </w:rPr>
        <w:t xml:space="preserve">нің </w:t>
      </w:r>
      <w:r w:rsidRPr="00384CBE">
        <w:rPr>
          <w:rFonts w:ascii="Times New Roman" w:hAnsi="Times New Roman"/>
          <w:sz w:val="28"/>
          <w:szCs w:val="28"/>
          <w:lang w:val="kk-KZ"/>
        </w:rPr>
        <w:t>0,22%</w:t>
      </w:r>
      <w:r>
        <w:rPr>
          <w:rFonts w:ascii="Times New Roman" w:hAnsi="Times New Roman"/>
          <w:sz w:val="28"/>
          <w:szCs w:val="28"/>
          <w:lang w:val="kk-KZ"/>
        </w:rPr>
        <w:t xml:space="preserve"> құраса, бюджеттің қаржыландыру үлесі ШЖО</w:t>
      </w:r>
      <w:r w:rsidRPr="00E56C74">
        <w:rPr>
          <w:rFonts w:ascii="Times New Roman" w:hAnsi="Times New Roman"/>
          <w:sz w:val="28"/>
          <w:szCs w:val="28"/>
          <w:lang w:val="kk-KZ"/>
        </w:rPr>
        <w:t>-</w:t>
      </w:r>
      <w:r>
        <w:rPr>
          <w:rFonts w:ascii="Times New Roman" w:hAnsi="Times New Roman"/>
          <w:sz w:val="28"/>
          <w:szCs w:val="28"/>
          <w:lang w:val="kk-KZ"/>
        </w:rPr>
        <w:t xml:space="preserve">ның </w:t>
      </w:r>
      <w:r w:rsidRPr="00384CBE">
        <w:rPr>
          <w:rFonts w:ascii="Times New Roman" w:hAnsi="Times New Roman"/>
          <w:sz w:val="28"/>
          <w:szCs w:val="28"/>
          <w:lang w:val="kk-KZ"/>
        </w:rPr>
        <w:t xml:space="preserve"> 0,13%</w:t>
      </w:r>
      <w:r>
        <w:rPr>
          <w:rFonts w:ascii="Times New Roman" w:hAnsi="Times New Roman"/>
          <w:sz w:val="28"/>
          <w:szCs w:val="28"/>
          <w:lang w:val="kk-KZ"/>
        </w:rPr>
        <w:t>құрайды.</w:t>
      </w:r>
    </w:p>
    <w:p w:rsidR="00A30AB0" w:rsidRPr="00BF4DB3" w:rsidRDefault="00A30AB0" w:rsidP="00395767">
      <w:pPr>
        <w:spacing w:after="0" w:line="240" w:lineRule="auto"/>
        <w:jc w:val="both"/>
        <w:rPr>
          <w:rFonts w:ascii="Times New Roman" w:hAnsi="Times New Roman"/>
          <w:sz w:val="28"/>
          <w:szCs w:val="28"/>
          <w:lang w:val="kk-KZ"/>
        </w:rPr>
      </w:pPr>
      <w:r>
        <w:rPr>
          <w:rFonts w:ascii="Times New Roman" w:hAnsi="Times New Roman"/>
          <w:sz w:val="28"/>
          <w:szCs w:val="28"/>
          <w:lang w:val="kk-KZ"/>
        </w:rPr>
        <w:t>Қазіргі кезеңде ЖОО зерттеулер жүргізуге қарағанда білім беру қызметіне қарай ұйымдастырылған. Университеттер жанынан зерттеу зертханаларын ашу, зерттеу қызметттері нәтижелерін коммерциялизациялау, гранттар негізінде зерттеу жобаларын қаржыландыру жоспарланған.</w:t>
      </w:r>
    </w:p>
    <w:p w:rsidR="00A30AB0" w:rsidRPr="00E644DF" w:rsidRDefault="00A30AB0" w:rsidP="00395767">
      <w:pPr>
        <w:spacing w:after="0" w:line="240" w:lineRule="auto"/>
        <w:jc w:val="both"/>
        <w:rPr>
          <w:rFonts w:ascii="Times New Roman" w:hAnsi="Times New Roman"/>
          <w:sz w:val="28"/>
          <w:szCs w:val="28"/>
          <w:lang w:val="kk-KZ"/>
        </w:rPr>
      </w:pPr>
    </w:p>
    <w:p w:rsidR="00A30AB0" w:rsidRDefault="00A30AB0" w:rsidP="00395767">
      <w:pPr>
        <w:spacing w:after="0" w:line="240" w:lineRule="auto"/>
        <w:jc w:val="both"/>
        <w:rPr>
          <w:rFonts w:ascii="Times New Roman" w:hAnsi="Times New Roman"/>
          <w:sz w:val="28"/>
          <w:szCs w:val="28"/>
          <w:lang w:val="kk-KZ"/>
        </w:rPr>
      </w:pPr>
    </w:p>
    <w:p w:rsidR="00A30AB0" w:rsidRDefault="00A30AB0" w:rsidP="00395767">
      <w:pPr>
        <w:spacing w:after="0" w:line="240" w:lineRule="auto"/>
        <w:jc w:val="both"/>
        <w:rPr>
          <w:rFonts w:ascii="Times New Roman" w:hAnsi="Times New Roman"/>
          <w:sz w:val="28"/>
          <w:szCs w:val="28"/>
          <w:lang w:val="kk-KZ"/>
        </w:rPr>
      </w:pPr>
    </w:p>
    <w:p w:rsidR="00A30AB0" w:rsidRPr="00D72AC7" w:rsidRDefault="00A30AB0" w:rsidP="00395767">
      <w:pPr>
        <w:spacing w:after="0" w:line="240" w:lineRule="auto"/>
        <w:jc w:val="both"/>
        <w:rPr>
          <w:rFonts w:ascii="Times New Roman" w:hAnsi="Times New Roman"/>
          <w:sz w:val="28"/>
          <w:szCs w:val="28"/>
          <w:lang w:val="kk-KZ"/>
        </w:rPr>
      </w:pPr>
    </w:p>
    <w:p w:rsidR="00A30AB0" w:rsidRPr="00E01F0E" w:rsidRDefault="00A30AB0" w:rsidP="000F677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13-дәріс. </w:t>
      </w:r>
      <w:r w:rsidRPr="00E01F0E">
        <w:rPr>
          <w:rFonts w:ascii="Times New Roman" w:hAnsi="Times New Roman"/>
          <w:b/>
          <w:sz w:val="28"/>
          <w:szCs w:val="28"/>
          <w:lang w:val="kk-KZ"/>
        </w:rPr>
        <w:t>Қазақстанның қазіргі уақыттағы педагогика ғылымының тұжырымдамалық моделі</w:t>
      </w:r>
    </w:p>
    <w:p w:rsidR="00A30AB0" w:rsidRDefault="00A30AB0" w:rsidP="000F677E">
      <w:pPr>
        <w:spacing w:after="0" w:line="240" w:lineRule="auto"/>
        <w:jc w:val="both"/>
        <w:rPr>
          <w:rFonts w:ascii="Times New Roman" w:hAnsi="Times New Roman"/>
          <w:b/>
          <w:sz w:val="28"/>
          <w:szCs w:val="28"/>
          <w:lang w:val="kk-KZ"/>
        </w:rPr>
      </w:pPr>
    </w:p>
    <w:p w:rsidR="00A30AB0" w:rsidRDefault="00A30AB0" w:rsidP="000F677E">
      <w:pPr>
        <w:spacing w:after="0" w:line="240" w:lineRule="auto"/>
        <w:jc w:val="both"/>
        <w:rPr>
          <w:rFonts w:ascii="Times New Roman" w:hAnsi="Times New Roman"/>
          <w:sz w:val="28"/>
          <w:szCs w:val="28"/>
          <w:lang w:val="kk-KZ"/>
        </w:rPr>
      </w:pPr>
      <w:r w:rsidRPr="00E01F0E">
        <w:rPr>
          <w:rFonts w:ascii="Times New Roman" w:hAnsi="Times New Roman"/>
          <w:b/>
          <w:sz w:val="28"/>
          <w:szCs w:val="28"/>
          <w:lang w:val="kk-KZ"/>
        </w:rPr>
        <w:t>Мақсат:</w:t>
      </w:r>
      <w:r>
        <w:rPr>
          <w:rFonts w:ascii="Times New Roman" w:hAnsi="Times New Roman"/>
          <w:sz w:val="28"/>
          <w:szCs w:val="28"/>
          <w:lang w:val="kk-KZ"/>
        </w:rPr>
        <w:t xml:space="preserve"> қазіргі уақыттағы отандық педагогика ғылымының даму стратегиясы, тактикасы және болашағы туралы білімдерді қалыптастыру. </w:t>
      </w:r>
    </w:p>
    <w:p w:rsidR="00A30AB0" w:rsidRDefault="00A30AB0" w:rsidP="000F677E">
      <w:pPr>
        <w:spacing w:after="0" w:line="240" w:lineRule="auto"/>
        <w:jc w:val="both"/>
        <w:rPr>
          <w:rFonts w:ascii="Times New Roman" w:hAnsi="Times New Roman"/>
          <w:b/>
          <w:sz w:val="28"/>
          <w:szCs w:val="28"/>
          <w:lang w:val="kk-KZ"/>
        </w:rPr>
      </w:pPr>
    </w:p>
    <w:p w:rsidR="00A30AB0" w:rsidRPr="00E01F0E" w:rsidRDefault="00A30AB0" w:rsidP="000F677E">
      <w:pPr>
        <w:spacing w:after="0" w:line="240" w:lineRule="auto"/>
        <w:jc w:val="both"/>
        <w:rPr>
          <w:rFonts w:ascii="Times New Roman" w:hAnsi="Times New Roman"/>
          <w:b/>
          <w:sz w:val="28"/>
          <w:szCs w:val="28"/>
          <w:lang w:val="kk-KZ"/>
        </w:rPr>
      </w:pPr>
      <w:r w:rsidRPr="00E01F0E">
        <w:rPr>
          <w:rFonts w:ascii="Times New Roman" w:hAnsi="Times New Roman"/>
          <w:b/>
          <w:sz w:val="28"/>
          <w:szCs w:val="28"/>
          <w:lang w:val="kk-KZ"/>
        </w:rPr>
        <w:t>Жоспар:</w:t>
      </w:r>
    </w:p>
    <w:p w:rsidR="00A30AB0" w:rsidRDefault="00A30AB0" w:rsidP="000F677E">
      <w:pPr>
        <w:pStyle w:val="ListParagraph"/>
        <w:numPr>
          <w:ilvl w:val="0"/>
          <w:numId w:val="31"/>
        </w:numPr>
        <w:spacing w:after="0" w:line="240" w:lineRule="auto"/>
        <w:ind w:left="714" w:hanging="357"/>
        <w:jc w:val="both"/>
        <w:rPr>
          <w:rFonts w:ascii="Times New Roman" w:hAnsi="Times New Roman"/>
          <w:sz w:val="28"/>
          <w:szCs w:val="28"/>
          <w:lang w:val="kk-KZ"/>
        </w:rPr>
      </w:pPr>
      <w:r>
        <w:rPr>
          <w:rFonts w:ascii="Times New Roman" w:hAnsi="Times New Roman"/>
          <w:sz w:val="28"/>
          <w:szCs w:val="28"/>
          <w:lang w:val="kk-KZ"/>
        </w:rPr>
        <w:t xml:space="preserve">Отандық педагогика ғылымының тұжырымдамалық негіздері. </w:t>
      </w:r>
    </w:p>
    <w:p w:rsidR="00A30AB0" w:rsidRDefault="00A30AB0" w:rsidP="000F677E">
      <w:pPr>
        <w:pStyle w:val="ListParagraph"/>
        <w:numPr>
          <w:ilvl w:val="0"/>
          <w:numId w:val="31"/>
        </w:numPr>
        <w:spacing w:after="0" w:line="240" w:lineRule="auto"/>
        <w:ind w:left="714" w:hanging="357"/>
        <w:jc w:val="both"/>
        <w:rPr>
          <w:rFonts w:ascii="Times New Roman" w:hAnsi="Times New Roman"/>
          <w:sz w:val="28"/>
          <w:szCs w:val="28"/>
          <w:lang w:val="kk-KZ"/>
        </w:rPr>
      </w:pPr>
      <w:r>
        <w:rPr>
          <w:rFonts w:ascii="Times New Roman" w:hAnsi="Times New Roman"/>
          <w:sz w:val="28"/>
          <w:szCs w:val="28"/>
          <w:lang w:val="kk-KZ"/>
        </w:rPr>
        <w:t xml:space="preserve">Қазақстанның қазіргі уақыттағы педагогика ғылымының жақын және стратегиялық бағдарлары. </w:t>
      </w:r>
    </w:p>
    <w:p w:rsidR="00A30AB0" w:rsidRDefault="00A30AB0" w:rsidP="000F677E">
      <w:pPr>
        <w:pStyle w:val="ListParagraph"/>
        <w:numPr>
          <w:ilvl w:val="0"/>
          <w:numId w:val="31"/>
        </w:numPr>
        <w:spacing w:after="0" w:line="240" w:lineRule="auto"/>
        <w:ind w:left="714" w:hanging="357"/>
        <w:jc w:val="both"/>
        <w:rPr>
          <w:rFonts w:ascii="Times New Roman" w:hAnsi="Times New Roman"/>
          <w:sz w:val="28"/>
          <w:szCs w:val="28"/>
          <w:lang w:val="kk-KZ"/>
        </w:rPr>
      </w:pPr>
      <w:r>
        <w:rPr>
          <w:rFonts w:ascii="Times New Roman" w:hAnsi="Times New Roman"/>
          <w:sz w:val="28"/>
          <w:szCs w:val="28"/>
          <w:lang w:val="kk-KZ"/>
        </w:rPr>
        <w:t xml:space="preserve">Педагогика ғылымын және отандық педагогиканың кадрлық мүмкіндіктерін дамыту болашағы. </w:t>
      </w:r>
    </w:p>
    <w:p w:rsidR="00A30AB0" w:rsidRDefault="00A30AB0" w:rsidP="000F677E">
      <w:pPr>
        <w:spacing w:after="0" w:line="240" w:lineRule="auto"/>
        <w:jc w:val="both"/>
        <w:rPr>
          <w:rFonts w:ascii="Times New Roman" w:hAnsi="Times New Roman"/>
          <w:b/>
          <w:sz w:val="28"/>
          <w:szCs w:val="28"/>
          <w:lang w:val="kk-KZ"/>
        </w:rPr>
      </w:pPr>
    </w:p>
    <w:p w:rsidR="00A30AB0" w:rsidRPr="000255F9" w:rsidRDefault="00A30AB0" w:rsidP="000F677E">
      <w:pPr>
        <w:spacing w:after="0" w:line="240" w:lineRule="auto"/>
        <w:jc w:val="both"/>
        <w:rPr>
          <w:rFonts w:ascii="Times New Roman" w:hAnsi="Times New Roman"/>
          <w:b/>
          <w:sz w:val="24"/>
          <w:szCs w:val="24"/>
          <w:lang w:val="kk-KZ"/>
        </w:rPr>
      </w:pPr>
      <w:r w:rsidRPr="000255F9">
        <w:rPr>
          <w:rFonts w:ascii="Times New Roman" w:hAnsi="Times New Roman"/>
          <w:b/>
          <w:sz w:val="24"/>
          <w:szCs w:val="24"/>
          <w:lang w:val="kk-KZ"/>
        </w:rPr>
        <w:t xml:space="preserve">Әдебиет: </w:t>
      </w:r>
    </w:p>
    <w:p w:rsidR="00A30AB0" w:rsidRPr="000255F9" w:rsidRDefault="00A30AB0" w:rsidP="000F677E">
      <w:pPr>
        <w:pStyle w:val="ListParagraph"/>
        <w:numPr>
          <w:ilvl w:val="0"/>
          <w:numId w:val="32"/>
        </w:numPr>
        <w:spacing w:after="0" w:line="240" w:lineRule="auto"/>
        <w:jc w:val="both"/>
        <w:rPr>
          <w:rFonts w:ascii="Times New Roman" w:hAnsi="Times New Roman"/>
          <w:sz w:val="24"/>
          <w:szCs w:val="24"/>
          <w:lang w:val="kk-KZ"/>
        </w:rPr>
      </w:pPr>
      <w:r w:rsidRPr="000255F9">
        <w:rPr>
          <w:rFonts w:ascii="Times New Roman" w:hAnsi="Times New Roman"/>
          <w:sz w:val="24"/>
          <w:szCs w:val="24"/>
          <w:lang w:val="kk-KZ"/>
        </w:rPr>
        <w:t xml:space="preserve">Абылқасымова А.Е. Состояние, тенденции развития педагогической науки Казахстана: прорывные направления, проритеты // Білім, 2008, №4.-Б. 64-67. </w:t>
      </w:r>
    </w:p>
    <w:p w:rsidR="00A30AB0" w:rsidRPr="000255F9" w:rsidRDefault="00A30AB0" w:rsidP="000F677E">
      <w:pPr>
        <w:pStyle w:val="ListParagraph"/>
        <w:numPr>
          <w:ilvl w:val="0"/>
          <w:numId w:val="32"/>
        </w:numPr>
        <w:spacing w:after="0" w:line="240" w:lineRule="auto"/>
        <w:jc w:val="both"/>
        <w:rPr>
          <w:rFonts w:ascii="Times New Roman" w:hAnsi="Times New Roman"/>
          <w:sz w:val="24"/>
          <w:szCs w:val="24"/>
          <w:lang w:val="kk-KZ"/>
        </w:rPr>
      </w:pPr>
      <w:r w:rsidRPr="000255F9">
        <w:rPr>
          <w:rFonts w:ascii="Times New Roman" w:hAnsi="Times New Roman"/>
          <w:sz w:val="24"/>
          <w:szCs w:val="24"/>
          <w:lang w:val="kk-KZ"/>
        </w:rPr>
        <w:t>Ильясова А.Н. Проблемы развития педагогической теории Казахстана (1900-1960гг.): Автореф. Дисс. Докт.пед.наук. – Алматы, 1997.</w:t>
      </w:r>
    </w:p>
    <w:p w:rsidR="00A30AB0" w:rsidRPr="000255F9" w:rsidRDefault="00A30AB0" w:rsidP="000F677E">
      <w:pPr>
        <w:pStyle w:val="ListParagraph"/>
        <w:numPr>
          <w:ilvl w:val="0"/>
          <w:numId w:val="32"/>
        </w:numPr>
        <w:spacing w:after="0" w:line="240" w:lineRule="auto"/>
        <w:jc w:val="both"/>
        <w:rPr>
          <w:rFonts w:ascii="Times New Roman" w:hAnsi="Times New Roman"/>
          <w:sz w:val="24"/>
          <w:szCs w:val="24"/>
          <w:lang w:val="kk-KZ"/>
        </w:rPr>
      </w:pPr>
      <w:r w:rsidRPr="000255F9">
        <w:rPr>
          <w:rFonts w:ascii="Times New Roman" w:hAnsi="Times New Roman"/>
          <w:sz w:val="24"/>
          <w:szCs w:val="24"/>
          <w:lang w:val="kk-KZ"/>
        </w:rPr>
        <w:t>Концпеция развития образования в Республике Казахстан до 2015 года. – Алматы, 2004.</w:t>
      </w:r>
    </w:p>
    <w:p w:rsidR="00A30AB0" w:rsidRPr="0061723E" w:rsidRDefault="00A30AB0" w:rsidP="000F677E">
      <w:pPr>
        <w:pStyle w:val="ListParagraph"/>
        <w:numPr>
          <w:ilvl w:val="0"/>
          <w:numId w:val="32"/>
        </w:numPr>
        <w:spacing w:after="0" w:line="240" w:lineRule="auto"/>
        <w:jc w:val="both"/>
        <w:rPr>
          <w:rFonts w:ascii="Times New Roman" w:hAnsi="Times New Roman"/>
          <w:sz w:val="24"/>
          <w:szCs w:val="24"/>
          <w:lang w:val="kk-KZ"/>
        </w:rPr>
      </w:pPr>
      <w:r w:rsidRPr="0061723E">
        <w:rPr>
          <w:rFonts w:ascii="Times New Roman" w:hAnsi="Times New Roman"/>
          <w:sz w:val="24"/>
          <w:szCs w:val="24"/>
          <w:lang w:val="kk-KZ"/>
        </w:rPr>
        <w:t>Государственнная программа развития образования в Республике Казахстан на 2011-2020 годы. – Алматы, 2010.</w:t>
      </w:r>
    </w:p>
    <w:p w:rsidR="00A30AB0" w:rsidRPr="000255F9" w:rsidRDefault="00A30AB0" w:rsidP="000F677E">
      <w:pPr>
        <w:pStyle w:val="ListParagraph"/>
        <w:numPr>
          <w:ilvl w:val="0"/>
          <w:numId w:val="32"/>
        </w:numPr>
        <w:spacing w:after="0" w:line="240" w:lineRule="auto"/>
        <w:jc w:val="both"/>
        <w:rPr>
          <w:rFonts w:ascii="Times New Roman" w:hAnsi="Times New Roman"/>
          <w:sz w:val="24"/>
          <w:szCs w:val="24"/>
          <w:lang w:val="kk-KZ"/>
        </w:rPr>
      </w:pPr>
      <w:r w:rsidRPr="000255F9">
        <w:rPr>
          <w:rFonts w:ascii="Times New Roman" w:hAnsi="Times New Roman"/>
          <w:sz w:val="24"/>
          <w:szCs w:val="24"/>
          <w:lang w:val="kk-KZ"/>
        </w:rPr>
        <w:t>Кайдарова А.Д. Становление и развитие содержания высшего педагогического образования в Республике Казахстан (1928-2005гг.): Автореф. Дисс. Докт.пед.наук. – Алматы, 2007.</w:t>
      </w:r>
    </w:p>
    <w:p w:rsidR="00A30AB0" w:rsidRDefault="00A30AB0" w:rsidP="000F677E">
      <w:pPr>
        <w:spacing w:after="0" w:line="240" w:lineRule="auto"/>
        <w:jc w:val="both"/>
        <w:rPr>
          <w:rFonts w:ascii="Times New Roman" w:hAnsi="Times New Roman"/>
          <w:sz w:val="28"/>
          <w:szCs w:val="28"/>
          <w:lang w:val="kk-KZ"/>
        </w:rPr>
      </w:pPr>
    </w:p>
    <w:p w:rsidR="00A30AB0" w:rsidRDefault="00A30AB0" w:rsidP="000F677E">
      <w:pPr>
        <w:spacing w:after="0" w:line="240" w:lineRule="auto"/>
        <w:jc w:val="both"/>
        <w:rPr>
          <w:rFonts w:ascii="Times New Roman" w:hAnsi="Times New Roman"/>
          <w:sz w:val="28"/>
          <w:szCs w:val="28"/>
          <w:lang w:val="kk-KZ"/>
        </w:rPr>
      </w:pPr>
    </w:p>
    <w:p w:rsidR="00A30AB0" w:rsidRDefault="00A30AB0" w:rsidP="000F677E">
      <w:pPr>
        <w:spacing w:after="0" w:line="240" w:lineRule="auto"/>
        <w:jc w:val="both"/>
        <w:rPr>
          <w:rFonts w:ascii="Times New Roman" w:hAnsi="Times New Roman"/>
          <w:sz w:val="28"/>
          <w:szCs w:val="28"/>
          <w:lang w:val="kk-KZ"/>
        </w:rPr>
      </w:pPr>
      <w:r w:rsidRPr="00E01F0E">
        <w:rPr>
          <w:rFonts w:ascii="Times New Roman" w:hAnsi="Times New Roman"/>
          <w:b/>
          <w:sz w:val="28"/>
          <w:szCs w:val="28"/>
          <w:lang w:val="kk-KZ"/>
        </w:rPr>
        <w:t>Тірек сөздер:</w:t>
      </w:r>
      <w:r>
        <w:rPr>
          <w:rFonts w:ascii="Times New Roman" w:hAnsi="Times New Roman"/>
          <w:sz w:val="28"/>
          <w:szCs w:val="28"/>
          <w:lang w:val="kk-KZ"/>
        </w:rPr>
        <w:t xml:space="preserve">  тұжырымдама, стратегия; педагогика ғылымы, педагогика ғылымының кадрлық мүмкіндіктері;  парадигма. </w:t>
      </w:r>
    </w:p>
    <w:p w:rsidR="00A30AB0" w:rsidRDefault="00A30AB0" w:rsidP="000F677E">
      <w:pPr>
        <w:spacing w:after="0" w:line="240" w:lineRule="auto"/>
        <w:jc w:val="both"/>
        <w:rPr>
          <w:rFonts w:ascii="Times New Roman" w:hAnsi="Times New Roman"/>
          <w:sz w:val="28"/>
          <w:szCs w:val="28"/>
          <w:lang w:val="kk-KZ"/>
        </w:rPr>
      </w:pPr>
    </w:p>
    <w:p w:rsidR="00A30AB0" w:rsidRDefault="00A30AB0" w:rsidP="000F67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Қазақстанда педагогикалық зерттеулер негізінен жоғары оқу орындарында, Ы.Алтынсарин атындағы Қазақ білім академиясында іске асырылады және республикада қалыптасқан экономикалық, саяси және әлеуметтік жағдайларды ескере отырып, ұлттық білім беру жүйесін дамытуға бағытталған. </w:t>
      </w:r>
    </w:p>
    <w:p w:rsidR="00A30AB0" w:rsidRDefault="00A30AB0" w:rsidP="000F677E">
      <w:pPr>
        <w:spacing w:after="0" w:line="240" w:lineRule="auto"/>
        <w:jc w:val="both"/>
        <w:rPr>
          <w:rFonts w:ascii="Times New Roman" w:hAnsi="Times New Roman"/>
          <w:sz w:val="28"/>
          <w:szCs w:val="28"/>
          <w:lang w:val="kk-KZ"/>
        </w:rPr>
      </w:pPr>
      <w:r w:rsidRPr="00D514B3">
        <w:rPr>
          <w:rFonts w:ascii="Times New Roman" w:hAnsi="Times New Roman"/>
          <w:sz w:val="28"/>
          <w:szCs w:val="28"/>
          <w:lang w:val="kk-KZ"/>
        </w:rPr>
        <w:t xml:space="preserve">      Қазақстан Республикасында 2011-2020 жылдарға арналған білім беруді дамытудың мемлекеттік бағдарламасының, Қазақстан Республикасының 2015 жылға дейінгі білім беруді дамыту тұжырымдамасының</w:t>
      </w:r>
      <w:r>
        <w:rPr>
          <w:rFonts w:ascii="Times New Roman" w:hAnsi="Times New Roman"/>
          <w:sz w:val="28"/>
          <w:szCs w:val="28"/>
          <w:lang w:val="kk-KZ"/>
        </w:rPr>
        <w:t xml:space="preserve"> қабылдануы жоғары білікті және бәсекеге қабылетті мамандарды даярлау мәселесін өзектілігін одан әрі арттырады. Сондықтан Қазақстанның даму тенденцияларына орай, әлемдік білім беру кеңістігіндегі даму бағыттарын ескере отыра педагогикалық проблемаларды зерттеуге деген сұраныс тағы да күшейеді.</w:t>
      </w:r>
    </w:p>
    <w:p w:rsidR="00A30AB0" w:rsidRDefault="00A30AB0" w:rsidP="000F67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Әлемнің дамыған елдеріндегі білім беруді дамытудағы тенденциялар мен жетістіктер, Қазақстанның Болония Конвенциясы т.б. халықаралық білім саласындағы құжаттарды ратификациялауы, әлемдік білім кеңістігіне интеграциялану процесінің тереңдеуі, білім берудің тұлғаға бағдарланған гумандық парадигмаларын қабылдануы бүкіл отандық білім беру жүйесін реформалауды күн тәртібіне қояды. </w:t>
      </w:r>
    </w:p>
    <w:p w:rsidR="00A30AB0" w:rsidRDefault="00A30AB0" w:rsidP="000F67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Отандық педагог-ғалымдардың зерттеу жұмыстарын талдау, әлемдік педагогика ғылымдарының дамуын қазақстандық педагогика ғылымының дамуына ықпал әсері және отандық педагог-ғалымдардың зерттеу теориялық және тәжірибелік зерттеу жұмыстарында олардың орны мен рөлі артып бара жатқандығын көрсетеді. Әлемдік дамыған елдерінде байқалатын мұндай өзгерістер мен тенденциялар  жаңа тұлғаға бағдарланған гумандық білім беру жүйесін реформалауға қажеттікті тудырады. </w:t>
      </w:r>
    </w:p>
    <w:p w:rsidR="00A30AB0" w:rsidRDefault="00A30AB0" w:rsidP="000F67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Отандық педагогика ғылымы дамуын зерделеу, әлемдік педагогика ғылымындағы жоғарыдағы аталған тенденциялардың Қазақстан педагогика ғылымында ескерілуі және Қазақстандық педагог-ғалымдардың теориялық және тәжірибелік бағыттағы зерттеу жұмыстарына ықпал етуін айқындайды. </w:t>
      </w:r>
    </w:p>
    <w:p w:rsidR="00A30AB0" w:rsidRDefault="00A30AB0" w:rsidP="000F67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Қазіргі уақыттағы отандық педагогика ғылымының дамуының негізгі бағыттары мынадай проблемаларды шешумен байланысты: </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Тұтас педагогикалық процестің теориясы мен технологиясы және оның әр түрлі аспектілерін зерттеу (Н.Д.Хмель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Тұтас педагогикалық процесс теориясы негізінде мұғалімнің кәсіби даярлығы проблемасы (Хмель Н.Д., Хан Н.Н., Каргин С.Т.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Болашақ мұғалімнің кәсіби маңызды сапаларын қалыптастыру (Ш.Таубаева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Университеттік білім жүйесінде педагогтің кәсіби-зерттеушілік мәдениетін қалыптастыру (З.А.Асаева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Кәсіптік білім (Т.С.Садықов, А.П.Сейтешев, Г.А.Уманов, Б.Момынбаев, Л.Х.Мажитов, Г.К.Нургалиева т.б.); </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Мектепке дейінгі білім беру психологтарын даярлаудың психологиялық негіздері (Х.Т.Шеръязданова);</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Болашақ мұғалімді мектептің тұтас педагогикалық процесінде оқушыларды адамгершілік тәрбиесіне даярлау (Б.И.Муқанова, А.А.Калюжный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Оқушыладың әдістемелік мәдениеті (С.И.Қалиева, М.Ж.Қозыбақов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Кәсіби-еңбек мәдениеті (Г.А.Уманов, А.П.Сейтешев, К.А.Дүйсенбаев, Г.Т.Хайруллин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Оқушылардың саяси мәдениет негіздерін қалыптастыру (К.К.Жампеисова);</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Оқушылардың экологиялық дайындығы мен жас ұрпақты экологиялық тәрбиесі (Н.Сарыбеков, А.К.Сатынская, К.Коккозова, М.Н.Сарыбеков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Оқушылар тұлғасын әлеуметтендіру (Б.И.Муқанова, Г.Ж.Менлибекова т.б.); </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Ақпараттық мәдениет (Д.М.Джусубалиева, Г.Ж.Менлибекова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Оқушылар мен студенттердің дене мәдениеті (Т.Ш.Қуанышев, М.Б.Сапарбаев, Б.Тойлыбаев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Экономикалық білім мен тәрбие (А.А.Саипов, Ж.Агнина);</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Туризм педагогикасы (А.А.Саипов, А.Жолдасбеков);</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Педагогикалық ынтымақтастық (Н.Хан, А.А.Бейсенбаева, С.Т.Каргин, С.С.Исабаева, Н.А.Абишев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Этномәдени білім, қазақ этнопедагогикасының теориялық-әдіснамалық негіздері (Қ.Б.Жарықбаев, С.Қ.Қалиев, Ж.Ж.Наурызбай, А.А.Қалыбекова, К.Ж.Қожахметова, Т.М.Алсатов, А.Табылдиев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Қазақстанда педагогика ғылымының қалыптасуы мен даму тарихы (А.Ильясова, Г.М.Хпарченков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Салыстырмалық педагогика (Г.Нургалиев, К.Мусин, А.Кусаинов);</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Университеттерді реформалау, олардың рөлін арттыру, университеттік білім жүйесін жаңарту, жоғары кәсіптік білім беру теориясы мен тәжірибесін дамыту (Т.С.Садықов, А.П.Сейтешев, С.А.Абдыманапов, В.Егоров, А.Е.Абылқасымова, Б.Абдукаримов, Г.К.Ахметова, К.Х.Закирянов, А.А.Қалыбекова, Л.Х.Мажитова, Г.Ж.Менлибекова, Т.С.Сабиров, Г.Т.Хайруллин, Ж.Р.Баширова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Орта және жоғары мектеп дидактикасын жетілдіру, жоғары мектепте білім беру мазмұнын стандарттау мен интегративті курстар арқылы модернизациялау (Е.У.Медеуов, К.К.Жампеисова, А.А.Бейсенбаева, Ш.А.Абдраман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Ғылым, білім және өндірісті интеграциялау арқылы Қазақстанды әлемдік кеңістікке жедел кірісуіне бағытталған технополиске шығу, пәнаралық байланыстар (А.А.Бейсенбаева, А.Мухамбеджанова, Л.Н.Демеуова т.б.);</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Педагогикада аксиологиялық тұрғыдан икелу, модельдеудің педагогикалық технологиясы, қашықтықтан оқыту, оқытуды ақпараттандыру және компьютерлендіру (Г.К.Нургалиева, Д.М.Джусубалиева, Ж.Ж.Қараев, Т.И.Балықбаев т.б.).</w:t>
      </w:r>
    </w:p>
    <w:p w:rsidR="00A30AB0" w:rsidRDefault="00A30AB0" w:rsidP="000F677E">
      <w:pPr>
        <w:spacing w:after="0" w:line="240" w:lineRule="auto"/>
        <w:ind w:left="360"/>
        <w:jc w:val="both"/>
        <w:rPr>
          <w:rFonts w:ascii="Times New Roman" w:hAnsi="Times New Roman"/>
          <w:sz w:val="28"/>
          <w:szCs w:val="28"/>
          <w:lang w:val="kk-KZ"/>
        </w:rPr>
      </w:pPr>
      <w:r>
        <w:rPr>
          <w:rFonts w:ascii="Times New Roman" w:hAnsi="Times New Roman"/>
          <w:sz w:val="28"/>
          <w:szCs w:val="28"/>
          <w:lang w:val="kk-KZ"/>
        </w:rPr>
        <w:t xml:space="preserve">          Ғылыми мектептер: </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Оқу-тәрбие процесін ізгілендіру және гуманитарландыру (проф. Бейсенбаев А.А. және оның шәкірттері);</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Этнопедагогика (проф. Ұзақбаева С.А. және оның шәкірттері);</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Мұғалімнің кәсіби-педагогикалық, этнопедагогикалық даярлығы (проф. А.А.Қалыбекова және оның шәкірттері):</w:t>
      </w:r>
    </w:p>
    <w:p w:rsidR="00A30AB0"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Білім беруді ақпараттандыру (проф. Г.К.Нургалиева және оның шәкірттері);</w:t>
      </w:r>
    </w:p>
    <w:p w:rsidR="00A30AB0" w:rsidRPr="002F6FDE" w:rsidRDefault="00A30AB0" w:rsidP="000F677E">
      <w:pPr>
        <w:pStyle w:val="ListParagraph"/>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Инженер кадрларды дайындау (проф. В.В.Егоров, А.П.Сейтешев).</w:t>
      </w:r>
    </w:p>
    <w:p w:rsidR="00A30AB0" w:rsidRPr="00E01F0E" w:rsidRDefault="00A30AB0" w:rsidP="000F677E">
      <w:pPr>
        <w:spacing w:after="0" w:line="240" w:lineRule="auto"/>
        <w:jc w:val="both"/>
        <w:rPr>
          <w:rFonts w:ascii="Times New Roman" w:hAnsi="Times New Roman"/>
          <w:sz w:val="28"/>
          <w:szCs w:val="28"/>
          <w:lang w:val="kk-KZ"/>
        </w:rPr>
      </w:pPr>
    </w:p>
    <w:p w:rsidR="00A30AB0" w:rsidRDefault="00A30AB0" w:rsidP="00395767">
      <w:pPr>
        <w:spacing w:after="0" w:line="240" w:lineRule="auto"/>
        <w:jc w:val="both"/>
        <w:rPr>
          <w:rFonts w:ascii="Times New Roman" w:hAnsi="Times New Roman"/>
          <w:b/>
          <w:sz w:val="28"/>
          <w:szCs w:val="28"/>
          <w:lang w:val="kk-KZ"/>
        </w:rPr>
      </w:pPr>
    </w:p>
    <w:p w:rsidR="00A30AB0" w:rsidRDefault="00A30AB0" w:rsidP="00395767">
      <w:pPr>
        <w:spacing w:after="0" w:line="240" w:lineRule="auto"/>
        <w:jc w:val="both"/>
        <w:rPr>
          <w:rFonts w:ascii="Times New Roman" w:hAnsi="Times New Roman"/>
          <w:b/>
          <w:sz w:val="28"/>
          <w:szCs w:val="28"/>
          <w:lang w:val="kk-KZ"/>
        </w:rPr>
      </w:pPr>
    </w:p>
    <w:p w:rsidR="00A30AB0" w:rsidRDefault="00A30AB0" w:rsidP="00395767">
      <w:pPr>
        <w:spacing w:after="0" w:line="240" w:lineRule="auto"/>
        <w:jc w:val="both"/>
        <w:rPr>
          <w:rFonts w:ascii="Times New Roman" w:hAnsi="Times New Roman"/>
          <w:b/>
          <w:sz w:val="28"/>
          <w:szCs w:val="28"/>
          <w:lang w:val="kk-KZ"/>
        </w:rPr>
      </w:pPr>
    </w:p>
    <w:p w:rsidR="00A30AB0" w:rsidRPr="00F14EBF" w:rsidRDefault="00A30AB0" w:rsidP="00395767">
      <w:pPr>
        <w:spacing w:after="0" w:line="240" w:lineRule="auto"/>
        <w:jc w:val="both"/>
        <w:rPr>
          <w:rFonts w:ascii="Times New Roman" w:hAnsi="Times New Roman"/>
          <w:b/>
          <w:sz w:val="28"/>
          <w:szCs w:val="28"/>
          <w:lang w:val="kk-KZ"/>
        </w:rPr>
      </w:pPr>
    </w:p>
    <w:p w:rsidR="00A30AB0" w:rsidRPr="001F5DC4" w:rsidRDefault="00A30AB0" w:rsidP="00622FA7">
      <w:pPr>
        <w:pStyle w:val="ListParagraph"/>
        <w:numPr>
          <w:ilvl w:val="0"/>
          <w:numId w:val="2"/>
        </w:numPr>
        <w:spacing w:after="0" w:line="240" w:lineRule="auto"/>
        <w:jc w:val="both"/>
        <w:rPr>
          <w:rFonts w:ascii="Times New Roman" w:hAnsi="Times New Roman"/>
          <w:b/>
          <w:sz w:val="32"/>
          <w:szCs w:val="32"/>
          <w:lang w:val="kk-KZ"/>
        </w:rPr>
      </w:pPr>
      <w:r w:rsidRPr="001F5DC4">
        <w:rPr>
          <w:rFonts w:ascii="Times New Roman" w:hAnsi="Times New Roman"/>
          <w:b/>
          <w:bCs/>
          <w:sz w:val="32"/>
          <w:szCs w:val="32"/>
          <w:lang w:val="kk-KZ"/>
        </w:rPr>
        <w:t>«</w:t>
      </w:r>
      <w:r w:rsidRPr="001F5DC4">
        <w:rPr>
          <w:rFonts w:ascii="Times New Roman" w:hAnsi="Times New Roman"/>
          <w:b/>
          <w:sz w:val="32"/>
          <w:szCs w:val="32"/>
          <w:lang w:val="kk-KZ"/>
        </w:rPr>
        <w:t>Қазақстанда педагогика ғылымынң даму тарихы</w:t>
      </w:r>
      <w:r w:rsidRPr="001F5DC4">
        <w:rPr>
          <w:rFonts w:ascii="Times New Roman" w:hAnsi="Times New Roman"/>
          <w:b/>
          <w:bCs/>
          <w:sz w:val="32"/>
          <w:szCs w:val="32"/>
          <w:lang w:val="kk-KZ"/>
        </w:rPr>
        <w:t xml:space="preserve">» </w:t>
      </w:r>
      <w:r w:rsidRPr="001F5DC4">
        <w:rPr>
          <w:rFonts w:ascii="Times New Roman" w:hAnsi="Times New Roman"/>
          <w:b/>
          <w:sz w:val="32"/>
          <w:szCs w:val="32"/>
          <w:lang w:val="kk-KZ"/>
        </w:rPr>
        <w:t>пәнінен  магистранттардың өзіндік жұмыстарын  ұйымдастыру бойынша әдістемелік нұсқау</w:t>
      </w:r>
    </w:p>
    <w:p w:rsidR="00A30AB0" w:rsidRDefault="00A30AB0" w:rsidP="00622FA7">
      <w:pPr>
        <w:pStyle w:val="ListParagraph"/>
        <w:spacing w:after="0" w:line="240" w:lineRule="auto"/>
        <w:jc w:val="both"/>
        <w:rPr>
          <w:rFonts w:ascii="Times New Roman" w:hAnsi="Times New Roman"/>
          <w:b/>
          <w:sz w:val="28"/>
          <w:szCs w:val="28"/>
          <w:lang w:val="kk-KZ"/>
        </w:rPr>
      </w:pPr>
    </w:p>
    <w:p w:rsidR="00A30AB0" w:rsidRPr="001F5DC4" w:rsidRDefault="00A30AB0" w:rsidP="001F5DC4">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sidRPr="001F5DC4">
        <w:rPr>
          <w:rFonts w:ascii="Times New Roman" w:hAnsi="Times New Roman"/>
          <w:sz w:val="28"/>
          <w:szCs w:val="28"/>
          <w:lang w:val="kk-KZ"/>
        </w:rPr>
        <w:t>Студенттердің оқытушының басшылығымен өзінді</w:t>
      </w:r>
      <w:r>
        <w:rPr>
          <w:rFonts w:ascii="Times New Roman" w:hAnsi="Times New Roman"/>
          <w:sz w:val="28"/>
          <w:szCs w:val="28"/>
          <w:lang w:val="kk-KZ"/>
        </w:rPr>
        <w:t>к жұмыстарын ұйымдастыруға қойылатын талаптарға жеке тоқталамыз.</w:t>
      </w:r>
      <w:r w:rsidRPr="001F5DC4">
        <w:rPr>
          <w:rFonts w:ascii="Times New Roman" w:hAnsi="Times New Roman"/>
          <w:sz w:val="28"/>
          <w:szCs w:val="28"/>
          <w:lang w:val="kk-KZ"/>
        </w:rPr>
        <w:t xml:space="preserve"> </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СОӨЖ кестесін басшылыққа алу;</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оқытушы өз бетінше  орындауға  ұсынған  барлық жоспарлы тапсырмаларды орындау  және  практикалық  сабақтарда, СОӨЖ-де түсініксіз болған сұрақтар  бойынша  оқытушыдан  кеңестер алу;</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тапсырмаларды СӨЖ кестесіне  сәйкес  дер кезінде  орыдау;</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өз бетінше  жұмыс  тапсырмаларын  орындау кезінде  өз бетінше  зерттеу  жұмысын  жүргізуі керек;</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алынған ақпараттарға талдау  жасау,  қорыту  және  өз  тұжырымдамасының болуы міндетті;</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 xml:space="preserve">- тапсырманы  оқытушыға  тапсыру  кезінде  өз  тұжырымдамаларын  дәлелдей білу; </w:t>
      </w:r>
    </w:p>
    <w:p w:rsidR="00A30AB0" w:rsidRPr="00292D81" w:rsidRDefault="00A30AB0" w:rsidP="00622FA7">
      <w:pPr>
        <w:pStyle w:val="Subtitle"/>
        <w:widowControl w:val="0"/>
        <w:ind w:firstLine="709"/>
        <w:rPr>
          <w:rFonts w:ascii="Times New Roman" w:hAnsi="Times New Roman"/>
          <w:szCs w:val="28"/>
          <w:lang w:val="kk-KZ"/>
        </w:rPr>
      </w:pPr>
      <w:r w:rsidRPr="00292D81">
        <w:rPr>
          <w:rFonts w:ascii="Times New Roman" w:hAnsi="Times New Roman"/>
          <w:szCs w:val="28"/>
          <w:lang w:val="kk-KZ"/>
        </w:rPr>
        <w:t>№2, №3 СӨЖ тапсырмаларын  орындау  барысында міндетті  түрде  тапсырмаға  қатысты сауалнама  құрастыру  және  осы сауалнаманы  жүргізу, сауалнама  нәтижесін  талдау  және  қорытынды  шығару  ұсынылады.</w:t>
      </w:r>
    </w:p>
    <w:p w:rsidR="00A30AB0" w:rsidRPr="00292D81" w:rsidRDefault="00A30AB0" w:rsidP="00622FA7">
      <w:pPr>
        <w:pStyle w:val="Subtitle"/>
        <w:widowControl w:val="0"/>
        <w:ind w:firstLine="709"/>
        <w:rPr>
          <w:rFonts w:ascii="Times New Roman" w:hAnsi="Times New Roman"/>
          <w:b/>
          <w:szCs w:val="28"/>
        </w:rPr>
      </w:pPr>
      <w:r w:rsidRPr="00292D81">
        <w:rPr>
          <w:rFonts w:ascii="Times New Roman" w:hAnsi="Times New Roman"/>
          <w:szCs w:val="28"/>
          <w:lang w:val="kk-KZ"/>
        </w:rPr>
        <w:t xml:space="preserve">№4, №5, №6  тапсырмаларды  орындау  барысында  қазіргі  жастар орталықтарына  барып,  ондағы  жұмыс  мазмұнымен танысу  ұсынылады. </w:t>
      </w:r>
    </w:p>
    <w:p w:rsidR="00A30AB0" w:rsidRPr="00292D81" w:rsidRDefault="00A30AB0" w:rsidP="00622FA7">
      <w:pPr>
        <w:pStyle w:val="Subtitle"/>
        <w:widowControl w:val="0"/>
        <w:ind w:left="709"/>
        <w:rPr>
          <w:rFonts w:ascii="Times New Roman" w:hAnsi="Times New Roman"/>
          <w:i/>
          <w:szCs w:val="28"/>
          <w:lang w:val="kk-KZ"/>
        </w:rPr>
      </w:pPr>
      <w:r w:rsidRPr="00292D81">
        <w:rPr>
          <w:rFonts w:ascii="Times New Roman" w:hAnsi="Times New Roman"/>
          <w:szCs w:val="28"/>
          <w:lang w:val="kk-KZ"/>
        </w:rPr>
        <w:t xml:space="preserve">№2, №3, №4-ші  СӨЖ  тапсырмалары  баяндама  түрінде  орындалады. </w:t>
      </w:r>
      <w:r w:rsidRPr="00292D81">
        <w:rPr>
          <w:rFonts w:ascii="Times New Roman" w:hAnsi="Times New Roman"/>
          <w:i/>
          <w:szCs w:val="28"/>
          <w:lang w:val="kk-KZ"/>
        </w:rPr>
        <w:t xml:space="preserve">Баяндама  дайындауға  қойылатын  талаптар: </w:t>
      </w:r>
    </w:p>
    <w:p w:rsidR="00A30AB0" w:rsidRPr="00292D81" w:rsidRDefault="00A30AB0" w:rsidP="00622FA7">
      <w:pPr>
        <w:pStyle w:val="Subtitle"/>
        <w:widowControl w:val="0"/>
        <w:numPr>
          <w:ilvl w:val="0"/>
          <w:numId w:val="35"/>
        </w:numPr>
        <w:rPr>
          <w:rFonts w:ascii="Times New Roman" w:hAnsi="Times New Roman"/>
          <w:szCs w:val="28"/>
          <w:lang w:val="kk-KZ"/>
        </w:rPr>
      </w:pPr>
      <w:r w:rsidRPr="00292D81">
        <w:rPr>
          <w:rFonts w:ascii="Times New Roman" w:hAnsi="Times New Roman"/>
          <w:szCs w:val="28"/>
          <w:lang w:val="kk-KZ"/>
        </w:rPr>
        <w:t>тақырып  бойынша  кішігірім  зерттеу  жүргізу, әдебиеттерге шолу  жасау;</w:t>
      </w:r>
    </w:p>
    <w:p w:rsidR="00A30AB0" w:rsidRPr="00292D81" w:rsidRDefault="00A30AB0" w:rsidP="00622FA7">
      <w:pPr>
        <w:pStyle w:val="Subtitle"/>
        <w:widowControl w:val="0"/>
        <w:numPr>
          <w:ilvl w:val="0"/>
          <w:numId w:val="35"/>
        </w:numPr>
        <w:rPr>
          <w:rFonts w:ascii="Times New Roman" w:hAnsi="Times New Roman"/>
          <w:szCs w:val="28"/>
          <w:lang w:val="kk-KZ"/>
        </w:rPr>
      </w:pPr>
      <w:r w:rsidRPr="00292D81">
        <w:rPr>
          <w:rFonts w:ascii="Times New Roman" w:hAnsi="Times New Roman"/>
          <w:szCs w:val="28"/>
          <w:lang w:val="kk-KZ"/>
        </w:rPr>
        <w:t>тақырып  бойынша  негізгі  мәселені   анықтау;</w:t>
      </w:r>
    </w:p>
    <w:p w:rsidR="00A30AB0" w:rsidRPr="00292D81" w:rsidRDefault="00A30AB0" w:rsidP="00622FA7">
      <w:pPr>
        <w:pStyle w:val="Subtitle"/>
        <w:widowControl w:val="0"/>
        <w:numPr>
          <w:ilvl w:val="0"/>
          <w:numId w:val="35"/>
        </w:numPr>
        <w:rPr>
          <w:rFonts w:ascii="Times New Roman" w:hAnsi="Times New Roman"/>
          <w:szCs w:val="28"/>
          <w:lang w:val="kk-KZ"/>
        </w:rPr>
      </w:pPr>
      <w:r w:rsidRPr="00292D81">
        <w:rPr>
          <w:rFonts w:ascii="Times New Roman" w:hAnsi="Times New Roman"/>
          <w:szCs w:val="28"/>
          <w:lang w:val="kk-KZ"/>
        </w:rPr>
        <w:t>баяндаманың  жоспарын  құру;</w:t>
      </w:r>
    </w:p>
    <w:p w:rsidR="00A30AB0" w:rsidRPr="00292D81" w:rsidRDefault="00A30AB0" w:rsidP="00622FA7">
      <w:pPr>
        <w:pStyle w:val="Subtitle"/>
        <w:widowControl w:val="0"/>
        <w:numPr>
          <w:ilvl w:val="0"/>
          <w:numId w:val="35"/>
        </w:numPr>
        <w:rPr>
          <w:rFonts w:ascii="Times New Roman" w:hAnsi="Times New Roman"/>
          <w:szCs w:val="28"/>
          <w:lang w:val="kk-KZ"/>
        </w:rPr>
      </w:pPr>
      <w:r w:rsidRPr="00292D81">
        <w:rPr>
          <w:rFonts w:ascii="Times New Roman" w:hAnsi="Times New Roman"/>
          <w:szCs w:val="28"/>
          <w:lang w:val="kk-KZ"/>
        </w:rPr>
        <w:t>жоспар  бойынша бірізділікпен,  қисындылықпен  мазмұндайды;</w:t>
      </w:r>
    </w:p>
    <w:p w:rsidR="00A30AB0" w:rsidRPr="00292D81" w:rsidRDefault="00A30AB0" w:rsidP="00622FA7">
      <w:pPr>
        <w:pStyle w:val="Subtitle"/>
        <w:widowControl w:val="0"/>
        <w:numPr>
          <w:ilvl w:val="0"/>
          <w:numId w:val="35"/>
        </w:numPr>
        <w:rPr>
          <w:rFonts w:ascii="Times New Roman" w:hAnsi="Times New Roman"/>
          <w:szCs w:val="28"/>
          <w:lang w:val="kk-KZ"/>
        </w:rPr>
      </w:pPr>
      <w:r w:rsidRPr="00292D81">
        <w:rPr>
          <w:rFonts w:ascii="Times New Roman" w:hAnsi="Times New Roman"/>
          <w:szCs w:val="28"/>
          <w:lang w:val="kk-KZ"/>
        </w:rPr>
        <w:t>өзінің  тұжырымын  жасау;</w:t>
      </w:r>
    </w:p>
    <w:p w:rsidR="00A30AB0" w:rsidRPr="00622FA7" w:rsidRDefault="00A30AB0" w:rsidP="00622FA7">
      <w:pPr>
        <w:pStyle w:val="Subtitle"/>
        <w:widowControl w:val="0"/>
        <w:ind w:firstLine="709"/>
        <w:rPr>
          <w:rFonts w:ascii="Times New Roman" w:hAnsi="Times New Roman"/>
          <w:color w:val="FF0000"/>
          <w:szCs w:val="28"/>
          <w:lang w:val="kk-KZ"/>
        </w:rPr>
      </w:pPr>
    </w:p>
    <w:p w:rsidR="00A30AB0" w:rsidRPr="006713C6" w:rsidRDefault="00A30AB0" w:rsidP="00622FA7">
      <w:pPr>
        <w:pStyle w:val="Subtitle"/>
        <w:widowControl w:val="0"/>
        <w:ind w:firstLine="709"/>
        <w:rPr>
          <w:rFonts w:ascii="Times New Roman" w:hAnsi="Times New Roman"/>
          <w:szCs w:val="28"/>
          <w:lang w:val="kk-KZ"/>
        </w:rPr>
      </w:pPr>
      <w:r w:rsidRPr="006713C6">
        <w:rPr>
          <w:rFonts w:ascii="Times New Roman" w:hAnsi="Times New Roman"/>
          <w:szCs w:val="28"/>
          <w:lang w:val="kk-KZ"/>
        </w:rPr>
        <w:t>№1, №5,№6 тақырыптар  бойынша  реферат дайындалады.</w:t>
      </w:r>
    </w:p>
    <w:p w:rsidR="00A30AB0" w:rsidRPr="006713C6" w:rsidRDefault="00A30AB0" w:rsidP="00622FA7">
      <w:pPr>
        <w:pStyle w:val="NoSpacing"/>
        <w:rPr>
          <w:rFonts w:ascii="Times New Roman" w:hAnsi="Times New Roman"/>
          <w:i/>
          <w:sz w:val="28"/>
          <w:szCs w:val="28"/>
          <w:lang w:val="kk-KZ"/>
        </w:rPr>
      </w:pPr>
      <w:r w:rsidRPr="006713C6">
        <w:rPr>
          <w:rFonts w:ascii="Times New Roman" w:hAnsi="Times New Roman"/>
          <w:b/>
          <w:sz w:val="28"/>
          <w:szCs w:val="28"/>
          <w:lang w:val="kk-KZ"/>
        </w:rPr>
        <w:t xml:space="preserve">          </w:t>
      </w:r>
      <w:r w:rsidRPr="006713C6">
        <w:rPr>
          <w:rFonts w:ascii="Times New Roman" w:hAnsi="Times New Roman"/>
          <w:i/>
          <w:sz w:val="28"/>
          <w:szCs w:val="28"/>
          <w:lang w:val="kk-KZ"/>
        </w:rPr>
        <w:t>Реферат дайындауға әдістемелік  ұсыныстар:</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реферат тақырыбына қатысты студент кішігірім зерттеулер жасайды. Студент осы алғашқы ғылыми жұмысқа байланысты мәселелерге орай қажетті әдебиеттерге шолу жасаудан бастайды;</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керек жағдайларда оқытушымен кездесіп, керекті кеңестер алғаны абзал.</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реферат жазуда студент негізгі мәселені ажыратуға, тақырыптардың өзара сабақтастығын тануға дағдыланады;</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Фактілер, фактілік материалдарды іріктеу және жинақтау;</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A30AB0" w:rsidRPr="006713C6" w:rsidRDefault="00A30AB0" w:rsidP="00622FA7">
      <w:pPr>
        <w:pStyle w:val="NoSpacing"/>
        <w:numPr>
          <w:ilvl w:val="0"/>
          <w:numId w:val="36"/>
        </w:numPr>
        <w:jc w:val="both"/>
        <w:rPr>
          <w:rFonts w:ascii="Times New Roman" w:hAnsi="Times New Roman"/>
          <w:sz w:val="28"/>
          <w:szCs w:val="28"/>
          <w:lang w:val="kk-KZ"/>
        </w:rPr>
      </w:pPr>
      <w:r w:rsidRPr="006713C6">
        <w:rPr>
          <w:rFonts w:ascii="Times New Roman" w:hAnsi="Times New Roman"/>
          <w:sz w:val="28"/>
          <w:szCs w:val="28"/>
          <w:lang w:val="kk-KZ"/>
        </w:rPr>
        <w:t>студенттің жазған рефераты аудиторияда талқыланады. Ең алдымен оқытушы қысқаша реферат тақырыбымен, негізгі идеясымен таныстырады. Тақырыпты зерттеуші студент реферат мазмұнын аудиторияда баяндайды, сұрақтарға жауап береді.</w:t>
      </w:r>
    </w:p>
    <w:p w:rsidR="00A30AB0" w:rsidRPr="006713C6" w:rsidRDefault="00A30AB0" w:rsidP="00622FA7">
      <w:pPr>
        <w:pStyle w:val="NoSpacing"/>
        <w:ind w:firstLine="709"/>
        <w:jc w:val="both"/>
        <w:rPr>
          <w:rFonts w:ascii="Times New Roman" w:hAnsi="Times New Roman"/>
          <w:sz w:val="28"/>
          <w:szCs w:val="28"/>
          <w:lang w:val="kk-KZ"/>
        </w:rPr>
      </w:pPr>
      <w:r w:rsidRPr="006713C6">
        <w:rPr>
          <w:rFonts w:ascii="Times New Roman" w:hAnsi="Times New Roman"/>
          <w:i/>
          <w:sz w:val="28"/>
          <w:szCs w:val="28"/>
          <w:lang w:val="kk-KZ"/>
        </w:rPr>
        <w:t xml:space="preserve">Рефератты талқылау </w:t>
      </w:r>
      <w:r w:rsidRPr="006713C6">
        <w:rPr>
          <w:rFonts w:ascii="Times New Roman" w:hAnsi="Times New Roman"/>
          <w:b/>
          <w:sz w:val="28"/>
          <w:szCs w:val="28"/>
          <w:lang w:val="kk-KZ"/>
        </w:rPr>
        <w:t xml:space="preserve">– </w:t>
      </w:r>
      <w:r w:rsidRPr="006713C6">
        <w:rPr>
          <w:rFonts w:ascii="Times New Roman" w:hAnsi="Times New Roman"/>
          <w:sz w:val="28"/>
          <w:szCs w:val="28"/>
          <w:lang w:val="kk-KZ"/>
        </w:rPr>
        <w:t>шығармашылық жұмыстың бір көрінісі, яғни білімділік, қызығушылық тұрғысынан және тәрбиелік мән-мазмұны зор әрекет, жұмыс. Бұл кезде сөйлеушілер негізгі мәселеден ауытқымай, нақты, тұжырымды ой айтуға көңіл бөлуі тиіс.</w:t>
      </w:r>
    </w:p>
    <w:p w:rsidR="00A30AB0" w:rsidRPr="006713C6" w:rsidRDefault="00A30AB0" w:rsidP="00622FA7">
      <w:pPr>
        <w:pStyle w:val="NoSpacing"/>
        <w:ind w:firstLine="709"/>
        <w:jc w:val="both"/>
        <w:rPr>
          <w:rFonts w:ascii="Times New Roman" w:hAnsi="Times New Roman"/>
          <w:b/>
          <w:sz w:val="28"/>
          <w:szCs w:val="28"/>
          <w:lang w:val="kk-KZ"/>
        </w:rPr>
      </w:pPr>
      <w:r w:rsidRPr="006713C6">
        <w:rPr>
          <w:rFonts w:ascii="Times New Roman" w:hAnsi="Times New Roman"/>
          <w:i/>
          <w:sz w:val="28"/>
          <w:szCs w:val="28"/>
          <w:lang w:val="kk-KZ"/>
        </w:rPr>
        <w:t>Рефератты талқылып, қорытындысын шығару</w:t>
      </w:r>
      <w:r w:rsidRPr="006713C6">
        <w:rPr>
          <w:rFonts w:ascii="Times New Roman" w:hAnsi="Times New Roman"/>
          <w:b/>
          <w:sz w:val="28"/>
          <w:szCs w:val="28"/>
          <w:lang w:val="kk-KZ"/>
        </w:rPr>
        <w:t xml:space="preserve"> – </w:t>
      </w:r>
      <w:r w:rsidRPr="006713C6">
        <w:rPr>
          <w:rFonts w:ascii="Times New Roman" w:hAnsi="Times New Roman"/>
          <w:sz w:val="28"/>
          <w:szCs w:val="28"/>
          <w:lang w:val="kk-KZ"/>
        </w:rPr>
        <w:t>маңызы зор жауапты сәт, белгілі бір тақырып төңірегінде ғылыми дәйекті тұжырымдар жасап үйрену. Соңында оқытушы реферат жазған студенттің,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r w:rsidRPr="006713C6">
        <w:rPr>
          <w:rFonts w:ascii="Times New Roman" w:hAnsi="Times New Roman"/>
          <w:b/>
          <w:sz w:val="28"/>
          <w:szCs w:val="28"/>
          <w:lang w:val="kk-KZ"/>
        </w:rPr>
        <w:t xml:space="preserve"> </w:t>
      </w:r>
    </w:p>
    <w:p w:rsidR="00A30AB0" w:rsidRPr="006713C6" w:rsidRDefault="00A30AB0" w:rsidP="00622FA7">
      <w:pPr>
        <w:pStyle w:val="Subtitle"/>
        <w:widowControl w:val="0"/>
        <w:ind w:firstLine="709"/>
        <w:rPr>
          <w:rFonts w:ascii="Times New Roman" w:hAnsi="Times New Roman"/>
          <w:szCs w:val="28"/>
          <w:lang w:val="kk-KZ"/>
        </w:rPr>
      </w:pPr>
    </w:p>
    <w:p w:rsidR="00A30AB0" w:rsidRPr="006713C6" w:rsidRDefault="00A30AB0" w:rsidP="00622FA7">
      <w:pPr>
        <w:pStyle w:val="Subtitle"/>
        <w:widowControl w:val="0"/>
        <w:ind w:firstLine="709"/>
        <w:rPr>
          <w:rFonts w:ascii="Times New Roman" w:hAnsi="Times New Roman"/>
          <w:b/>
          <w:i/>
          <w:szCs w:val="28"/>
          <w:lang w:val="kk-KZ"/>
        </w:rPr>
      </w:pPr>
      <w:r w:rsidRPr="006713C6">
        <w:rPr>
          <w:rFonts w:ascii="Times New Roman" w:hAnsi="Times New Roman"/>
          <w:b/>
          <w:i/>
          <w:szCs w:val="28"/>
          <w:lang w:val="kk-KZ"/>
        </w:rPr>
        <w:t xml:space="preserve">СӨЖ тапсырмасын  рәсімдеуге  қойылатын талаптар: </w:t>
      </w:r>
    </w:p>
    <w:p w:rsidR="00A30AB0" w:rsidRPr="006713C6" w:rsidRDefault="00A30AB0" w:rsidP="00622FA7">
      <w:pPr>
        <w:pStyle w:val="Subtitle"/>
        <w:widowControl w:val="0"/>
        <w:numPr>
          <w:ilvl w:val="0"/>
          <w:numId w:val="35"/>
        </w:numPr>
        <w:tabs>
          <w:tab w:val="clear" w:pos="720"/>
          <w:tab w:val="num" w:pos="360"/>
        </w:tabs>
        <w:ind w:left="0" w:firstLine="360"/>
        <w:rPr>
          <w:rFonts w:ascii="Times New Roman" w:hAnsi="Times New Roman"/>
          <w:b/>
          <w:szCs w:val="28"/>
          <w:lang w:val="kk-KZ"/>
        </w:rPr>
      </w:pPr>
      <w:r w:rsidRPr="006713C6">
        <w:rPr>
          <w:rFonts w:ascii="Times New Roman" w:hAnsi="Times New Roman"/>
          <w:szCs w:val="28"/>
          <w:lang w:val="kk-KZ"/>
        </w:rPr>
        <w:t>тапсырманы  қолжазба түрінде немесе компьютермен жазуға болады</w:t>
      </w:r>
    </w:p>
    <w:p w:rsidR="00A30AB0" w:rsidRPr="006713C6" w:rsidRDefault="00A30AB0" w:rsidP="00622FA7">
      <w:pPr>
        <w:numPr>
          <w:ilvl w:val="0"/>
          <w:numId w:val="35"/>
        </w:numPr>
        <w:tabs>
          <w:tab w:val="clear" w:pos="720"/>
          <w:tab w:val="num" w:pos="360"/>
        </w:tabs>
        <w:spacing w:after="0" w:line="240" w:lineRule="auto"/>
        <w:ind w:left="0" w:firstLine="360"/>
        <w:jc w:val="both"/>
        <w:rPr>
          <w:rFonts w:ascii="Times New Roman" w:hAnsi="Times New Roman"/>
          <w:sz w:val="28"/>
          <w:szCs w:val="28"/>
          <w:lang w:val="kk-KZ"/>
        </w:rPr>
      </w:pPr>
      <w:r w:rsidRPr="006713C6">
        <w:rPr>
          <w:rFonts w:ascii="Times New Roman" w:hAnsi="Times New Roman"/>
          <w:sz w:val="28"/>
          <w:szCs w:val="28"/>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6713C6">
          <w:rPr>
            <w:rFonts w:ascii="Times New Roman" w:hAnsi="Times New Roman"/>
            <w:sz w:val="28"/>
            <w:szCs w:val="28"/>
            <w:lang w:val="kk-KZ"/>
          </w:rPr>
          <w:t>30 мм</w:t>
        </w:r>
      </w:smartTag>
      <w:r w:rsidRPr="006713C6">
        <w:rPr>
          <w:rFonts w:ascii="Times New Roman" w:hAnsi="Times New Roman"/>
          <w:sz w:val="28"/>
          <w:szCs w:val="28"/>
          <w:lang w:val="kk-KZ"/>
        </w:rPr>
        <w:t xml:space="preserve">, оң жағынан – </w:t>
      </w:r>
      <w:smartTag w:uri="urn:schemas-microsoft-com:office:smarttags" w:element="metricconverter">
        <w:smartTagPr>
          <w:attr w:name="ProductID" w:val="10 мм"/>
        </w:smartTagPr>
        <w:r w:rsidRPr="006713C6">
          <w:rPr>
            <w:rFonts w:ascii="Times New Roman" w:hAnsi="Times New Roman"/>
            <w:sz w:val="28"/>
            <w:szCs w:val="28"/>
            <w:lang w:val="kk-KZ"/>
          </w:rPr>
          <w:t>10 мм</w:t>
        </w:r>
      </w:smartTag>
      <w:r w:rsidRPr="006713C6">
        <w:rPr>
          <w:rFonts w:ascii="Times New Roman" w:hAnsi="Times New Roman"/>
          <w:sz w:val="28"/>
          <w:szCs w:val="28"/>
          <w:lang w:val="kk-KZ"/>
        </w:rPr>
        <w:t xml:space="preserve">, жоғарғы және төменгі жағынан – </w:t>
      </w:r>
      <w:smartTag w:uri="urn:schemas-microsoft-com:office:smarttags" w:element="metricconverter">
        <w:smartTagPr>
          <w:attr w:name="ProductID" w:val="20 мм"/>
        </w:smartTagPr>
        <w:r w:rsidRPr="006713C6">
          <w:rPr>
            <w:rFonts w:ascii="Times New Roman" w:hAnsi="Times New Roman"/>
            <w:sz w:val="28"/>
            <w:szCs w:val="28"/>
            <w:lang w:val="kk-KZ"/>
          </w:rPr>
          <w:t>20 мм</w:t>
        </w:r>
      </w:smartTag>
      <w:r w:rsidRPr="006713C6">
        <w:rPr>
          <w:rFonts w:ascii="Times New Roman" w:hAnsi="Times New Roman"/>
          <w:sz w:val="28"/>
          <w:szCs w:val="28"/>
          <w:lang w:val="kk-KZ"/>
        </w:rPr>
        <w:t xml:space="preserve">. Қызыл жол бес белгіге немесе 15-17 мм-ге тең. </w:t>
      </w:r>
    </w:p>
    <w:p w:rsidR="00A30AB0" w:rsidRPr="006713C6" w:rsidRDefault="00A30AB0" w:rsidP="00622FA7">
      <w:pPr>
        <w:numPr>
          <w:ilvl w:val="0"/>
          <w:numId w:val="35"/>
        </w:numPr>
        <w:tabs>
          <w:tab w:val="clear" w:pos="720"/>
          <w:tab w:val="num" w:pos="360"/>
        </w:tabs>
        <w:spacing w:after="0" w:line="240" w:lineRule="auto"/>
        <w:ind w:left="0" w:firstLine="360"/>
        <w:jc w:val="both"/>
        <w:rPr>
          <w:rFonts w:ascii="Times New Roman" w:hAnsi="Times New Roman"/>
          <w:sz w:val="28"/>
          <w:szCs w:val="28"/>
          <w:lang w:val="kk-KZ"/>
        </w:rPr>
      </w:pPr>
      <w:r w:rsidRPr="006713C6">
        <w:rPr>
          <w:rFonts w:ascii="Times New Roman" w:hAnsi="Times New Roman"/>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A30AB0" w:rsidRPr="00292D81" w:rsidRDefault="00A30AB0" w:rsidP="00622FA7">
      <w:pPr>
        <w:numPr>
          <w:ilvl w:val="0"/>
          <w:numId w:val="35"/>
        </w:numPr>
        <w:tabs>
          <w:tab w:val="clear" w:pos="720"/>
          <w:tab w:val="num" w:pos="360"/>
        </w:tabs>
        <w:spacing w:after="0" w:line="240" w:lineRule="auto"/>
        <w:ind w:left="0" w:firstLine="360"/>
        <w:jc w:val="both"/>
        <w:rPr>
          <w:rFonts w:ascii="Times New Roman" w:hAnsi="Times New Roman"/>
          <w:sz w:val="28"/>
          <w:szCs w:val="28"/>
          <w:lang w:val="kk-KZ"/>
        </w:rPr>
      </w:pPr>
      <w:r w:rsidRPr="006713C6">
        <w:rPr>
          <w:rFonts w:ascii="Times New Roman" w:hAnsi="Times New Roman"/>
          <w:sz w:val="28"/>
          <w:szCs w:val="28"/>
          <w:lang w:val="kk-KZ"/>
        </w:rPr>
        <w:t>СӨЖ орындаған соң берілген тақырып бойынша қолданылған әдебиеттер тізімі жазылып, студенттің қолы мен орындаған мерзімі</w:t>
      </w:r>
      <w:r w:rsidRPr="00292D81">
        <w:rPr>
          <w:rFonts w:ascii="Times New Roman" w:hAnsi="Times New Roman"/>
          <w:sz w:val="28"/>
          <w:szCs w:val="28"/>
          <w:lang w:val="kk-KZ"/>
        </w:rPr>
        <w:t xml:space="preserve"> көрсетілуі керек.</w:t>
      </w:r>
    </w:p>
    <w:p w:rsidR="00A30AB0" w:rsidRDefault="00A30AB0" w:rsidP="00622FA7">
      <w:pPr>
        <w:jc w:val="both"/>
        <w:rPr>
          <w:b/>
          <w:lang w:val="kk-KZ"/>
        </w:rPr>
      </w:pPr>
    </w:p>
    <w:p w:rsidR="00A30AB0" w:rsidRPr="00100CC1" w:rsidRDefault="00A30AB0" w:rsidP="00622FA7">
      <w:pPr>
        <w:spacing w:after="0"/>
        <w:jc w:val="both"/>
        <w:rPr>
          <w:rFonts w:ascii="Times New Roman" w:hAnsi="Times New Roman"/>
          <w:b/>
          <w:sz w:val="28"/>
          <w:szCs w:val="28"/>
          <w:lang w:val="kk-KZ"/>
        </w:rPr>
      </w:pPr>
      <w:r w:rsidRPr="00100CC1">
        <w:rPr>
          <w:rFonts w:ascii="Times New Roman" w:hAnsi="Times New Roman"/>
          <w:b/>
          <w:sz w:val="28"/>
          <w:szCs w:val="28"/>
          <w:lang w:val="kk-KZ"/>
        </w:rPr>
        <w:t>СӨЖ тапсырмалары</w:t>
      </w:r>
    </w:p>
    <w:p w:rsidR="00A30AB0" w:rsidRDefault="00A30AB0" w:rsidP="00622FA7">
      <w:pPr>
        <w:spacing w:after="0" w:line="240" w:lineRule="auto"/>
        <w:jc w:val="both"/>
        <w:rPr>
          <w:rFonts w:ascii="Times New Roman" w:hAnsi="Times New Roman"/>
          <w:lang w:val="kk-KZ"/>
        </w:rPr>
      </w:pPr>
    </w:p>
    <w:p w:rsidR="00A30AB0" w:rsidRDefault="00A30AB0" w:rsidP="00622FA7">
      <w:pPr>
        <w:spacing w:after="0" w:line="240" w:lineRule="auto"/>
        <w:jc w:val="both"/>
        <w:rPr>
          <w:rFonts w:ascii="Times New Roman" w:hAnsi="Times New Roman"/>
          <w:lang w:val="kk-KZ"/>
        </w:rPr>
      </w:pPr>
    </w:p>
    <w:p w:rsidR="00A30AB0" w:rsidRDefault="00A30AB0" w:rsidP="00622FA7">
      <w:pPr>
        <w:pStyle w:val="Title"/>
        <w:spacing w:line="264" w:lineRule="auto"/>
        <w:jc w:val="left"/>
        <w:rPr>
          <w:b/>
          <w:szCs w:val="28"/>
          <w:lang w:val="kk-KZ"/>
        </w:rPr>
      </w:pPr>
      <w:r w:rsidRPr="00622FA7">
        <w:rPr>
          <w:b/>
          <w:szCs w:val="28"/>
          <w:lang w:val="kk-KZ" w:eastAsia="ko-KR"/>
        </w:rPr>
        <w:t xml:space="preserve">1 МОДУЛЬ. </w:t>
      </w:r>
      <w:r w:rsidRPr="00622FA7">
        <w:rPr>
          <w:b/>
          <w:szCs w:val="28"/>
          <w:lang w:val="kk-KZ"/>
        </w:rPr>
        <w:t>Ежелгі дәуірден қазақ хандығы құрылған уақытқа дейінгі (XI-XV</w:t>
      </w:r>
      <w:r w:rsidRPr="00622FA7">
        <w:rPr>
          <w:szCs w:val="28"/>
          <w:lang w:val="kk-KZ"/>
        </w:rPr>
        <w:t xml:space="preserve"> ғ.ғ.</w:t>
      </w:r>
      <w:r w:rsidRPr="00622FA7">
        <w:rPr>
          <w:b/>
          <w:szCs w:val="28"/>
          <w:lang w:val="kk-KZ"/>
        </w:rPr>
        <w:t>) Қазақстандағы педагогикалық ой</w:t>
      </w:r>
    </w:p>
    <w:p w:rsidR="00A30AB0" w:rsidRPr="00622FA7" w:rsidRDefault="00A30AB0" w:rsidP="00622FA7">
      <w:pPr>
        <w:pStyle w:val="Title"/>
        <w:spacing w:line="264" w:lineRule="auto"/>
        <w:jc w:val="left"/>
        <w:rPr>
          <w:b/>
          <w:szCs w:val="28"/>
          <w:lang w:val="kk-KZ"/>
        </w:rPr>
      </w:pPr>
    </w:p>
    <w:p w:rsidR="00A30AB0" w:rsidRPr="00622FA7" w:rsidRDefault="00A30AB0" w:rsidP="00622FA7">
      <w:pPr>
        <w:spacing w:after="0"/>
        <w:jc w:val="both"/>
        <w:rPr>
          <w:rFonts w:ascii="Times New Roman" w:hAnsi="Times New Roman"/>
          <w:sz w:val="28"/>
          <w:szCs w:val="28"/>
          <w:lang w:val="kk-KZ"/>
        </w:rPr>
      </w:pPr>
      <w:r w:rsidRPr="00622FA7">
        <w:rPr>
          <w:rFonts w:ascii="Times New Roman" w:hAnsi="Times New Roman"/>
          <w:b/>
          <w:sz w:val="28"/>
          <w:szCs w:val="28"/>
          <w:lang w:val="kk-KZ"/>
        </w:rPr>
        <w:t>1</w:t>
      </w:r>
      <w:r>
        <w:rPr>
          <w:rFonts w:ascii="Times New Roman" w:hAnsi="Times New Roman"/>
          <w:b/>
          <w:sz w:val="28"/>
          <w:szCs w:val="28"/>
          <w:lang w:val="kk-KZ"/>
        </w:rPr>
        <w:t>-тақырып</w:t>
      </w:r>
      <w:r w:rsidRPr="00622FA7">
        <w:rPr>
          <w:rFonts w:ascii="Times New Roman" w:hAnsi="Times New Roman"/>
          <w:b/>
          <w:sz w:val="28"/>
          <w:szCs w:val="28"/>
          <w:lang w:val="kk-KZ"/>
        </w:rPr>
        <w:t>. Қазақстандағы орта ғасырлардағы педагогикалық ой (VI – XVII ғ.ғ.).</w:t>
      </w: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kk-KZ"/>
        </w:rPr>
        <w:t xml:space="preserve">Мазмұны: </w:t>
      </w:r>
      <w:r w:rsidRPr="00622FA7">
        <w:rPr>
          <w:rFonts w:ascii="Times New Roman" w:hAnsi="Times New Roman"/>
          <w:sz w:val="28"/>
          <w:szCs w:val="28"/>
          <w:lang w:val="kk-KZ"/>
        </w:rPr>
        <w:t>Өзіндік жұмыс бойынша ұсыныстар беру. СӨЖ тапсырмаларын беру. Көне түрік жазба ескерткіштеріндегі педагогикалық идеялар туралы мәліметтерді талдау.</w:t>
      </w:r>
    </w:p>
    <w:p w:rsidR="00A30AB0" w:rsidRPr="00622FA7" w:rsidRDefault="00A30AB0" w:rsidP="00622FA7">
      <w:pPr>
        <w:pStyle w:val="Title"/>
        <w:spacing w:line="264" w:lineRule="auto"/>
        <w:jc w:val="left"/>
        <w:rPr>
          <w:szCs w:val="28"/>
          <w:lang w:val="kk-KZ"/>
        </w:rPr>
      </w:pPr>
    </w:p>
    <w:p w:rsidR="00A30AB0" w:rsidRPr="00622FA7" w:rsidRDefault="00A30AB0" w:rsidP="00622FA7">
      <w:pPr>
        <w:pStyle w:val="Title"/>
        <w:spacing w:line="264" w:lineRule="auto"/>
        <w:jc w:val="left"/>
        <w:rPr>
          <w:szCs w:val="28"/>
          <w:lang w:val="kk-KZ"/>
        </w:rPr>
      </w:pPr>
      <w:r w:rsidRPr="00622FA7">
        <w:rPr>
          <w:b/>
          <w:spacing w:val="-20"/>
          <w:szCs w:val="28"/>
          <w:lang w:val="kk-KZ"/>
        </w:rPr>
        <w:t>Өткізу формасы:</w:t>
      </w:r>
      <w:r w:rsidRPr="00622FA7">
        <w:rPr>
          <w:spacing w:val="-20"/>
          <w:szCs w:val="28"/>
          <w:lang w:val="kk-KZ"/>
        </w:rPr>
        <w:t xml:space="preserve">  Кеңес</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numPr>
          <w:ilvl w:val="1"/>
          <w:numId w:val="34"/>
        </w:numPr>
        <w:spacing w:after="0" w:line="240" w:lineRule="auto"/>
        <w:ind w:left="0"/>
        <w:rPr>
          <w:rFonts w:ascii="Times New Roman" w:hAnsi="Times New Roman"/>
          <w:sz w:val="28"/>
          <w:szCs w:val="28"/>
          <w:lang w:val="kk-KZ"/>
        </w:rPr>
      </w:pPr>
      <w:r w:rsidRPr="00622FA7">
        <w:rPr>
          <w:rFonts w:ascii="Times New Roman" w:hAnsi="Times New Roman"/>
          <w:sz w:val="28"/>
          <w:szCs w:val="28"/>
          <w:lang w:val="kk-KZ"/>
        </w:rPr>
        <w:t>«Көне түрік жазба ескерткіштеріндегі педагогикалық идеялар» атты кесте құру.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1.2 Қазақстандағы педагогикалық ой дамуы мәселері бойынша әдебиеттердың картотекасын құру.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2</w:t>
      </w:r>
      <w:r>
        <w:rPr>
          <w:rFonts w:ascii="Times New Roman" w:hAnsi="Times New Roman"/>
          <w:b/>
          <w:sz w:val="28"/>
          <w:szCs w:val="28"/>
          <w:lang w:val="kk-KZ"/>
        </w:rPr>
        <w:t>-тақырып</w:t>
      </w:r>
      <w:r w:rsidRPr="00622FA7">
        <w:rPr>
          <w:rFonts w:ascii="Times New Roman" w:hAnsi="Times New Roman"/>
          <w:b/>
          <w:sz w:val="28"/>
          <w:szCs w:val="28"/>
          <w:lang w:val="kk-KZ"/>
        </w:rPr>
        <w:t>. Қазақ халық педагогикасының қалыптасуы мен ерекшеліктері</w:t>
      </w:r>
    </w:p>
    <w:p w:rsidR="00A30AB0" w:rsidRPr="00622FA7" w:rsidRDefault="00A30AB0" w:rsidP="00622FA7">
      <w:pPr>
        <w:spacing w:after="0"/>
        <w:jc w:val="both"/>
        <w:rPr>
          <w:rFonts w:ascii="Times New Roman" w:hAnsi="Times New Roman"/>
          <w:b/>
          <w:sz w:val="28"/>
          <w:szCs w:val="28"/>
          <w:lang w:val="kk-KZ"/>
        </w:rPr>
      </w:pP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 xml:space="preserve">   </w:t>
      </w:r>
      <w:r w:rsidRPr="00622FA7">
        <w:rPr>
          <w:rFonts w:ascii="Times New Roman" w:hAnsi="Times New Roman"/>
          <w:b/>
          <w:sz w:val="28"/>
          <w:szCs w:val="28"/>
          <w:lang w:val="kk-KZ"/>
        </w:rPr>
        <w:t xml:space="preserve">Мазмұны: </w:t>
      </w:r>
      <w:r w:rsidRPr="00622FA7">
        <w:rPr>
          <w:rFonts w:ascii="Times New Roman" w:hAnsi="Times New Roman"/>
          <w:sz w:val="28"/>
          <w:szCs w:val="28"/>
          <w:lang w:val="kk-KZ"/>
        </w:rPr>
        <w:t xml:space="preserve"> Қазақ халық педагогикасының қалыптасуы ерекшеліктертуралы ке</w:t>
      </w:r>
      <w:r w:rsidRPr="00622FA7">
        <w:rPr>
          <w:rFonts w:ascii="Times New Roman" w:hAnsi="Times New Roman"/>
          <w:sz w:val="28"/>
          <w:szCs w:val="28"/>
          <w:lang w:val="sr-Cyrl-CS"/>
        </w:rPr>
        <w:t>ң</w:t>
      </w:r>
      <w:r w:rsidRPr="00622FA7">
        <w:rPr>
          <w:rFonts w:ascii="Times New Roman" w:hAnsi="Times New Roman"/>
          <w:sz w:val="28"/>
          <w:szCs w:val="28"/>
          <w:lang w:val="kk-KZ"/>
        </w:rPr>
        <w:t>ес беру. Лекция тақырыпдағы қиындық тұғызған сұрақтарды талдау. СӨЖ тапсырмаларын орындалуын тексеру.</w:t>
      </w: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Кіші  т оптарда      жұмыс</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1.3. «Қазақ халық педагогикасының қалыптасуы» тақырыбында презентация даярлау.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1.4. «Қазақ халық педагогикасының отандық педагогика ғылымының қалыптасуы мен дамуындағы ролі» тақырыбында шағын шығарма жазу.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sr-Cyrl-CS"/>
        </w:rPr>
        <w:t>3</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 xml:space="preserve">Әл-Фарабидің педагогикалық мұрасы. </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kk-KZ"/>
        </w:rPr>
        <w:t xml:space="preserve">Мазмұны: </w:t>
      </w:r>
      <w:r w:rsidRPr="00622FA7">
        <w:rPr>
          <w:rFonts w:ascii="Times New Roman" w:hAnsi="Times New Roman"/>
          <w:sz w:val="28"/>
          <w:szCs w:val="28"/>
          <w:lang w:val="kk-KZ"/>
        </w:rPr>
        <w:t>Әл Фараби шығармаларында ғы  негізгі педагогикалық идеяларды тезисті түрде ашып көрсету</w:t>
      </w:r>
      <w:r w:rsidRPr="00622FA7">
        <w:rPr>
          <w:rFonts w:ascii="Times New Roman" w:hAnsi="Times New Roman"/>
          <w:spacing w:val="-20"/>
          <w:sz w:val="28"/>
          <w:szCs w:val="28"/>
          <w:lang w:val="kk-KZ"/>
        </w:rPr>
        <w:t>де кеңес беру.   Ағымдағы бақылау жүргізу.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pStyle w:val="Title"/>
        <w:spacing w:line="264" w:lineRule="auto"/>
        <w:jc w:val="left"/>
        <w:rPr>
          <w:spacing w:val="-20"/>
          <w:szCs w:val="28"/>
          <w:lang w:val="kk-KZ"/>
        </w:rPr>
      </w:pPr>
      <w:r w:rsidRPr="00622FA7">
        <w:rPr>
          <w:b/>
          <w:spacing w:val="-20"/>
          <w:szCs w:val="28"/>
          <w:lang w:val="kk-KZ"/>
        </w:rPr>
        <w:t>Өткізу формасы:</w:t>
      </w:r>
      <w:r w:rsidRPr="00622FA7">
        <w:rPr>
          <w:spacing w:val="-20"/>
          <w:szCs w:val="28"/>
          <w:lang w:val="kk-KZ"/>
        </w:rPr>
        <w:t xml:space="preserve">  Кеңес /  презентация</w:t>
      </w: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spacing w:val="-20"/>
          <w:sz w:val="28"/>
          <w:szCs w:val="28"/>
          <w:lang w:val="kk-KZ"/>
        </w:rPr>
        <w:t xml:space="preserve"> </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1.5. Әл Фараби шығармаларындағы  негізгі педагогикалық идеяларды тезисті түрде ашып көрсету.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1.6. Әл Фараби шығармалары біріның педагогикалық мазмұнына талдау жасау.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 xml:space="preserve">     2 МОДУЛЬ. XVIII – XIX  ғ.ғ. Қазақстандағы педагогикалық ой.</w:t>
      </w: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sr-Cyrl-CS"/>
        </w:rPr>
        <w:t>4</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XVIII ғ. -  XIX ғ. басындағы   Қазақстандағы мектеп пен педагогикалық ой</w:t>
      </w:r>
    </w:p>
    <w:p w:rsidR="00A30AB0" w:rsidRPr="00622FA7" w:rsidRDefault="00A30AB0" w:rsidP="00622FA7">
      <w:pPr>
        <w:spacing w:after="0"/>
        <w:jc w:val="both"/>
        <w:rPr>
          <w:rFonts w:ascii="Times New Roman" w:hAnsi="Times New Roman"/>
          <w:sz w:val="28"/>
          <w:szCs w:val="28"/>
          <w:lang w:val="kk-KZ"/>
        </w:rPr>
      </w:pPr>
      <w:r w:rsidRPr="00622FA7">
        <w:rPr>
          <w:rFonts w:ascii="Times New Roman" w:hAnsi="Times New Roman"/>
          <w:b/>
          <w:sz w:val="28"/>
          <w:szCs w:val="28"/>
          <w:lang w:val="kk-KZ"/>
        </w:rPr>
        <w:t xml:space="preserve">Мазмұны: </w:t>
      </w:r>
      <w:r w:rsidRPr="00622FA7">
        <w:rPr>
          <w:rFonts w:ascii="Times New Roman" w:hAnsi="Times New Roman"/>
          <w:sz w:val="28"/>
          <w:szCs w:val="28"/>
          <w:lang w:val="kk-KZ"/>
        </w:rPr>
        <w:t>Қазақ ақын-жырауларының педагогикалық ой-пікірлерін талдау.</w:t>
      </w:r>
    </w:p>
    <w:p w:rsidR="00A30AB0" w:rsidRPr="00622FA7" w:rsidRDefault="00A30AB0" w:rsidP="00622FA7">
      <w:pPr>
        <w:spacing w:after="0"/>
        <w:jc w:val="both"/>
        <w:rPr>
          <w:rFonts w:ascii="Times New Roman" w:hAnsi="Times New Roman"/>
          <w:sz w:val="28"/>
          <w:szCs w:val="28"/>
          <w:lang w:val="kk-KZ"/>
        </w:rPr>
      </w:pP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Кіші топтардағы жұмыс</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2.1. «Қазақ ақын-жырауларының педагогикалық ой-пікірлері» тақырыбы бойынша  слайдтар даярлау.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sr-Cyrl-CS"/>
        </w:rPr>
        <w:t>5</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Ы.Алтынсариннің педагогикалық ойлары мен ағартушылық қызметі</w:t>
      </w:r>
      <w:r w:rsidRPr="00622FA7">
        <w:rPr>
          <w:rFonts w:ascii="Times New Roman" w:hAnsi="Times New Roman"/>
          <w:sz w:val="28"/>
          <w:szCs w:val="28"/>
          <w:lang w:val="kk-KZ"/>
        </w:rPr>
        <w:t>.</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Ы.Алтынсарынның ағартушылық қызметі» тақырыбында презнетациялық материалдар жасауда кеңес беру.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Кеңес</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2.2. «Ы.Алтынсарынның ағартушылық қызметі» тақырыбында презентация жасау.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2.3. Ы.Алтынсаринның негізгі педагогикалық идеялары туралы білімдерді  тексеру үшін тест сұрақтары жасау.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sr-Cyrl-CS"/>
        </w:rPr>
        <w:t>6</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А.Құнанбаевтың педагогикалық ойлары.</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Абай Құнанбаевтың «Қара сөздері»ның педагогикалық мазмұнын ұжымдық талдау.</w:t>
      </w: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Пікірталас</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2.4. Абай Құнанбаевтың «Қара сөздері»ның педагогикалық мазмұнына талдау жасау.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2.5. «Абай Құнанбаевтың педагогикалық идеялары» тақырыбы бойынша слайдтар дайындау.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7</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Ш.Уәлихановтың педагогикалық ойлары</w:t>
      </w: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sz w:val="28"/>
          <w:szCs w:val="28"/>
          <w:lang w:val="kk-KZ"/>
        </w:rPr>
        <w:t>Ш.Уәлихановтың шығармаларын педагогикалық талдау.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Кіші топтарда жұмыс</w:t>
      </w: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2.6. «Ш.Уәлихановтың педагогикалық ойлары» кестесін құру.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kk-KZ"/>
        </w:rPr>
        <w:t>3 МОДУЛЬ. Кеңес Одағы дәуіріндегі Қазақстандағы педагогикалық ой. Қазақстанда- ғы педагогика ғылымының қалыптасуы мен дамуы (1917 – 1991 ж.ж.)</w:t>
      </w:r>
    </w:p>
    <w:p w:rsidR="00A30AB0" w:rsidRPr="00622FA7" w:rsidRDefault="00A30AB0" w:rsidP="00622FA7">
      <w:pPr>
        <w:spacing w:after="0"/>
        <w:rPr>
          <w:rFonts w:ascii="Times New Roman" w:hAnsi="Times New Roman"/>
          <w:b/>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sr-Cyrl-CS"/>
        </w:rPr>
        <w:t>8</w:t>
      </w:r>
      <w:r>
        <w:rPr>
          <w:rFonts w:ascii="Times New Roman" w:hAnsi="Times New Roman"/>
          <w:b/>
          <w:sz w:val="28"/>
          <w:szCs w:val="28"/>
          <w:lang w:val="kk-KZ"/>
        </w:rPr>
        <w:t>-тақырып</w:t>
      </w:r>
      <w:r w:rsidRPr="00622FA7">
        <w:rPr>
          <w:rFonts w:ascii="Times New Roman" w:hAnsi="Times New Roman"/>
          <w:b/>
          <w:sz w:val="28"/>
          <w:szCs w:val="28"/>
          <w:lang w:val="sr-Cyrl-CS"/>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А.Байтұрсыновтың педагогикалық қызметі</w:t>
      </w:r>
      <w:r w:rsidRPr="00622FA7">
        <w:rPr>
          <w:rFonts w:ascii="Times New Roman" w:hAnsi="Times New Roman"/>
          <w:b/>
          <w:sz w:val="28"/>
          <w:szCs w:val="28"/>
          <w:lang w:val="sr-Cyrl-CS"/>
        </w:rPr>
        <w:t xml:space="preserve"> </w:t>
      </w: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А.Байтұрсыновтың ағартушылық қызметі мен педагогикалық идеялары</w:t>
      </w:r>
    </w:p>
    <w:p w:rsidR="00A30AB0" w:rsidRPr="00622FA7" w:rsidRDefault="00A30AB0" w:rsidP="00622FA7">
      <w:pPr>
        <w:spacing w:after="0"/>
        <w:jc w:val="both"/>
        <w:rPr>
          <w:rFonts w:ascii="Times New Roman" w:hAnsi="Times New Roman"/>
          <w:spacing w:val="-20"/>
          <w:sz w:val="28"/>
          <w:szCs w:val="28"/>
          <w:lang w:val="kk-KZ"/>
        </w:rPr>
      </w:pPr>
      <w:r w:rsidRPr="00622FA7">
        <w:rPr>
          <w:rFonts w:ascii="Times New Roman" w:hAnsi="Times New Roman"/>
          <w:sz w:val="28"/>
          <w:szCs w:val="28"/>
          <w:lang w:val="kk-KZ"/>
        </w:rPr>
        <w:t>жайында тезисті түрде сипаттама беру бойынша кеңес беру.</w:t>
      </w:r>
      <w:r w:rsidRPr="00622FA7">
        <w:rPr>
          <w:rFonts w:ascii="Times New Roman" w:hAnsi="Times New Roman"/>
          <w:spacing w:val="-20"/>
          <w:sz w:val="28"/>
          <w:szCs w:val="28"/>
          <w:lang w:val="kk-KZ"/>
        </w:rPr>
        <w:t xml:space="preserve"> Ағымдағы бақылау жүргізу.</w:t>
      </w: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Кеңес / Кіші   т оптарда     жұмыс</w:t>
      </w: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3.2. «М.Жұмабаевтың «Педагогика» оқулығы және оның қазіргі таңда ұлттық тәрбиені дамытудағы ролі» атты дөңгелек үстел ұйымдастыру.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3.3. «М.Жұмабаевтың педагогикалық-психологиялық еңбектері көрмесін» ұйымдастырп, оларға  ауызша шолу жасау.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kk-KZ"/>
        </w:rPr>
        <w:t>9</w:t>
      </w:r>
      <w:r>
        <w:rPr>
          <w:rFonts w:ascii="Times New Roman" w:hAnsi="Times New Roman"/>
          <w:b/>
          <w:sz w:val="28"/>
          <w:szCs w:val="28"/>
          <w:lang w:val="kk-KZ"/>
        </w:rPr>
        <w:t>-тақырып</w:t>
      </w:r>
      <w:r w:rsidRPr="00622FA7">
        <w:rPr>
          <w:rFonts w:ascii="Times New Roman" w:hAnsi="Times New Roman"/>
          <w:b/>
          <w:sz w:val="28"/>
          <w:szCs w:val="28"/>
          <w:lang w:val="kk-KZ"/>
        </w:rPr>
        <w:t>. М.Жұмабаевтың  педагогикалық ойлары.</w:t>
      </w:r>
    </w:p>
    <w:p w:rsidR="00A30AB0" w:rsidRPr="00622FA7" w:rsidRDefault="00A30AB0" w:rsidP="00622FA7">
      <w:pPr>
        <w:spacing w:after="0"/>
        <w:jc w:val="both"/>
        <w:rPr>
          <w:rFonts w:ascii="Times New Roman" w:hAnsi="Times New Roman"/>
          <w:b/>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М.Жұмабаевтың «Педагогика» оқулығы және оның қазіргі таңда ұлттық тәрбиені дамытудағы ролі» атты дөңгелек үстел ұйымдастыру</w:t>
      </w:r>
      <w:r w:rsidRPr="00622FA7">
        <w:rPr>
          <w:rFonts w:ascii="Times New Roman" w:hAnsi="Times New Roman"/>
          <w:b/>
          <w:sz w:val="28"/>
          <w:szCs w:val="28"/>
          <w:lang w:val="kk-KZ"/>
        </w:rPr>
        <w:t>да</w:t>
      </w:r>
      <w:r w:rsidRPr="00622FA7">
        <w:rPr>
          <w:rFonts w:ascii="Times New Roman" w:hAnsi="Times New Roman"/>
          <w:sz w:val="28"/>
          <w:szCs w:val="28"/>
          <w:lang w:val="kk-KZ"/>
        </w:rPr>
        <w:t xml:space="preserve"> меңгеруде магистранттарға жардем беру. Материалды меңгерудегі қиындықтар тұғызған сұрақтарді студенттермен бірге талқылау.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Дөңгелек үстел</w:t>
      </w: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3.2. «М.Жұмабаевтың «Педагогика» оқулығы және оның қазіргі таңда ұлттық тәрбиені дамытудағы ролі» атты дөңгелек үстел ұйымдастыру.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3.3. «М.Жұмабаевтың педагогикалық-психологиялық еңбектері көрмесін» ұйымдастырп, оларға  ауызша шолу жасау.</w:t>
      </w:r>
    </w:p>
    <w:p w:rsidR="00A30AB0" w:rsidRPr="00622FA7" w:rsidRDefault="00A30AB0" w:rsidP="00622FA7">
      <w:pPr>
        <w:spacing w:after="0"/>
        <w:rPr>
          <w:rFonts w:ascii="Times New Roman" w:hAnsi="Times New Roman"/>
          <w:sz w:val="28"/>
          <w:szCs w:val="28"/>
          <w:lang w:val="kk-KZ"/>
        </w:rPr>
      </w:pPr>
    </w:p>
    <w:p w:rsidR="00A30AB0" w:rsidRPr="001F5DC4" w:rsidRDefault="00A30AB0" w:rsidP="00622FA7">
      <w:pPr>
        <w:spacing w:after="0"/>
        <w:rPr>
          <w:rFonts w:ascii="Times New Roman" w:hAnsi="Times New Roman"/>
          <w:b/>
          <w:bCs/>
          <w:sz w:val="28"/>
          <w:szCs w:val="28"/>
          <w:lang w:val="kk-KZ"/>
        </w:rPr>
      </w:pPr>
      <w:r w:rsidRPr="00622FA7">
        <w:rPr>
          <w:rFonts w:ascii="Times New Roman" w:hAnsi="Times New Roman"/>
          <w:b/>
          <w:sz w:val="28"/>
          <w:szCs w:val="28"/>
          <w:lang w:val="kk-KZ"/>
        </w:rPr>
        <w:t>10</w:t>
      </w:r>
      <w:r>
        <w:rPr>
          <w:rFonts w:ascii="Times New Roman" w:hAnsi="Times New Roman"/>
          <w:b/>
          <w:sz w:val="28"/>
          <w:szCs w:val="28"/>
          <w:lang w:val="kk-KZ"/>
        </w:rPr>
        <w:t>-тақырып</w:t>
      </w:r>
      <w:r w:rsidRPr="00622FA7">
        <w:rPr>
          <w:rFonts w:ascii="Times New Roman" w:hAnsi="Times New Roman"/>
          <w:b/>
          <w:sz w:val="28"/>
          <w:szCs w:val="28"/>
          <w:lang w:val="kk-KZ"/>
        </w:rPr>
        <w:t>.</w:t>
      </w:r>
      <w:r w:rsidRPr="00622FA7">
        <w:rPr>
          <w:rFonts w:ascii="Times New Roman" w:hAnsi="Times New Roman"/>
          <w:bCs/>
          <w:sz w:val="28"/>
          <w:szCs w:val="28"/>
          <w:lang w:val="kk-KZ"/>
        </w:rPr>
        <w:t xml:space="preserve"> </w:t>
      </w:r>
      <w:r w:rsidRPr="00622FA7">
        <w:rPr>
          <w:rFonts w:ascii="Times New Roman" w:hAnsi="Times New Roman"/>
          <w:b/>
          <w:bCs/>
          <w:sz w:val="28"/>
          <w:szCs w:val="28"/>
          <w:lang w:val="kk-KZ"/>
        </w:rPr>
        <w:t>Ж.Аймауытовтің педагогикалық ойлары</w:t>
      </w:r>
    </w:p>
    <w:p w:rsidR="00A30AB0" w:rsidRPr="00622FA7" w:rsidRDefault="00A30AB0" w:rsidP="00622FA7">
      <w:pPr>
        <w:spacing w:after="0"/>
        <w:jc w:val="both"/>
        <w:rPr>
          <w:rFonts w:ascii="Times New Roman" w:hAnsi="Times New Roman"/>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Ж.Аймауытовтің педагогикалық қызметі мен идеялары тақырыбындағы ғылыми әдебиеттерге шолу жасауда магистранттарға кеңес беру.</w:t>
      </w:r>
    </w:p>
    <w:p w:rsidR="00A30AB0" w:rsidRPr="00622FA7" w:rsidRDefault="00A30AB0" w:rsidP="00622FA7">
      <w:pPr>
        <w:pStyle w:val="Title"/>
        <w:spacing w:line="264" w:lineRule="auto"/>
        <w:jc w:val="left"/>
        <w:rPr>
          <w:spacing w:val="-20"/>
          <w:szCs w:val="28"/>
          <w:lang w:val="kk-KZ"/>
        </w:rPr>
      </w:pPr>
      <w:r w:rsidRPr="00622FA7">
        <w:rPr>
          <w:b/>
          <w:spacing w:val="-20"/>
          <w:szCs w:val="28"/>
          <w:lang w:val="kk-KZ"/>
        </w:rPr>
        <w:t>Өткізу формасы:</w:t>
      </w:r>
      <w:r w:rsidRPr="00622FA7">
        <w:rPr>
          <w:spacing w:val="-20"/>
          <w:szCs w:val="28"/>
          <w:lang w:val="kk-KZ"/>
        </w:rPr>
        <w:t xml:space="preserve">  Кеңес /  презентация</w:t>
      </w:r>
    </w:p>
    <w:p w:rsidR="00A30AB0" w:rsidRPr="00622FA7" w:rsidRDefault="00A30AB0" w:rsidP="00622FA7">
      <w:pPr>
        <w:spacing w:after="0"/>
        <w:rPr>
          <w:rFonts w:ascii="Times New Roman" w:hAnsi="Times New Roman"/>
          <w:spacing w:val="-20"/>
          <w:sz w:val="28"/>
          <w:szCs w:val="28"/>
          <w:lang w:val="kk-KZ"/>
        </w:rPr>
      </w:pP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3.5. Ж.Аймауытовтің педагогикалық қызметі мен идеялары тақырыбындағы ғылыми әдебиеттерге шолу жасау.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11</w:t>
      </w:r>
      <w:r>
        <w:rPr>
          <w:rFonts w:ascii="Times New Roman" w:hAnsi="Times New Roman"/>
          <w:b/>
          <w:sz w:val="28"/>
          <w:szCs w:val="28"/>
          <w:lang w:val="kk-KZ"/>
        </w:rPr>
        <w:t>-тақырып</w:t>
      </w:r>
      <w:r w:rsidRPr="00622FA7">
        <w:rPr>
          <w:rFonts w:ascii="Times New Roman" w:hAnsi="Times New Roman"/>
          <w:b/>
          <w:sz w:val="28"/>
          <w:szCs w:val="28"/>
          <w:lang w:val="kk-KZ"/>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Қазақстандағы педагогика ғылымының қалыптасуы  мен дамуы</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Қазақстандағы педагогика ғылымының көрнекті өкілдері (1930-1970 ж.ж.)» тақырыбында слайдтар даярлау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 xml:space="preserve">бойынша ұсыныстар беру. </w:t>
      </w:r>
    </w:p>
    <w:p w:rsidR="00A30AB0" w:rsidRPr="00622FA7" w:rsidRDefault="00A30AB0" w:rsidP="00622FA7">
      <w:pPr>
        <w:pStyle w:val="Title"/>
        <w:spacing w:line="264" w:lineRule="auto"/>
        <w:jc w:val="left"/>
        <w:rPr>
          <w:szCs w:val="28"/>
          <w:lang w:val="kk-KZ"/>
        </w:rPr>
      </w:pPr>
      <w:r w:rsidRPr="00622FA7">
        <w:rPr>
          <w:szCs w:val="28"/>
          <w:lang w:val="kk-KZ"/>
        </w:rPr>
        <w:t>1-аралық  бақылауға дайындалу бойынша кеңес беру.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МӨЖ қабылдау және қорғау.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pacing w:val="-20"/>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Кіші  </w:t>
      </w:r>
      <w:r w:rsidRPr="00622FA7">
        <w:rPr>
          <w:rFonts w:ascii="Times New Roman" w:hAnsi="Times New Roman"/>
          <w:sz w:val="28"/>
          <w:szCs w:val="28"/>
          <w:lang w:val="kk-KZ"/>
        </w:rPr>
        <w:t>т оптарда       жұмыс/ кеңейтірілген әңгіме</w:t>
      </w: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3.4.«Қазақстанда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ғы педагогика ғылымының көрнекті өкілдері (1930-1970 ж.ж.)» тақырыбында слайдтар даярлау.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3.5. «Қазақстандағы педагогика ғылы- мының қалыптасуы  мен дамуы» тақырыбында әдебиеттердың картотекасын құру. Аннотациялар жазу.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4 МОДУЛЬ. Қазақстанның қазіргі уақыттағы педагогика ғылымы</w:t>
      </w:r>
    </w:p>
    <w:p w:rsidR="00A30AB0" w:rsidRPr="00622FA7" w:rsidRDefault="00A30AB0" w:rsidP="00622FA7">
      <w:pPr>
        <w:spacing w:after="0"/>
        <w:rPr>
          <w:rFonts w:ascii="Times New Roman" w:hAnsi="Times New Roman"/>
          <w:b/>
          <w:sz w:val="28"/>
          <w:szCs w:val="28"/>
          <w:lang w:val="kk-KZ"/>
        </w:rPr>
      </w:pPr>
      <w:r w:rsidRPr="00622FA7">
        <w:rPr>
          <w:rFonts w:ascii="Times New Roman" w:hAnsi="Times New Roman"/>
          <w:b/>
          <w:sz w:val="28"/>
          <w:szCs w:val="28"/>
          <w:lang w:val="kk-KZ"/>
        </w:rPr>
        <w:t>12</w:t>
      </w:r>
      <w:r>
        <w:rPr>
          <w:rFonts w:ascii="Times New Roman" w:hAnsi="Times New Roman"/>
          <w:b/>
          <w:sz w:val="28"/>
          <w:szCs w:val="28"/>
          <w:lang w:val="kk-KZ"/>
        </w:rPr>
        <w:t>-тақырып</w:t>
      </w:r>
      <w:r w:rsidRPr="00622FA7">
        <w:rPr>
          <w:rFonts w:ascii="Times New Roman" w:hAnsi="Times New Roman"/>
          <w:b/>
          <w:sz w:val="28"/>
          <w:szCs w:val="28"/>
          <w:lang w:val="kk-KZ"/>
        </w:rPr>
        <w:t>.</w:t>
      </w:r>
      <w:r w:rsidRPr="00622FA7">
        <w:rPr>
          <w:rFonts w:ascii="Times New Roman" w:hAnsi="Times New Roman"/>
          <w:sz w:val="28"/>
          <w:szCs w:val="28"/>
          <w:lang w:val="kk-KZ"/>
        </w:rPr>
        <w:t xml:space="preserve"> </w:t>
      </w:r>
      <w:r w:rsidRPr="00622FA7">
        <w:rPr>
          <w:rFonts w:ascii="Times New Roman" w:hAnsi="Times New Roman"/>
          <w:b/>
          <w:sz w:val="28"/>
          <w:szCs w:val="28"/>
          <w:lang w:val="kk-KZ"/>
        </w:rPr>
        <w:t>Тәуелсіздік алған жылдардағы Қазақстандағы (1991 ж.-қазіргі уақытқа дейін) педагогика ғылымының дамуы.</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z w:val="28"/>
          <w:szCs w:val="28"/>
          <w:lang w:val="kk-KZ"/>
        </w:rPr>
        <w:t>Мазмұны:</w:t>
      </w:r>
      <w:r w:rsidRPr="00622FA7">
        <w:rPr>
          <w:rFonts w:ascii="Times New Roman" w:hAnsi="Times New Roman"/>
          <w:sz w:val="28"/>
          <w:szCs w:val="28"/>
          <w:lang w:val="kk-KZ"/>
        </w:rPr>
        <w:t xml:space="preserve"> «Тәуелсіздік алған жылдардағы Қазақстандағы педагогика ғылымының дамуының негізгі бағыттары» тақырыбында слайдтар даярлауда кеңес беру.</w:t>
      </w:r>
    </w:p>
    <w:p w:rsidR="00A30AB0" w:rsidRPr="00622FA7" w:rsidRDefault="00A30AB0" w:rsidP="00622FA7">
      <w:pPr>
        <w:spacing w:after="0"/>
        <w:rPr>
          <w:rFonts w:ascii="Times New Roman" w:hAnsi="Times New Roman"/>
          <w:sz w:val="28"/>
          <w:szCs w:val="28"/>
          <w:lang w:val="kk-KZ"/>
        </w:rPr>
      </w:pP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b/>
          <w:spacing w:val="-20"/>
          <w:sz w:val="28"/>
          <w:szCs w:val="28"/>
          <w:lang w:val="kk-KZ"/>
        </w:rPr>
        <w:t>Өткізу формасы:</w:t>
      </w:r>
      <w:r w:rsidRPr="00622FA7">
        <w:rPr>
          <w:rFonts w:ascii="Times New Roman" w:hAnsi="Times New Roman"/>
          <w:spacing w:val="-20"/>
          <w:sz w:val="28"/>
          <w:szCs w:val="28"/>
          <w:lang w:val="kk-KZ"/>
        </w:rPr>
        <w:t xml:space="preserve">  Ауызша сұрау/бақылау жұмысы  /  тестілеу</w:t>
      </w:r>
    </w:p>
    <w:p w:rsidR="00A30AB0" w:rsidRPr="00622FA7" w:rsidRDefault="00A30AB0" w:rsidP="00622FA7">
      <w:pPr>
        <w:pStyle w:val="Title"/>
        <w:spacing w:line="264" w:lineRule="auto"/>
        <w:jc w:val="left"/>
        <w:rPr>
          <w:b/>
          <w:szCs w:val="28"/>
          <w:lang w:val="kk-KZ"/>
        </w:rPr>
      </w:pPr>
      <w:r w:rsidRPr="00622FA7">
        <w:rPr>
          <w:szCs w:val="28"/>
          <w:lang w:val="kk-KZ"/>
        </w:rPr>
        <w:t>Тапсырма:</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4.1. «Тәуелсіздік алған жылдардағы Қазақстандағы педагогика ғылымының дамуының негізгі бағыттары» тақырыбында слайдтар даярлау.</w:t>
      </w:r>
    </w:p>
    <w:p w:rsidR="00A30AB0" w:rsidRPr="00622FA7" w:rsidRDefault="00A30AB0" w:rsidP="00622FA7">
      <w:pPr>
        <w:spacing w:after="0"/>
        <w:rPr>
          <w:rFonts w:ascii="Times New Roman" w:hAnsi="Times New Roman"/>
          <w:sz w:val="28"/>
          <w:szCs w:val="28"/>
          <w:lang w:val="kk-KZ"/>
        </w:rPr>
      </w:pPr>
      <w:r w:rsidRPr="00622FA7">
        <w:rPr>
          <w:rFonts w:ascii="Times New Roman" w:hAnsi="Times New Roman"/>
          <w:sz w:val="28"/>
          <w:szCs w:val="28"/>
          <w:lang w:val="kk-KZ"/>
        </w:rPr>
        <w:t>4.2. «Тәуелсіздік алған жылдардағы Қазақстандағы педагогика ғылымының көректі өкілдері» тақырыбында рефераттар жазу.</w:t>
      </w:r>
    </w:p>
    <w:p w:rsidR="00A30AB0" w:rsidRPr="00622FA7" w:rsidRDefault="00A30AB0" w:rsidP="00622FA7">
      <w:pPr>
        <w:spacing w:after="0"/>
        <w:rPr>
          <w:rFonts w:ascii="Times New Roman" w:hAnsi="Times New Roman"/>
          <w:sz w:val="28"/>
          <w:szCs w:val="28"/>
          <w:lang w:val="kk-KZ"/>
        </w:rPr>
      </w:pPr>
    </w:p>
    <w:p w:rsidR="00A30AB0" w:rsidRDefault="00A30AB0" w:rsidP="00622FA7">
      <w:pPr>
        <w:pStyle w:val="Title"/>
        <w:spacing w:line="264" w:lineRule="auto"/>
        <w:jc w:val="both"/>
        <w:rPr>
          <w:b/>
          <w:szCs w:val="28"/>
          <w:lang w:val="kk-KZ"/>
        </w:rPr>
      </w:pPr>
      <w:r w:rsidRPr="00622FA7">
        <w:rPr>
          <w:b/>
          <w:szCs w:val="28"/>
          <w:lang w:val="kk-KZ"/>
        </w:rPr>
        <w:t>13</w:t>
      </w:r>
      <w:r>
        <w:rPr>
          <w:b/>
          <w:szCs w:val="28"/>
          <w:lang w:val="kk-KZ"/>
        </w:rPr>
        <w:t>-тақырып</w:t>
      </w:r>
      <w:r w:rsidRPr="00622FA7">
        <w:rPr>
          <w:b/>
          <w:szCs w:val="28"/>
          <w:lang w:val="kk-KZ"/>
        </w:rPr>
        <w:t>.</w:t>
      </w:r>
      <w:r w:rsidRPr="00622FA7">
        <w:rPr>
          <w:szCs w:val="28"/>
          <w:lang w:val="kk-KZ"/>
        </w:rPr>
        <w:t xml:space="preserve"> </w:t>
      </w:r>
      <w:r w:rsidRPr="00622FA7">
        <w:rPr>
          <w:b/>
          <w:szCs w:val="28"/>
          <w:lang w:val="kk-KZ"/>
        </w:rPr>
        <w:t>Қазақстанның қазіргі уақыттағы педагогика ғылымының тұжырымдамалық моделі</w:t>
      </w:r>
    </w:p>
    <w:p w:rsidR="00A30AB0" w:rsidRPr="00622FA7" w:rsidRDefault="00A30AB0" w:rsidP="00622FA7">
      <w:pPr>
        <w:pStyle w:val="Title"/>
        <w:spacing w:line="264" w:lineRule="auto"/>
        <w:jc w:val="both"/>
        <w:rPr>
          <w:b/>
          <w:szCs w:val="28"/>
          <w:lang w:val="kk-KZ"/>
        </w:rPr>
      </w:pPr>
    </w:p>
    <w:p w:rsidR="00A30AB0" w:rsidRPr="00622FA7" w:rsidRDefault="00A30AB0" w:rsidP="00622FA7">
      <w:pPr>
        <w:pStyle w:val="Title"/>
        <w:spacing w:line="264" w:lineRule="auto"/>
        <w:jc w:val="both"/>
        <w:rPr>
          <w:b/>
          <w:szCs w:val="28"/>
          <w:lang w:val="kk-KZ"/>
        </w:rPr>
      </w:pPr>
      <w:r w:rsidRPr="00622FA7">
        <w:rPr>
          <w:b/>
          <w:szCs w:val="28"/>
          <w:lang w:val="kk-KZ"/>
        </w:rPr>
        <w:t>Мазмұны:</w:t>
      </w:r>
      <w:r>
        <w:rPr>
          <w:b/>
          <w:szCs w:val="28"/>
          <w:lang w:val="kk-KZ"/>
        </w:rPr>
        <w:t xml:space="preserve"> </w:t>
      </w:r>
      <w:r w:rsidRPr="00622FA7">
        <w:rPr>
          <w:szCs w:val="28"/>
          <w:lang w:val="kk-KZ"/>
        </w:rPr>
        <w:t>Қазақстанның қазіргі уақыттағы педагогика ғылымының даму проблемал</w:t>
      </w:r>
      <w:r>
        <w:rPr>
          <w:szCs w:val="28"/>
          <w:lang w:val="kk-KZ"/>
        </w:rPr>
        <w:t>ары және оларды шешудың жолдары</w:t>
      </w:r>
      <w:r w:rsidRPr="00622FA7">
        <w:rPr>
          <w:szCs w:val="28"/>
          <w:lang w:val="kk-KZ"/>
        </w:rPr>
        <w:t>» тақырыбында іскерлік ойынды ұйымдастыру және оның нәтижелерін қорыту</w:t>
      </w:r>
    </w:p>
    <w:p w:rsidR="00A30AB0" w:rsidRPr="00622FA7" w:rsidRDefault="00A30AB0" w:rsidP="00622FA7">
      <w:pPr>
        <w:pStyle w:val="Title"/>
        <w:spacing w:line="264" w:lineRule="auto"/>
        <w:jc w:val="both"/>
        <w:rPr>
          <w:spacing w:val="-20"/>
          <w:szCs w:val="28"/>
          <w:lang w:val="kk-KZ"/>
        </w:rPr>
      </w:pPr>
      <w:r w:rsidRPr="00622FA7">
        <w:rPr>
          <w:spacing w:val="-20"/>
          <w:szCs w:val="28"/>
          <w:lang w:val="kk-KZ"/>
        </w:rPr>
        <w:t xml:space="preserve"> </w:t>
      </w:r>
      <w:r w:rsidRPr="00622FA7">
        <w:rPr>
          <w:b/>
          <w:spacing w:val="-20"/>
          <w:szCs w:val="28"/>
          <w:lang w:val="kk-KZ"/>
        </w:rPr>
        <w:t>Өткізу формасы:</w:t>
      </w:r>
      <w:r w:rsidRPr="00622FA7">
        <w:rPr>
          <w:spacing w:val="-20"/>
          <w:szCs w:val="28"/>
          <w:lang w:val="kk-KZ"/>
        </w:rPr>
        <w:t xml:space="preserve">  Ауызша сұрау/бақылау жұмысы  /  тестілеу</w:t>
      </w:r>
    </w:p>
    <w:p w:rsidR="00A30AB0" w:rsidRPr="00622FA7" w:rsidRDefault="00A30AB0" w:rsidP="00622FA7">
      <w:pPr>
        <w:pStyle w:val="Title"/>
        <w:spacing w:line="264" w:lineRule="auto"/>
        <w:jc w:val="left"/>
        <w:rPr>
          <w:b/>
          <w:szCs w:val="28"/>
          <w:lang w:val="kk-KZ"/>
        </w:rPr>
      </w:pPr>
      <w:r w:rsidRPr="00622FA7">
        <w:rPr>
          <w:b/>
          <w:szCs w:val="28"/>
          <w:lang w:val="kk-KZ"/>
        </w:rPr>
        <w:t>Тапсырма:</w:t>
      </w:r>
    </w:p>
    <w:p w:rsidR="00A30AB0" w:rsidRPr="00622FA7" w:rsidRDefault="00A30AB0" w:rsidP="00622FA7">
      <w:pPr>
        <w:spacing w:after="0" w:line="240" w:lineRule="auto"/>
        <w:jc w:val="both"/>
        <w:rPr>
          <w:rFonts w:ascii="Times New Roman" w:hAnsi="Times New Roman"/>
          <w:sz w:val="28"/>
          <w:szCs w:val="28"/>
          <w:lang w:val="kk-KZ"/>
        </w:rPr>
      </w:pPr>
      <w:r w:rsidRPr="00622FA7">
        <w:rPr>
          <w:rFonts w:ascii="Times New Roman" w:hAnsi="Times New Roman"/>
          <w:sz w:val="28"/>
          <w:szCs w:val="28"/>
          <w:lang w:val="kk-KZ"/>
        </w:rPr>
        <w:t>4.3. «Қазақстанның қазіргі уақыттағы педагогика ғылымының даму проблемалары және оларды</w:t>
      </w:r>
      <w:r>
        <w:rPr>
          <w:rFonts w:ascii="Times New Roman" w:hAnsi="Times New Roman"/>
          <w:sz w:val="28"/>
          <w:szCs w:val="28"/>
          <w:lang w:val="kk-KZ"/>
        </w:rPr>
        <w:t xml:space="preserve"> шешудың жолдары » тақырыбында дөңгелек үстел ұйымдастыру.</w:t>
      </w:r>
    </w:p>
    <w:p w:rsidR="00A30AB0" w:rsidRPr="00622FA7" w:rsidRDefault="00A30AB0" w:rsidP="00622FA7">
      <w:pPr>
        <w:spacing w:after="0" w:line="240" w:lineRule="auto"/>
        <w:jc w:val="both"/>
        <w:rPr>
          <w:rFonts w:ascii="Times New Roman" w:hAnsi="Times New Roman"/>
          <w:sz w:val="28"/>
          <w:szCs w:val="28"/>
          <w:lang w:val="kk-KZ"/>
        </w:rPr>
      </w:pPr>
    </w:p>
    <w:p w:rsidR="00A30AB0" w:rsidRDefault="00A30AB0" w:rsidP="00622FA7">
      <w:pPr>
        <w:spacing w:after="0" w:line="240" w:lineRule="auto"/>
        <w:jc w:val="both"/>
        <w:rPr>
          <w:rFonts w:ascii="Times New Roman" w:hAnsi="Times New Roman"/>
          <w:sz w:val="28"/>
          <w:szCs w:val="28"/>
          <w:lang w:val="kk-KZ"/>
        </w:rPr>
      </w:pPr>
    </w:p>
    <w:p w:rsidR="00A30AB0" w:rsidRDefault="00A30AB0" w:rsidP="00622FA7">
      <w:pPr>
        <w:spacing w:after="0" w:line="240" w:lineRule="auto"/>
        <w:jc w:val="both"/>
        <w:rPr>
          <w:rFonts w:ascii="Times New Roman" w:hAnsi="Times New Roman"/>
          <w:sz w:val="28"/>
          <w:szCs w:val="28"/>
          <w:lang w:val="kk-KZ"/>
        </w:rPr>
      </w:pPr>
    </w:p>
    <w:p w:rsidR="00A30AB0" w:rsidRDefault="00A30AB0" w:rsidP="00622FA7">
      <w:pPr>
        <w:spacing w:after="0" w:line="240" w:lineRule="auto"/>
        <w:jc w:val="both"/>
        <w:rPr>
          <w:rFonts w:ascii="Times New Roman" w:hAnsi="Times New Roman"/>
          <w:sz w:val="28"/>
          <w:szCs w:val="28"/>
          <w:lang w:val="kk-KZ"/>
        </w:rPr>
      </w:pPr>
    </w:p>
    <w:p w:rsidR="00A30AB0" w:rsidRDefault="00A30AB0" w:rsidP="00622FA7">
      <w:pPr>
        <w:spacing w:after="0" w:line="240" w:lineRule="auto"/>
        <w:jc w:val="both"/>
        <w:rPr>
          <w:rFonts w:ascii="Times New Roman" w:hAnsi="Times New Roman"/>
          <w:sz w:val="28"/>
          <w:szCs w:val="28"/>
          <w:lang w:val="kk-KZ"/>
        </w:rPr>
      </w:pPr>
    </w:p>
    <w:p w:rsidR="00A30AB0" w:rsidRDefault="00A30AB0" w:rsidP="00622FA7">
      <w:pPr>
        <w:spacing w:after="0" w:line="240" w:lineRule="auto"/>
        <w:jc w:val="both"/>
        <w:rPr>
          <w:rFonts w:ascii="Times New Roman" w:hAnsi="Times New Roman"/>
          <w:sz w:val="28"/>
          <w:szCs w:val="28"/>
          <w:lang w:val="kk-KZ"/>
        </w:r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footerReference w:type="default" r:id="rId7"/>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pPr>
    </w:p>
    <w:p w:rsidR="00A30AB0" w:rsidRPr="00D73B44" w:rsidRDefault="00A30AB0" w:rsidP="006B2DE1">
      <w:pPr>
        <w:spacing w:after="0" w:line="240" w:lineRule="auto"/>
        <w:jc w:val="both"/>
        <w:rPr>
          <w:rFonts w:ascii="Times New Roman" w:hAnsi="Times New Roman"/>
          <w:sz w:val="32"/>
          <w:szCs w:val="32"/>
          <w:lang w:val="kk-KZ"/>
        </w:rPr>
      </w:pPr>
      <w:r w:rsidRPr="00D73B44">
        <w:rPr>
          <w:rFonts w:ascii="Times New Roman" w:hAnsi="Times New Roman"/>
          <w:b/>
          <w:sz w:val="32"/>
          <w:szCs w:val="32"/>
          <w:lang w:val="kk-KZ"/>
        </w:rPr>
        <w:t>3  Магистранттардың білімін бақылау бойынша материалдар</w:t>
      </w:r>
    </w:p>
    <w:p w:rsidR="00A30AB0" w:rsidRDefault="00A30AB0" w:rsidP="006B2DE1">
      <w:pPr>
        <w:spacing w:after="0" w:line="240" w:lineRule="auto"/>
        <w:jc w:val="both"/>
        <w:rPr>
          <w:rFonts w:ascii="Times New Roman" w:hAnsi="Times New Roman"/>
          <w:lang w:val="kk-KZ"/>
        </w:rPr>
      </w:pPr>
    </w:p>
    <w:p w:rsidR="00A30AB0" w:rsidRDefault="00A30AB0" w:rsidP="006B2DE1">
      <w:pPr>
        <w:autoSpaceDE w:val="0"/>
        <w:autoSpaceDN w:val="0"/>
        <w:adjustRightInd w:val="0"/>
        <w:spacing w:after="0" w:line="240" w:lineRule="auto"/>
        <w:rPr>
          <w:rFonts w:ascii="Times New Roman" w:hAnsi="Times New Roman"/>
          <w:b/>
          <w:sz w:val="28"/>
          <w:szCs w:val="28"/>
          <w:lang w:val="kk-KZ"/>
        </w:rPr>
      </w:pPr>
    </w:p>
    <w:p w:rsidR="00A30AB0" w:rsidRPr="0085067E" w:rsidRDefault="00A30AB0" w:rsidP="006B2DE1">
      <w:pPr>
        <w:autoSpaceDE w:val="0"/>
        <w:autoSpaceDN w:val="0"/>
        <w:adjustRightInd w:val="0"/>
        <w:spacing w:after="0" w:line="240" w:lineRule="auto"/>
        <w:rPr>
          <w:rFonts w:ascii="Times New Roman" w:hAnsi="Times New Roman"/>
          <w:b/>
          <w:sz w:val="28"/>
          <w:szCs w:val="28"/>
          <w:lang w:val="kk-KZ"/>
        </w:rPr>
      </w:pPr>
      <w:r>
        <w:rPr>
          <w:rFonts w:ascii="Times New Roman" w:hAnsi="Times New Roman"/>
          <w:b/>
          <w:sz w:val="28"/>
          <w:szCs w:val="28"/>
          <w:lang w:val="kk-KZ"/>
        </w:rPr>
        <w:t>«Қазақстанда педагогика ғылымының дамуы тарихы»  пәнінен тест тапсырмалары</w:t>
      </w:r>
    </w:p>
    <w:p w:rsidR="00A30AB0" w:rsidRPr="005B7E6F" w:rsidRDefault="00A30AB0" w:rsidP="006B2DE1">
      <w:pPr>
        <w:autoSpaceDE w:val="0"/>
        <w:autoSpaceDN w:val="0"/>
        <w:adjustRightInd w:val="0"/>
        <w:spacing w:after="0" w:line="240" w:lineRule="auto"/>
        <w:jc w:val="center"/>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 </w:t>
      </w:r>
      <w:r w:rsidRPr="005B7E6F">
        <w:rPr>
          <w:rFonts w:ascii="Times New Roman" w:hAnsi="Times New Roman"/>
          <w:noProof/>
          <w:color w:val="000000"/>
          <w:sz w:val="28"/>
          <w:szCs w:val="28"/>
          <w:lang w:val="kk-KZ"/>
        </w:rPr>
        <w:t xml:space="preserve">Көне мұралардың ішіндегі бізге кеңірек мәлім болғандары, тасқа қашап жазылған </w:t>
      </w:r>
      <w:r w:rsidRPr="005B7E6F">
        <w:rPr>
          <w:rFonts w:ascii="Times New Roman" w:hAnsi="Times New Roman"/>
          <w:color w:val="000000"/>
          <w:sz w:val="28"/>
          <w:szCs w:val="28"/>
          <w:lang w:val="kk-KZ"/>
        </w:rPr>
        <w:t xml:space="preserve">VI– VIII </w:t>
      </w:r>
      <w:r w:rsidRPr="005B7E6F">
        <w:rPr>
          <w:rFonts w:ascii="Times New Roman" w:hAnsi="Times New Roman"/>
          <w:noProof/>
          <w:color w:val="000000"/>
          <w:sz w:val="28"/>
          <w:szCs w:val="28"/>
          <w:lang w:val="kk-KZ"/>
        </w:rPr>
        <w:t>ғ. ғ. ескерткіштер</w:t>
      </w:r>
      <w:r w:rsidRPr="005B7E6F">
        <w:rPr>
          <w:rFonts w:ascii="Times New Roman" w:hAnsi="Times New Roman"/>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«Қорқыт ата кітабі»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халық ауыз әдебиеті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в) </w:t>
      </w:r>
      <w:r w:rsidRPr="005B7E6F">
        <w:rPr>
          <w:rFonts w:ascii="Times New Roman" w:hAnsi="Times New Roman"/>
          <w:noProof/>
          <w:color w:val="000000"/>
          <w:sz w:val="28"/>
          <w:szCs w:val="28"/>
          <w:lang w:val="kk-KZ"/>
        </w:rPr>
        <w:t>Орхон-Енисей бойынан табылған ескерткіштер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«Нафахат ал-унс»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«Қабуснама»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2. </w:t>
      </w:r>
      <w:r w:rsidRPr="005B7E6F">
        <w:rPr>
          <w:rFonts w:ascii="Times New Roman" w:hAnsi="Times New Roman"/>
          <w:noProof/>
          <w:color w:val="000000"/>
          <w:sz w:val="28"/>
          <w:szCs w:val="28"/>
          <w:lang w:val="kk-KZ"/>
        </w:rPr>
        <w:t xml:space="preserve">Ежелгі түркілердің ауызекі поэзия дәстүрі бізге </w:t>
      </w:r>
      <w:r w:rsidRPr="005B7E6F">
        <w:rPr>
          <w:rFonts w:ascii="Times New Roman" w:hAnsi="Times New Roman"/>
          <w:color w:val="000000"/>
          <w:sz w:val="28"/>
          <w:szCs w:val="28"/>
          <w:lang w:val="kk-KZ"/>
        </w:rPr>
        <w:t xml:space="preserve">IX </w:t>
      </w:r>
      <w:r w:rsidRPr="005B7E6F">
        <w:rPr>
          <w:rFonts w:ascii="Times New Roman" w:hAnsi="Times New Roman"/>
          <w:noProof/>
          <w:color w:val="000000"/>
          <w:sz w:val="28"/>
          <w:szCs w:val="28"/>
          <w:lang w:val="kk-KZ"/>
        </w:rPr>
        <w:t>ғасырда ғұмыр кешкен әнші, әрі сазгер небір тамаша күй шығарған</w:t>
      </w:r>
      <w:r w:rsidRPr="005B7E6F">
        <w:rPr>
          <w:rFonts w:ascii="Times New Roman" w:hAnsi="Times New Roman"/>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Ахмет Яссауи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Жұсып Баласағун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Махмұт Қашқары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г) </w:t>
      </w:r>
      <w:r w:rsidRPr="005B7E6F">
        <w:rPr>
          <w:rFonts w:ascii="Times New Roman" w:hAnsi="Times New Roman"/>
          <w:noProof/>
          <w:sz w:val="28"/>
          <w:szCs w:val="28"/>
          <w:lang w:val="kk-KZ"/>
        </w:rPr>
        <w:t>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Ахмет Югнаки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ж) Жұсып Хамадани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3.  „Құтадғу  білік“ атты шығарманы жазған: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 xml:space="preserve">а)  </w:t>
      </w:r>
      <w:r w:rsidRPr="005B7E6F">
        <w:rPr>
          <w:rFonts w:ascii="Times New Roman" w:hAnsi="Times New Roman"/>
          <w:noProof/>
          <w:sz w:val="28"/>
          <w:szCs w:val="28"/>
          <w:lang w:val="kk-KZ"/>
        </w:rPr>
        <w:t>Қорқыт ата</w:t>
      </w:r>
    </w:p>
    <w:p w:rsidR="00A30AB0" w:rsidRPr="001D0305" w:rsidRDefault="00A30AB0" w:rsidP="006B2DE1">
      <w:pPr>
        <w:autoSpaceDE w:val="0"/>
        <w:autoSpaceDN w:val="0"/>
        <w:adjustRightInd w:val="0"/>
        <w:spacing w:after="0" w:line="240" w:lineRule="auto"/>
        <w:jc w:val="both"/>
        <w:rPr>
          <w:rFonts w:ascii="Times New Roman" w:hAnsi="Times New Roman"/>
          <w:sz w:val="28"/>
          <w:szCs w:val="28"/>
          <w:lang w:val="sr-Cyrl-CS"/>
        </w:rPr>
      </w:pPr>
      <w:r w:rsidRPr="001D0305">
        <w:rPr>
          <w:rFonts w:ascii="Times New Roman" w:hAnsi="Times New Roman"/>
          <w:sz w:val="28"/>
          <w:szCs w:val="28"/>
          <w:lang w:val="sr-Cyrl-CS"/>
        </w:rPr>
        <w:t xml:space="preserve">б) Жұсып </w:t>
      </w:r>
      <w:r w:rsidRPr="005B7E6F">
        <w:rPr>
          <w:rFonts w:ascii="Times New Roman" w:hAnsi="Times New Roman"/>
          <w:sz w:val="28"/>
          <w:szCs w:val="28"/>
          <w:lang w:val="kk-KZ"/>
        </w:rPr>
        <w:t>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Махмұт Қашқары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Ахмет Югнаки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Ахмет Яссауи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4.</w:t>
      </w:r>
      <w:r w:rsidRPr="005B7E6F">
        <w:rPr>
          <w:rFonts w:ascii="Times New Roman" w:hAnsi="Times New Roman"/>
          <w:sz w:val="28"/>
          <w:szCs w:val="28"/>
          <w:lang w:val="kk-KZ"/>
        </w:rPr>
        <w:t xml:space="preserve"> Этикалық ізгіліктерді адам бойына дарытуда Әл-Фараби тәрбиелеудің екі түрлі әдісін атап көрсетеді:.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ұжымдық шығармашылық жұмыс, педагогикалық жағдаят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ынталандыру мен жарыс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мадақтау, жазалау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педагогикалық талап, сендіру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иландырғыш нақыл сөз,  күштеу әдісі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5.</w:t>
      </w:r>
      <w:r w:rsidRPr="005B7E6F">
        <w:rPr>
          <w:rFonts w:ascii="Times New Roman" w:hAnsi="Times New Roman"/>
          <w:iCs/>
          <w:sz w:val="28"/>
          <w:szCs w:val="28"/>
          <w:lang w:val="kk-KZ"/>
        </w:rPr>
        <w:t xml:space="preserve"> XV </w:t>
      </w:r>
      <w:r w:rsidRPr="005B7E6F">
        <w:rPr>
          <w:rFonts w:ascii="Times New Roman" w:hAnsi="Times New Roman"/>
          <w:iCs/>
          <w:noProof/>
          <w:sz w:val="28"/>
          <w:szCs w:val="28"/>
          <w:lang w:val="kk-KZ"/>
        </w:rPr>
        <w:t>ғасырдағы қазақ ақын - жырауларының көрнекті көш басшыларынан бірі</w:t>
      </w:r>
      <w:r w:rsidRPr="005B7E6F">
        <w:rPr>
          <w:rFonts w:ascii="Times New Roman" w:hAnsi="Times New Roman"/>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iCs/>
          <w:noProof/>
          <w:sz w:val="28"/>
          <w:szCs w:val="28"/>
          <w:lang w:val="kk-KZ"/>
        </w:rPr>
        <w:t xml:space="preserve">Асан қайғы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Жұсып 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Ахмет Яссауи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Абай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Исатай Тайманұлы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6.</w:t>
      </w:r>
      <w:r w:rsidRPr="005B7E6F">
        <w:rPr>
          <w:rFonts w:ascii="Times New Roman" w:hAnsi="Times New Roman"/>
          <w:iCs/>
          <w:noProof/>
          <w:sz w:val="28"/>
          <w:szCs w:val="28"/>
          <w:lang w:val="kk-KZ"/>
        </w:rPr>
        <w:t>«Қырынды</w:t>
      </w:r>
      <w:r w:rsidRPr="005B7E6F">
        <w:rPr>
          <w:rFonts w:ascii="Times New Roman" w:hAnsi="Times New Roman"/>
          <w:noProof/>
          <w:sz w:val="28"/>
          <w:szCs w:val="28"/>
          <w:lang w:val="kk-KZ"/>
        </w:rPr>
        <w:t xml:space="preserve"> </w:t>
      </w:r>
      <w:r w:rsidRPr="005B7E6F">
        <w:rPr>
          <w:rFonts w:ascii="Times New Roman" w:hAnsi="Times New Roman"/>
          <w:iCs/>
          <w:noProof/>
          <w:sz w:val="28"/>
          <w:szCs w:val="28"/>
          <w:lang w:val="kk-KZ"/>
        </w:rPr>
        <w:t>киік жайлаған» атты толғаудың авторы</w:t>
      </w:r>
      <w:r w:rsidRPr="005B7E6F">
        <w:rPr>
          <w:rFonts w:ascii="Times New Roman" w:hAnsi="Times New Roman"/>
          <w:sz w:val="28"/>
          <w:szCs w:val="28"/>
          <w:lang w:val="ru-MO"/>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Қазтұған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Бұқар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Досмамбет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д) </w:t>
      </w:r>
      <w:r w:rsidRPr="005B7E6F">
        <w:rPr>
          <w:rFonts w:ascii="Times New Roman" w:hAnsi="Times New Roman"/>
          <w:iCs/>
          <w:noProof/>
          <w:sz w:val="28"/>
          <w:szCs w:val="28"/>
          <w:lang w:val="kk-KZ"/>
        </w:rPr>
        <w:t>Асан қайғы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7.</w:t>
      </w:r>
      <w:r w:rsidRPr="005B7E6F">
        <w:rPr>
          <w:rFonts w:ascii="Times New Roman" w:hAnsi="Times New Roman"/>
          <w:iCs/>
          <w:noProof/>
          <w:sz w:val="28"/>
          <w:szCs w:val="28"/>
          <w:lang w:val="kk-KZ"/>
        </w:rPr>
        <w:t xml:space="preserve"> </w:t>
      </w:r>
      <w:r w:rsidRPr="005B7E6F">
        <w:rPr>
          <w:rFonts w:ascii="Times New Roman" w:hAnsi="Times New Roman"/>
          <w:iCs/>
          <w:sz w:val="28"/>
          <w:szCs w:val="28"/>
          <w:lang w:val="kk-KZ"/>
        </w:rPr>
        <w:t xml:space="preserve"> XVIII </w:t>
      </w:r>
      <w:r w:rsidRPr="005B7E6F">
        <w:rPr>
          <w:rFonts w:ascii="Times New Roman" w:hAnsi="Times New Roman"/>
          <w:iCs/>
          <w:noProof/>
          <w:sz w:val="28"/>
          <w:szCs w:val="28"/>
          <w:lang w:val="kk-KZ"/>
        </w:rPr>
        <w:t>ғасырдың екінші жартысында Бұқардың ізін баса қоғамдың аренаға шыққан суырып салма, ақылгөй ақын-жыраулардың бірі</w:t>
      </w:r>
    </w:p>
    <w:p w:rsidR="00A30AB0" w:rsidRPr="001D0305"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Pr>
          <w:rFonts w:ascii="Times New Roman" w:hAnsi="Times New Roman"/>
          <w:sz w:val="28"/>
          <w:szCs w:val="28"/>
          <w:lang w:val="ru-MO"/>
        </w:rPr>
        <w:t>Ақтамберд</w:t>
      </w:r>
      <w:r>
        <w:rPr>
          <w:rFonts w:ascii="Times New Roman" w:hAnsi="Times New Roman"/>
          <w:sz w:val="28"/>
          <w:szCs w:val="28"/>
          <w:lang w:val="kk-KZ"/>
        </w:rPr>
        <w:t>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Қазтұған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Исатай Тайманұлы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г) </w:t>
      </w:r>
      <w:r w:rsidRPr="005B7E6F">
        <w:rPr>
          <w:rFonts w:ascii="Times New Roman" w:hAnsi="Times New Roman"/>
          <w:iCs/>
          <w:noProof/>
          <w:sz w:val="28"/>
          <w:szCs w:val="28"/>
          <w:lang w:val="kk-KZ"/>
        </w:rPr>
        <w:t>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Бұқар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8.</w:t>
      </w:r>
      <w:r w:rsidRPr="005B7E6F">
        <w:rPr>
          <w:rFonts w:ascii="Times New Roman" w:hAnsi="Times New Roman"/>
          <w:iCs/>
          <w:noProof/>
          <w:sz w:val="28"/>
          <w:szCs w:val="28"/>
          <w:lang w:val="kk-KZ"/>
        </w:rPr>
        <w:t xml:space="preserve"> Шығармаларында жігіттің «құр жан», «тірі жан», «жігіт жан» деген үш түрлі типтерін сөз етеді.</w:t>
      </w:r>
      <w:r w:rsidRPr="005B7E6F">
        <w:rPr>
          <w:rFonts w:ascii="Times New Roman" w:hAnsi="Times New Roman"/>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а)</w:t>
      </w:r>
      <w:r w:rsidRPr="005B7E6F">
        <w:rPr>
          <w:rFonts w:ascii="Times New Roman" w:hAnsi="Times New Roman"/>
          <w:sz w:val="28"/>
          <w:szCs w:val="28"/>
          <w:lang w:val="kk-KZ"/>
        </w:rPr>
        <w:t xml:space="preserve"> Өтеп бойдақ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б) Қазтұған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Ақтамберды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kk-KZ"/>
        </w:rPr>
        <w:t xml:space="preserve">д) </w:t>
      </w:r>
      <w:r w:rsidRPr="005B7E6F">
        <w:rPr>
          <w:rFonts w:ascii="Times New Roman" w:hAnsi="Times New Roman"/>
          <w:sz w:val="28"/>
          <w:szCs w:val="28"/>
          <w:lang w:val="ru-MO"/>
        </w:rPr>
        <w:t>Бұқар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9. Абылай ханның ақылшысы, қабырғалы билерінің бірі. «Тілек» атты шығармасында шапқыншылыққа ұшырап, қыздың күң, ұлдың құл болуынан, алған жердың жесір қалуынан сақтасын деген тілекті білдіреді.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Дулат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Ақтамберды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Қазтұған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Махамбет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Бұқар жырау Қалқаманұлы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10.    XIX ғасырдың 30-40 жылдарында  жергілікті хан, би сұлтандар мен патша чиновниктерінің екі бірдей қанауына ұшыраған халық азаттық күрестің жауынгер жаршысы. Өлендерінде   халық қамын жеу, қол батап үстем таптан кек алуға аттану азамат ердің ісі дегенді баяндайды: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Исатай Тайманов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б) </w:t>
      </w:r>
      <w:r w:rsidRPr="005B7E6F">
        <w:rPr>
          <w:rFonts w:ascii="Times New Roman" w:hAnsi="Times New Roman"/>
          <w:sz w:val="28"/>
          <w:szCs w:val="28"/>
          <w:lang w:val="kk-KZ"/>
        </w:rPr>
        <w:t>Махамбет Өтемісұлы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Бұқар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д) Ақтамберды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11.</w:t>
      </w:r>
      <w:r w:rsidRPr="005B7E6F">
        <w:rPr>
          <w:rFonts w:ascii="Times New Roman" w:hAnsi="Times New Roman"/>
          <w:sz w:val="28"/>
          <w:szCs w:val="28"/>
          <w:lang w:val="kk-KZ"/>
        </w:rPr>
        <w:t xml:space="preserve"> Я.А.Коменский, К.Д.Ушинский, Л.Н.Толстой, т.б. гуманистік идеяларын басшылыққа алды, оларды қазақ даласында өзі ашқан мектептердің оқу жүйесіне енгізді</w:t>
      </w:r>
      <w:r w:rsidRPr="005B7E6F">
        <w:rPr>
          <w:rFonts w:ascii="Times New Roman" w:hAnsi="Times New Roman"/>
          <w:sz w:val="28"/>
          <w:szCs w:val="28"/>
          <w:lang w:val="ru-MO"/>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Шоқан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Халел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Ахмет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12.</w:t>
      </w:r>
      <w:r w:rsidRPr="005B7E6F">
        <w:rPr>
          <w:rFonts w:ascii="Times New Roman" w:hAnsi="Times New Roman"/>
          <w:sz w:val="28"/>
          <w:szCs w:val="28"/>
          <w:lang w:val="kk-KZ"/>
        </w:rPr>
        <w:t xml:space="preserve"> «Қазақ хрестоматиясы» (1879) мен «Қазақтарға орыс тілін үйретудің бастауыш құралы» (1880) атты оқулықтары осы идеяға негізделген шынайы деомкратиялық бағыттағы еңбектері еді</w:t>
      </w:r>
      <w:r w:rsidRPr="005B7E6F">
        <w:rPr>
          <w:rFonts w:ascii="Times New Roman" w:hAnsi="Times New Roman"/>
          <w:sz w:val="28"/>
          <w:szCs w:val="28"/>
          <w:lang w:val="ru-MO"/>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 Өзі ашқан қазақ-орыс мектептерінде дүние ғылымдарымен бірге діни тарихында оқыта отырып, «Мұсылмандық шарттары» атты оқулығын жазды. Оқулықты жазуда діннің имандылыққа, адамгершілікке тәрбиелеу шарттарын оқушылар түсінесін игерсін деген мақсатты көздеді: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С.Көбеев</w:t>
      </w:r>
      <w:r>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ж)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14. Түркілердің тұрмыс-тіршілігі мен рухани мәдениеті, этнониммен топонидер, аталас-тайпаға жіктелу, туыс-жақындыққа бөліну, әртүрлі атақ дәреже мен лауазымдар, ас-су, тағам аттары, әртүрлі тарихи және этникалық терминдер, тіпті балалардың ойын-оспағы т.б. жайлы тәптіштер түсіндірілген шығарма: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«Құтадғу білік»</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б) «Қорқыт </w:t>
      </w:r>
      <w:r w:rsidRPr="005B7E6F">
        <w:rPr>
          <w:rFonts w:ascii="Times New Roman" w:hAnsi="Times New Roman"/>
          <w:sz w:val="28"/>
          <w:szCs w:val="28"/>
          <w:lang w:val="kk-KZ"/>
        </w:rPr>
        <w:t xml:space="preserve"> ата кітабы»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«Диуани хикмет»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«Түркі тілдерінің сөздігі»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«Қабұстнама»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15. 1879-1889 жылдар аралығында Торғай облыстық халық ағарту училищелерінің инспекторы қызметінде жүріп, елек, Қостанай, Торғай, ырғыз уездерінде екі сыныптық орыс-қырғыз мектептерін ашты, мектеп жанынан кітапханалар ұйымдастырды: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16. 1888 жылы Орскіде мұғалімдер мектебін ашты, мұғалімдердің, бала оқыту әдістерін жетілдіруге ерекше көңіл бөлді: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 Поэтикалық шығармалары мен «Ғақлия» сөздері пәлсапалық, этикалық, эстетикалық, психологиялық және педагогикалық ой пікірлерге толы: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w:t>
      </w:r>
      <w:r w:rsidRPr="005B7E6F">
        <w:rPr>
          <w:rFonts w:ascii="Times New Roman" w:hAnsi="Times New Roman"/>
          <w:sz w:val="28"/>
          <w:szCs w:val="28"/>
          <w:lang w:val="kk-KZ"/>
        </w:rPr>
        <w:t>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 Халықты, әсіресе жастарды үнемі достық, татулық, әділеттілік, дұрыстық сияқты адамгершілік қасиеттерге тәрбиелеуге шақырады. Ол кейбір жастардың арасында татулықтың болмаушылығына қатты қыншылды.: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19. Педагогикалық көзқарасындағы басты нысана «Атаның баласы болма, адамның баласы бол... жақсы көпке ортақ, пайдаң еліңе, халқына тисін», деген гуманистік ой-пікірді қуаттау болды: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20. Бүкіләлемдік ғылым-білімнен мейлінше мол сусынданған, жан-жақты білімді, озат ойлы, ерекше дарынды адам еді. Ол өзін терең тарихшы, ерінбес этнограф, батыл саяхатшы, талмас географ, білгір әдебиетші, шебер суретші, жолынды публист, жан сырын ұққыш, нәзік психолог, тәлімгер-үлгілі ұстаз: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Қ.Сатпаев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Т.Тәжибаев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21. Ұлы ағартушы, </w:t>
      </w:r>
      <w:r>
        <w:rPr>
          <w:rFonts w:ascii="Times New Roman" w:hAnsi="Times New Roman"/>
          <w:sz w:val="28"/>
          <w:szCs w:val="28"/>
          <w:lang w:val="kk-KZ"/>
        </w:rPr>
        <w:t>«</w:t>
      </w:r>
      <w:r w:rsidRPr="005B7E6F">
        <w:rPr>
          <w:rFonts w:ascii="Times New Roman" w:hAnsi="Times New Roman"/>
          <w:sz w:val="28"/>
          <w:szCs w:val="28"/>
          <w:lang w:val="kk-KZ"/>
        </w:rPr>
        <w:t>Жоңғария очерктері», «Қазақ шежірелері», «Жамииғ-ат - тауарихтан», «Алты шаһардың хал-жайы», «Сібір тарихынан хаттар», «Көкетай ханның өнімі», «Сібірге қарайтын қазақтардың сот құрлысын өзгертеу туралы» еңбектерінің авторы: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Т.Тәжибаев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Қ.Сатпаев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22. Тарихи мұраларға сын көзімен қарап бағалаған, салт-дәстүрлердің озық үлгілерін  тозығынан ажырата талдаған. Салт-дәстүрлер, фольклорлық шығармалардың тәлімдің мәніне баса көңіл бөліп, оны халыққа оқу-білім беру ісі мен байланыстыра зерттеген: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Қ.Сатпаев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Т.Тәжибаев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е) Ы.Алтынсарин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ж)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23. Ірі ғалым, қазақ тілі білімінің негізін қалаушы, ақын және аудармашы, ұстаз, әдебиет теоретигі, мемлекеті қайраткері, ел жұртының абзал азаматы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Т.Жургенов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Т.Рысқұлов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24.</w:t>
      </w:r>
      <w:r w:rsidRPr="005B7E6F">
        <w:rPr>
          <w:rFonts w:ascii="Times New Roman" w:hAnsi="Times New Roman"/>
          <w:sz w:val="28"/>
          <w:szCs w:val="28"/>
          <w:lang w:val="kk-KZ"/>
        </w:rPr>
        <w:t xml:space="preserve"> Жас ұрпақтың рухани-эстетикалық тәрбиесі, оқыту әдістері мен түрлерін жетілдіру, жоғары білім беру жүйесі, бастауыш мектеп мәселелері, педагогикалық баспасөзінің рөлі жөніндегі мәселелерді қарастырған: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Т.Жургенов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25. «Қажетті дағдылар мен жақсы мінез-құлық адамды бақытқа кенелтеді. Жаман мінез-құлық – бұл рухани дерт, жақсы мінез-құлық пен ақыл-ой парасаты – адамның басты қадыр-қасиеттері қалыпты іс-әрекет үстінде ғана қалыптасады» деген пікірді айтқан энциклопедияшы-ғалым: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w:t>
      </w:r>
      <w:r w:rsidRPr="005B7E6F">
        <w:rPr>
          <w:rFonts w:ascii="Times New Roman" w:hAnsi="Times New Roman"/>
          <w:sz w:val="28"/>
          <w:szCs w:val="28"/>
          <w:lang w:val="kk-KZ"/>
        </w:rPr>
        <w:t>Омар Хайям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Абу Рейхан 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Ибн Сина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г)</w:t>
      </w:r>
      <w:r w:rsidRPr="005B7E6F">
        <w:rPr>
          <w:rFonts w:ascii="Times New Roman" w:hAnsi="Times New Roman"/>
          <w:sz w:val="28"/>
          <w:szCs w:val="28"/>
          <w:lang w:val="kk-KZ"/>
        </w:rPr>
        <w:t xml:space="preserve"> Аль Хорезми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076BE6">
        <w:rPr>
          <w:rFonts w:ascii="Times New Roman" w:hAnsi="Times New Roman"/>
          <w:sz w:val="28"/>
          <w:szCs w:val="28"/>
          <w:lang w:val="kk-KZ"/>
        </w:rPr>
        <w:t>Аль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26. «Оқыту – тіл ұстарту, білім беру арқылы, үйрету жолымен, ал тәрбиелеу – сарамандық жұмыс пен тәжірибе қуаныш пен бақытқа кенелтеді, дүниені танып біле отырып, адам оның әсемдігі мен бітім-болмысына қанығады» деген пікірлерді жазған, ұлы философ:</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Ибн Сина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w:t>
      </w:r>
      <w:r w:rsidRPr="005B7E6F">
        <w:rPr>
          <w:rFonts w:ascii="Times New Roman" w:hAnsi="Times New Roman"/>
          <w:sz w:val="28"/>
          <w:szCs w:val="28"/>
          <w:lang w:val="ru-MO"/>
        </w:rPr>
        <w:t>Абу Рейхан 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Ғазали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Науаи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е) Әл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27.</w:t>
      </w:r>
      <w:r w:rsidRPr="005B7E6F">
        <w:rPr>
          <w:rFonts w:ascii="Times New Roman" w:hAnsi="Times New Roman"/>
          <w:sz w:val="28"/>
          <w:szCs w:val="28"/>
          <w:lang w:val="kk-KZ"/>
        </w:rPr>
        <w:t xml:space="preserve"> «Сөз ғылымдарының классификацисы туралы» деп аталатын трактатында педагогикалық ойларын тұжырымдаған: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D77999">
        <w:rPr>
          <w:rFonts w:ascii="Times New Roman" w:hAnsi="Times New Roman"/>
          <w:sz w:val="28"/>
          <w:szCs w:val="28"/>
          <w:lang w:val="kk-KZ"/>
        </w:rPr>
        <w:t xml:space="preserve"> </w:t>
      </w:r>
      <w:r w:rsidRPr="005B7E6F">
        <w:rPr>
          <w:rFonts w:ascii="Times New Roman" w:hAnsi="Times New Roman"/>
          <w:sz w:val="28"/>
          <w:szCs w:val="28"/>
          <w:lang w:val="kk-KZ"/>
        </w:rPr>
        <w:t>Ибн Сина</w:t>
      </w:r>
      <w:r w:rsidRPr="005B7E6F">
        <w:rPr>
          <w:rFonts w:ascii="Times New Roman" w:hAnsi="Times New Roman"/>
          <w:sz w:val="28"/>
          <w:szCs w:val="28"/>
          <w:lang w:val="ru-MO"/>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w:t>
      </w:r>
      <w:r w:rsidRPr="005B7E6F">
        <w:rPr>
          <w:rFonts w:ascii="Times New Roman" w:hAnsi="Times New Roman"/>
          <w:sz w:val="28"/>
          <w:szCs w:val="28"/>
          <w:lang w:val="ru-MO"/>
        </w:rPr>
        <w:t>Әл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w:t>
      </w:r>
      <w:r w:rsidRPr="005B7E6F">
        <w:rPr>
          <w:rFonts w:ascii="Times New Roman" w:hAnsi="Times New Roman"/>
          <w:sz w:val="28"/>
          <w:szCs w:val="28"/>
          <w:lang w:val="ru-MO"/>
        </w:rPr>
        <w:t>Абу Рейхан 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Ғазали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Науаи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е) 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28. </w:t>
      </w:r>
      <w:r w:rsidRPr="005B7E6F">
        <w:rPr>
          <w:rFonts w:ascii="Times New Roman" w:hAnsi="Times New Roman"/>
          <w:sz w:val="28"/>
          <w:szCs w:val="28"/>
          <w:lang w:val="kk-KZ"/>
        </w:rPr>
        <w:t>«Тәрбиелеу дегеніміз – халықтардың бойына білімге негізделген этикалық ізгіліктер мен өнерлерді дамыту әдісі деген сөз ... тәрбиелеу кезінде халықтар мен қала тұрғындарына білімге негізделген қасиеттерден туатын іс-әрекет жасау дағдысы сіңірледі, олар осындай іс-әрекетке жігерлендіріледі, осы әрекетті жасау тілегі қоздырылады, осы  қасиеттер және бұлармен байланысты әрекеттер адамдардың және адамдарды осыған жан-тәнімен құштар ететіндей болуы көзделеді» деп жазды</w:t>
      </w:r>
      <w:r w:rsidRPr="005B7E6F">
        <w:rPr>
          <w:rFonts w:ascii="Times New Roman" w:hAnsi="Times New Roman"/>
          <w:sz w:val="28"/>
          <w:szCs w:val="28"/>
          <w:lang w:val="ru-MO"/>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Әл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Ибн Сина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w:t>
      </w:r>
      <w:r w:rsidRPr="005B7E6F">
        <w:rPr>
          <w:rFonts w:ascii="Times New Roman" w:hAnsi="Times New Roman"/>
          <w:sz w:val="28"/>
          <w:szCs w:val="28"/>
          <w:lang w:val="ru-MO"/>
        </w:rPr>
        <w:t>Абу Рейхан 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Ғазали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Науаи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е) 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29. </w:t>
      </w:r>
      <w:r w:rsidRPr="005B7E6F">
        <w:rPr>
          <w:rFonts w:ascii="Times New Roman" w:hAnsi="Times New Roman"/>
          <w:sz w:val="28"/>
          <w:szCs w:val="28"/>
          <w:lang w:val="kk-KZ"/>
        </w:rPr>
        <w:t>Адам бойына этикалық ізгіліктерді білім, тәрбие арқылы дамыту, сол арқылы адамның игі әрекеттерге талпынуы, ол әрекеттерді жан тәнімен ұнатуы туралы айт</w:t>
      </w:r>
      <w:r w:rsidRPr="005B7E6F">
        <w:rPr>
          <w:rFonts w:ascii="Times New Roman" w:hAnsi="Times New Roman"/>
          <w:sz w:val="28"/>
          <w:szCs w:val="28"/>
          <w:lang w:val="ru-MO"/>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Науаи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Ибн Сина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w:t>
      </w:r>
      <w:r w:rsidRPr="005B7E6F">
        <w:rPr>
          <w:rFonts w:ascii="Times New Roman" w:hAnsi="Times New Roman"/>
          <w:sz w:val="28"/>
          <w:szCs w:val="28"/>
          <w:lang w:val="ru-MO"/>
        </w:rPr>
        <w:t>Абу Рейхан 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Ғазали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Әл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е) 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30.</w:t>
      </w:r>
      <w:r w:rsidRPr="005B7E6F">
        <w:rPr>
          <w:rFonts w:ascii="Times New Roman" w:hAnsi="Times New Roman"/>
          <w:iCs/>
          <w:noProof/>
          <w:lang w:val="kk-KZ"/>
        </w:rPr>
        <w:t xml:space="preserve"> </w:t>
      </w:r>
      <w:r w:rsidRPr="005B7E6F">
        <w:rPr>
          <w:rFonts w:ascii="Times New Roman" w:hAnsi="Times New Roman"/>
          <w:iCs/>
          <w:noProof/>
          <w:sz w:val="28"/>
          <w:szCs w:val="28"/>
          <w:lang w:val="kk-KZ"/>
        </w:rPr>
        <w:t>Шығармаларынан қоғамдағы әлеуметтік теңсіздік, заманның өзгерісі, әйел теңдігі, адамгершілік мәселелері, табиғат, тіршілік тынысы жан-жақты сөз болады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kk-KZ"/>
        </w:rPr>
        <w:t xml:space="preserve"> Әл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Қорқыт ата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kk-KZ"/>
        </w:rPr>
        <w:t xml:space="preserve"> 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kk-KZ"/>
        </w:rPr>
        <w:t xml:space="preserve"> Ибн Сина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31.</w:t>
      </w:r>
      <w:r w:rsidRPr="005B7E6F">
        <w:rPr>
          <w:rFonts w:ascii="Times New Roman" w:hAnsi="Times New Roman"/>
          <w:lang w:val="kk-KZ"/>
        </w:rPr>
        <w:t xml:space="preserve"> </w:t>
      </w:r>
      <w:r w:rsidRPr="005B7E6F">
        <w:rPr>
          <w:rFonts w:ascii="Times New Roman" w:hAnsi="Times New Roman"/>
          <w:sz w:val="28"/>
          <w:szCs w:val="28"/>
          <w:lang w:val="kk-KZ"/>
        </w:rPr>
        <w:t>«Ғақлия» сөздері пәлсапалық, этикалық, эстетикалық, психологиялық және педагогикалық ой пікірлерге толы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 а</w:t>
      </w:r>
      <w:r w:rsidRPr="005B7E6F">
        <w:rPr>
          <w:rFonts w:ascii="Times New Roman" w:hAnsi="Times New Roman"/>
          <w:sz w:val="28"/>
          <w:szCs w:val="28"/>
        </w:rPr>
        <w:t>)</w:t>
      </w:r>
      <w:r w:rsidRPr="005B7E6F">
        <w:rPr>
          <w:rFonts w:ascii="Times New Roman" w:hAnsi="Times New Roman"/>
          <w:sz w:val="28"/>
          <w:szCs w:val="28"/>
          <w:lang w:val="kk-KZ"/>
        </w:rPr>
        <w:t xml:space="preserve"> </w:t>
      </w:r>
      <w:r w:rsidRPr="005B7E6F">
        <w:rPr>
          <w:rFonts w:ascii="Times New Roman" w:hAnsi="Times New Roman"/>
          <w:sz w:val="28"/>
          <w:szCs w:val="28"/>
          <w:lang w:val="ru-MO"/>
        </w:rPr>
        <w:t>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Ш.Әулиханов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w:t>
      </w:r>
      <w:r w:rsidRPr="005B7E6F">
        <w:rPr>
          <w:rFonts w:ascii="Times New Roman" w:hAnsi="Times New Roman"/>
          <w:sz w:val="28"/>
          <w:szCs w:val="28"/>
          <w:lang w:val="kk-KZ"/>
        </w:rPr>
        <w:t>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32.</w:t>
      </w:r>
      <w:r w:rsidRPr="005B7E6F">
        <w:rPr>
          <w:rFonts w:ascii="Times New Roman" w:hAnsi="Times New Roman"/>
          <w:lang w:val="kk-KZ"/>
        </w:rPr>
        <w:t xml:space="preserve"> </w:t>
      </w:r>
      <w:r w:rsidRPr="005B7E6F">
        <w:rPr>
          <w:rFonts w:ascii="Times New Roman" w:hAnsi="Times New Roman"/>
          <w:sz w:val="28"/>
          <w:szCs w:val="28"/>
          <w:lang w:val="kk-KZ"/>
        </w:rPr>
        <w:t>Жастарды үнемі достық, татулық, әділеттілік, дұрыстық сияқты адамгершілік қасиеттерге тәрбиелеуге шақырады. Ол кейбір жастардың арасында татулықтың болмаушылығына қатты қыншылды.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076BE6">
        <w:rPr>
          <w:rFonts w:ascii="Times New Roman" w:hAnsi="Times New Roman"/>
          <w:sz w:val="28"/>
          <w:szCs w:val="28"/>
          <w:lang w:val="kk-KZ"/>
        </w:rPr>
        <w:t>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Ш.Әулиханов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е) Шәкерім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ж) </w:t>
      </w:r>
      <w:r w:rsidRPr="005B7E6F">
        <w:rPr>
          <w:rFonts w:ascii="Times New Roman" w:hAnsi="Times New Roman"/>
          <w:sz w:val="28"/>
          <w:szCs w:val="28"/>
          <w:lang w:val="kk-KZ"/>
        </w:rPr>
        <w:t>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33.</w:t>
      </w:r>
      <w:r w:rsidRPr="005B7E6F">
        <w:rPr>
          <w:rFonts w:ascii="Times New Roman" w:hAnsi="Times New Roman"/>
          <w:lang w:val="kk-KZ"/>
        </w:rPr>
        <w:t xml:space="preserve"> </w:t>
      </w:r>
      <w:r w:rsidRPr="005B7E6F">
        <w:rPr>
          <w:rFonts w:ascii="Times New Roman" w:hAnsi="Times New Roman"/>
          <w:sz w:val="28"/>
          <w:szCs w:val="28"/>
          <w:lang w:val="kk-KZ"/>
        </w:rPr>
        <w:t>«Шалам дінінің қазақтар арасындағы қалдықтары» атты еңбегін жазған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б) </w:t>
      </w:r>
      <w:r w:rsidRPr="005B7E6F">
        <w:rPr>
          <w:rFonts w:ascii="Times New Roman" w:hAnsi="Times New Roman"/>
          <w:sz w:val="28"/>
          <w:szCs w:val="28"/>
          <w:lang w:val="kk-KZ"/>
        </w:rPr>
        <w:t>Шоқан Уалиханов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в)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г) Шәкерім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д)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34.</w:t>
      </w:r>
      <w:r w:rsidRPr="005B7E6F">
        <w:rPr>
          <w:rFonts w:ascii="Times New Roman" w:hAnsi="Times New Roman"/>
          <w:sz w:val="28"/>
          <w:szCs w:val="28"/>
          <w:lang w:val="kk-KZ"/>
        </w:rPr>
        <w:t xml:space="preserve"> Соңы жылдары қазақстандық білім беру жүйесін реформалау бағытында қабылданған директивті құжаттар: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 xml:space="preserve"> Қазақстан Республикасында білім беруді дамытудың 2011-2020 жылдарға арналған мемлекеттік бағдарламасы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Қазақстан Республикасының «Білім туралы» Заңы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Жалпы білім беретін мектептер тураы Ереже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г) </w:t>
      </w:r>
      <w:r w:rsidRPr="005B7E6F">
        <w:rPr>
          <w:rFonts w:ascii="Times New Roman" w:hAnsi="Times New Roman"/>
          <w:spacing w:val="-7"/>
          <w:sz w:val="28"/>
          <w:szCs w:val="28"/>
          <w:lang w:val="kk-KZ"/>
        </w:rPr>
        <w:t xml:space="preserve"> Жоғары оқу орындары туралы Ереже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12 жылдық білім берудың әдіснамалық негіздері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е) Этномәдени білім берудің тұжырымдамасы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35. </w:t>
      </w:r>
      <w:r w:rsidRPr="005B7E6F">
        <w:rPr>
          <w:rFonts w:ascii="Times New Roman" w:hAnsi="Times New Roman"/>
          <w:sz w:val="28"/>
          <w:szCs w:val="28"/>
          <w:lang w:val="kk-KZ"/>
        </w:rPr>
        <w:t>Алматыда Қазақтың Абай атындағы педагогтар даярлайтын институт ашылды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 xml:space="preserve">а) </w:t>
      </w:r>
      <w:r w:rsidRPr="005B7E6F">
        <w:rPr>
          <w:rFonts w:ascii="Times New Roman" w:hAnsi="Times New Roman"/>
          <w:sz w:val="28"/>
          <w:szCs w:val="28"/>
          <w:lang w:val="sr-Cyrl-CS"/>
        </w:rPr>
        <w:t>920жылы</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ru-MO"/>
        </w:rPr>
        <w:t>б)</w:t>
      </w:r>
      <w:r w:rsidRPr="005B7E6F">
        <w:rPr>
          <w:rFonts w:ascii="Times New Roman" w:hAnsi="Times New Roman"/>
          <w:sz w:val="28"/>
          <w:szCs w:val="28"/>
          <w:lang w:val="sr-Cyrl-CS"/>
        </w:rPr>
        <w:t xml:space="preserve"> 1929жылы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w:t>
      </w:r>
      <w:r w:rsidRPr="005B7E6F">
        <w:rPr>
          <w:rFonts w:ascii="Times New Roman" w:hAnsi="Times New Roman"/>
          <w:spacing w:val="-7"/>
          <w:sz w:val="28"/>
          <w:szCs w:val="28"/>
          <w:lang w:val="kk-KZ"/>
        </w:rPr>
        <w:t xml:space="preserve"> 1939жылы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г)</w:t>
      </w:r>
      <w:r w:rsidRPr="005B7E6F">
        <w:rPr>
          <w:rFonts w:ascii="Times New Roman" w:hAnsi="Times New Roman"/>
          <w:spacing w:val="-7"/>
          <w:sz w:val="28"/>
          <w:szCs w:val="28"/>
          <w:lang w:val="kk-KZ"/>
        </w:rPr>
        <w:t xml:space="preserve"> 1949жылы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 1</w:t>
      </w:r>
      <w:r w:rsidRPr="005B7E6F">
        <w:rPr>
          <w:rFonts w:ascii="Times New Roman" w:hAnsi="Times New Roman"/>
          <w:sz w:val="28"/>
          <w:szCs w:val="28"/>
          <w:lang w:val="kk-KZ"/>
        </w:rPr>
        <w:t>1928 жылы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36. </w:t>
      </w:r>
      <w:r w:rsidRPr="005B7E6F">
        <w:rPr>
          <w:rFonts w:ascii="Times New Roman" w:hAnsi="Times New Roman"/>
          <w:sz w:val="28"/>
          <w:szCs w:val="28"/>
          <w:lang w:val="kk-KZ"/>
        </w:rPr>
        <w:t>20-ғасырдағы Қазақстанда инновациялық педагогикалық идеялардың дамуы ... атымен байланысты.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 xml:space="preserve">а) </w:t>
      </w:r>
      <w:r w:rsidRPr="005B7E6F">
        <w:rPr>
          <w:rFonts w:ascii="Times New Roman" w:hAnsi="Times New Roman"/>
          <w:sz w:val="28"/>
          <w:szCs w:val="28"/>
          <w:lang w:val="sr-Cyrl-CS"/>
        </w:rPr>
        <w:t>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б)</w:t>
      </w:r>
      <w:r w:rsidRPr="005B7E6F">
        <w:rPr>
          <w:rFonts w:ascii="Times New Roman" w:hAnsi="Times New Roman"/>
          <w:sz w:val="28"/>
          <w:szCs w:val="28"/>
          <w:lang w:val="sr-Cyrl-CS"/>
        </w:rPr>
        <w:t xml:space="preserve"> 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ru-MO"/>
        </w:rPr>
        <w:t>в)</w:t>
      </w:r>
      <w:r w:rsidRPr="005B7E6F">
        <w:rPr>
          <w:rFonts w:ascii="Times New Roman" w:hAnsi="Times New Roman"/>
          <w:sz w:val="28"/>
          <w:szCs w:val="28"/>
          <w:lang w:val="sr-Cyrl-CS"/>
        </w:rPr>
        <w:t xml:space="preserve"> Ш. Құдайбердіұлы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 С Сейфулин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37</w:t>
      </w:r>
      <w:r w:rsidRPr="005B7E6F">
        <w:rPr>
          <w:rFonts w:ascii="Times New Roman" w:hAnsi="Times New Roman"/>
          <w:iCs/>
          <w:noProof/>
          <w:lang w:val="kk-KZ"/>
        </w:rPr>
        <w:t xml:space="preserve"> . </w:t>
      </w:r>
      <w:r w:rsidRPr="005B7E6F">
        <w:rPr>
          <w:rFonts w:ascii="Times New Roman" w:hAnsi="Times New Roman"/>
          <w:iCs/>
          <w:noProof/>
          <w:sz w:val="28"/>
          <w:szCs w:val="28"/>
          <w:lang w:val="kk-KZ"/>
        </w:rPr>
        <w:t>Шал ақын туралы алғашқы пікір айтқан ғалым, ағартушы-педагог:</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б) </w:t>
      </w:r>
      <w:r w:rsidRPr="005B7E6F">
        <w:rPr>
          <w:rFonts w:ascii="Times New Roman" w:hAnsi="Times New Roman"/>
          <w:iCs/>
          <w:noProof/>
          <w:sz w:val="28"/>
          <w:szCs w:val="28"/>
          <w:lang w:val="kk-KZ"/>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sr-Cyrl-CS"/>
        </w:rPr>
        <w:t>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г) </w:t>
      </w:r>
      <w:r w:rsidRPr="005B7E6F">
        <w:rPr>
          <w:rFonts w:ascii="Times New Roman" w:hAnsi="Times New Roman"/>
          <w:sz w:val="28"/>
          <w:szCs w:val="28"/>
          <w:lang w:val="sr-Cyrl-CS"/>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д) </w:t>
      </w:r>
      <w:r w:rsidRPr="005B7E6F">
        <w:rPr>
          <w:rFonts w:ascii="Times New Roman" w:hAnsi="Times New Roman"/>
          <w:sz w:val="28"/>
          <w:szCs w:val="28"/>
          <w:lang w:val="sr-Cyrl-CS"/>
        </w:rPr>
        <w:t>С. Сейфулин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38.</w:t>
      </w:r>
      <w:r w:rsidRPr="005B7E6F">
        <w:rPr>
          <w:rFonts w:ascii="Times New Roman" w:hAnsi="Times New Roman"/>
          <w:lang w:val="kk-KZ"/>
        </w:rPr>
        <w:t xml:space="preserve"> </w:t>
      </w:r>
      <w:r w:rsidRPr="005B7E6F">
        <w:rPr>
          <w:rFonts w:ascii="Times New Roman" w:hAnsi="Times New Roman"/>
          <w:sz w:val="28"/>
          <w:szCs w:val="28"/>
          <w:lang w:val="kk-KZ"/>
        </w:rPr>
        <w:t>Қазақ балаларын білімге шақырып, оқытты. Надандықпен күресіп, патша үкіметінің әділетсіз үкім-зорлығымен күресті. Крыловтың 40 мысалын қазақ тіліне аударып,ол мысалдың әрқайсысына сол патша заманының әділсіз тұрмысынан алып, қазаққа патша үкіметінің істейтін жәбірлігін айтып, өзінен мысалдар келтірген.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sr-Cyrl-CS"/>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б) </w:t>
      </w:r>
      <w:r w:rsidRPr="005B7E6F">
        <w:rPr>
          <w:rFonts w:ascii="Times New Roman" w:hAnsi="Times New Roman"/>
          <w:iCs/>
          <w:noProof/>
          <w:sz w:val="28"/>
          <w:szCs w:val="28"/>
          <w:lang w:val="kk-KZ"/>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39.</w:t>
      </w:r>
      <w:r w:rsidRPr="005B7E6F">
        <w:rPr>
          <w:rFonts w:ascii="Times New Roman" w:hAnsi="Times New Roman"/>
          <w:sz w:val="28"/>
          <w:szCs w:val="28"/>
          <w:lang w:val="kk-KZ"/>
        </w:rPr>
        <w:t xml:space="preserve"> “Үлкендерге арналған әліппе”, “Қызыл әскерге арналған әліппе”, қазақ тілін оқыту бойынша мұғалімдерге арналған “Баяншы”, “Хрестоматия” секілді көптеген еңбектер жазды: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Х.Домұхамедов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Т.Жүргенов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г)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д) </w:t>
      </w:r>
      <w:r w:rsidRPr="005B7E6F">
        <w:rPr>
          <w:rFonts w:ascii="Times New Roman" w:hAnsi="Times New Roman"/>
          <w:iCs/>
          <w:noProof/>
          <w:sz w:val="28"/>
          <w:szCs w:val="28"/>
          <w:lang w:val="kk-KZ"/>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40.</w:t>
      </w:r>
      <w:r w:rsidRPr="005B7E6F">
        <w:rPr>
          <w:rFonts w:ascii="Times New Roman" w:hAnsi="Times New Roman"/>
          <w:sz w:val="28"/>
          <w:szCs w:val="28"/>
          <w:lang w:val="kk-KZ"/>
        </w:rPr>
        <w:t xml:space="preserve"> “Әліпби” мен ана тілін үйрететін “Тіл құралын” жазбас бұрын, ең алдымен жазу графикасын жөндеп алудан бастаудың қажеттігін сезген, 1912 жылдан бастап, “Айқап” журналы мен “Қазақ“ газетінің беттерінде араб таңбаларын жетілдіру, лингвистикалық терминдерді тілге енгізді: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И.Жансүгіров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Т.Жургенов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41. </w:t>
      </w:r>
      <w:r w:rsidRPr="005B7E6F">
        <w:rPr>
          <w:rFonts w:ascii="Times New Roman" w:hAnsi="Times New Roman"/>
          <w:sz w:val="28"/>
          <w:szCs w:val="28"/>
          <w:lang w:val="kk-KZ"/>
        </w:rPr>
        <w:t>Қазақстандағы психологиялық ойлардың өкілдерінің бірі. Оның ғылыми еңбектерінде іс-әрекет, ақыл-ой, таным, қабілет және басқа да психологиялық ұғымдар қарастырылады. Мәселен, тек “Әдебиет танытқышының” өзінде ғана осы ғылымға қатысты толып жатқан ой-пікірлер мен  мазмұнды түйіндер баршылық: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Х.Досмұхамедов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б) </w:t>
      </w:r>
      <w:r w:rsidRPr="005B7E6F">
        <w:rPr>
          <w:rFonts w:ascii="Times New Roman" w:hAnsi="Times New Roman"/>
          <w:sz w:val="28"/>
          <w:szCs w:val="28"/>
          <w:lang w:val="kk-KZ"/>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И.Жансүгіров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Т.Жургенов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42. </w:t>
      </w:r>
      <w:r w:rsidRPr="005B7E6F">
        <w:rPr>
          <w:rFonts w:ascii="Times New Roman" w:hAnsi="Times New Roman"/>
          <w:sz w:val="28"/>
          <w:szCs w:val="28"/>
          <w:lang w:val="kk-KZ"/>
        </w:rPr>
        <w:t>Этнопедагогика, қазақ этнопедагогикасының әдіснамасы, тарихы мәселелерін зерттеген қазақстандық ғалым-педагогтар: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Қ.Б.Жарықбаев, С.Қ.Қалиев, С.А.Ұзақбаева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Р.Г.Лемберг, Н.Д.Хмель, Г.А.Уманов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Г.К.Нургалиева, А.А.Калюжный, Л.К.Керимов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Қ.Ж.Каракулов, С.Баймолдаев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А.Құсаинов, С.Мусин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43.  Салыстырмалы педагогикалық зерттеулер жүргізген қазақстандық ғалым-педагог:</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С.А.Ұзақбаева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Н.Д.Хмель</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А.А.Калюжный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А.Құсаинов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w:t>
      </w:r>
      <w:r w:rsidRPr="005B7E6F">
        <w:rPr>
          <w:rFonts w:ascii="Times New Roman" w:hAnsi="Times New Roman"/>
          <w:sz w:val="28"/>
          <w:szCs w:val="28"/>
          <w:lang w:val="kk-KZ"/>
        </w:rPr>
        <w:t xml:space="preserve"> С.Қ.Қалиев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44. Тұтас педагогикалық теорияның әдіснамасы мен әдістемесін зерттеген: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Г.А.Уманов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А.Құсаинов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А.А.Калюжный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С.А.Ұзақбаева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д)</w:t>
      </w:r>
      <w:r w:rsidRPr="005B7E6F">
        <w:rPr>
          <w:rFonts w:ascii="Times New Roman" w:hAnsi="Times New Roman"/>
          <w:sz w:val="28"/>
          <w:szCs w:val="28"/>
          <w:lang w:val="kk-KZ"/>
        </w:rPr>
        <w:t xml:space="preserve"> С.Қ.Қалиев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kk-KZ"/>
        </w:rPr>
        <w:t xml:space="preserve">е) </w:t>
      </w:r>
      <w:r w:rsidRPr="005B7E6F">
        <w:rPr>
          <w:rFonts w:ascii="Times New Roman" w:hAnsi="Times New Roman"/>
          <w:sz w:val="28"/>
          <w:szCs w:val="28"/>
          <w:lang w:val="ru-MO"/>
        </w:rPr>
        <w:t>Н.Д.Хмель</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45. Болашақ мұғалімдерді даярлаудың теориялық және әдіснамалық мәселелерін зерттеген отандық педагог-ғалымдар: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Г.А.Уманов,  А.П.Сейтешев, К.А.Дүйсенбаев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б) </w:t>
      </w:r>
      <w:r w:rsidRPr="005B7E6F">
        <w:rPr>
          <w:rFonts w:ascii="Times New Roman" w:hAnsi="Times New Roman"/>
          <w:sz w:val="28"/>
          <w:szCs w:val="28"/>
          <w:lang w:val="kk-KZ"/>
        </w:rPr>
        <w:t>Қ.Б.Жарықбаев, С.Қ.Қалиев, С.А.Ұзақбаева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А.Құсаинов, С.Мусин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Т.Тәжібаев, А.Сембаев, Қ.Бержанов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Н.Д.Хмель, А.А.Қалыбекова, А.А.Калюжный,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46.</w:t>
      </w:r>
      <w:r w:rsidRPr="005B7E6F">
        <w:rPr>
          <w:rFonts w:ascii="Times New Roman" w:hAnsi="Times New Roman"/>
          <w:lang w:val="kk-KZ"/>
        </w:rPr>
        <w:t xml:space="preserve"> </w:t>
      </w:r>
      <w:r w:rsidRPr="005B7E6F">
        <w:rPr>
          <w:rFonts w:ascii="Times New Roman" w:hAnsi="Times New Roman"/>
          <w:sz w:val="28"/>
          <w:szCs w:val="28"/>
          <w:lang w:val="kk-KZ"/>
        </w:rPr>
        <w:t>Мектептану, педагогикалық менеджмент мәселелерін зерттеген қазақстандық педагог-ғалымдар: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Қ.Б.Жарықбаев, С.Қ.Қалиев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Қ.Ж.Каракулов, С.Баймолдаев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Т.Тәжібаев, 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А.П.Сейтешев, К.А.Дүйсенбаев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Г.К.Нургалиева, А.А.Калюжный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47.</w:t>
      </w:r>
      <w:r w:rsidRPr="005B7E6F">
        <w:rPr>
          <w:rFonts w:ascii="Times New Roman" w:hAnsi="Times New Roman"/>
          <w:lang w:val="kk-KZ"/>
        </w:rPr>
        <w:t xml:space="preserve"> </w:t>
      </w:r>
      <w:r w:rsidRPr="005B7E6F">
        <w:rPr>
          <w:rFonts w:ascii="Times New Roman" w:hAnsi="Times New Roman"/>
          <w:sz w:val="28"/>
          <w:szCs w:val="28"/>
          <w:lang w:val="kk-KZ"/>
        </w:rPr>
        <w:t>Инновациялық білім беру, мектеп оқу-тәрбие үрдісіне жаңа педагогикалық технологияларды ендіру мәселелерін зерттеген: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Г.К.Нургалиева, А.А.Калюжный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Қ.Ж.Каракулов, С.Баймолдаев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Қ.Б.Жарықбаев, С.Қ.Қалиев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Т.Тәжібаев, 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А.П.Сейтешев, К.А.Дүйсенбаев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е) </w:t>
      </w:r>
      <w:r w:rsidRPr="005B7E6F">
        <w:rPr>
          <w:rFonts w:ascii="Times New Roman" w:hAnsi="Times New Roman"/>
          <w:sz w:val="28"/>
          <w:szCs w:val="28"/>
          <w:lang w:val="kk-KZ"/>
        </w:rPr>
        <w:t>Ш.Т.Таубаева, К.К.Бұзаубақова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ru-MO"/>
        </w:rPr>
        <w:t xml:space="preserve">48. </w:t>
      </w:r>
      <w:r w:rsidRPr="005B7E6F">
        <w:rPr>
          <w:rFonts w:ascii="Times New Roman" w:hAnsi="Times New Roman"/>
          <w:sz w:val="28"/>
          <w:szCs w:val="28"/>
          <w:lang w:val="en-US" w:eastAsia="ko-KR"/>
        </w:rPr>
        <w:t>X</w:t>
      </w:r>
      <w:r w:rsidRPr="005B7E6F">
        <w:rPr>
          <w:rFonts w:ascii="Times New Roman" w:hAnsi="Times New Roman"/>
          <w:sz w:val="28"/>
          <w:szCs w:val="28"/>
          <w:lang w:eastAsia="ko-KR"/>
        </w:rPr>
        <w:t>Ш-</w:t>
      </w:r>
      <w:r w:rsidRPr="005B7E6F">
        <w:rPr>
          <w:rFonts w:ascii="Times New Roman" w:hAnsi="Times New Roman"/>
          <w:sz w:val="28"/>
          <w:szCs w:val="28"/>
          <w:lang w:val="en-US" w:eastAsia="ko-KR"/>
        </w:rPr>
        <w:t>XVII</w:t>
      </w:r>
      <w:r w:rsidRPr="005B7E6F">
        <w:rPr>
          <w:rFonts w:ascii="Times New Roman" w:hAnsi="Times New Roman"/>
          <w:sz w:val="28"/>
          <w:szCs w:val="28"/>
          <w:lang w:val="kk-KZ" w:eastAsia="ko-KR"/>
        </w:rPr>
        <w:t xml:space="preserve"> ғғ. Қазақ ойшылдарының арасында өзінің педагогикалық бағыттылығымен ерекшеленетіндер:</w:t>
      </w:r>
    </w:p>
    <w:p w:rsidR="00A30AB0" w:rsidRPr="005B7E6F" w:rsidRDefault="00A30AB0" w:rsidP="006B2DE1">
      <w:pPr>
        <w:spacing w:after="0" w:line="240" w:lineRule="auto"/>
        <w:jc w:val="both"/>
        <w:rPr>
          <w:rFonts w:ascii="Times New Roman" w:hAnsi="Times New Roman"/>
          <w:sz w:val="28"/>
          <w:szCs w:val="28"/>
          <w:lang w:val="kk-KZ" w:eastAsia="ko-KR"/>
        </w:rPr>
      </w:pP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w:t>
      </w:r>
      <w:r w:rsidRPr="00D557AB">
        <w:rPr>
          <w:rFonts w:ascii="Times New Roman" w:hAnsi="Times New Roman"/>
          <w:sz w:val="28"/>
          <w:szCs w:val="28"/>
          <w:lang w:val="kk-KZ" w:eastAsia="ko-KR"/>
        </w:rPr>
        <w:t xml:space="preserve"> </w:t>
      </w:r>
      <w:r w:rsidRPr="005B7E6F">
        <w:rPr>
          <w:rFonts w:ascii="Times New Roman" w:hAnsi="Times New Roman"/>
          <w:sz w:val="28"/>
          <w:szCs w:val="28"/>
          <w:lang w:val="kk-KZ" w:eastAsia="ko-KR"/>
        </w:rPr>
        <w:t>дұрыс жауап жоқ</w:t>
      </w:r>
      <w:r w:rsidRPr="005B7E6F">
        <w:rPr>
          <w:rFonts w:ascii="Times New Roman" w:hAnsi="Times New Roman"/>
          <w:sz w:val="28"/>
          <w:szCs w:val="28"/>
          <w:lang w:eastAsia="ko-KR"/>
        </w:rPr>
        <w:t xml:space="preserve"> </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Кетбуга, Улықбек, Абулхаир</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Жаныбек Гирей, Му</w:t>
      </w:r>
      <w:r w:rsidRPr="005B7E6F">
        <w:rPr>
          <w:rFonts w:ascii="Times New Roman" w:hAnsi="Times New Roman"/>
          <w:sz w:val="28"/>
          <w:szCs w:val="28"/>
          <w:lang w:val="kk-KZ" w:eastAsia="ko-KR"/>
        </w:rPr>
        <w:t>х</w:t>
      </w:r>
      <w:r w:rsidRPr="005B7E6F">
        <w:rPr>
          <w:rFonts w:ascii="Times New Roman" w:hAnsi="Times New Roman"/>
          <w:sz w:val="28"/>
          <w:szCs w:val="28"/>
          <w:lang w:eastAsia="ko-KR"/>
        </w:rPr>
        <w:t>аммед Дулати</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Асан</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айги, Байжигит</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Е).</w:t>
      </w:r>
      <w:r w:rsidRPr="005B7E6F">
        <w:rPr>
          <w:rFonts w:ascii="Times New Roman" w:hAnsi="Times New Roman"/>
          <w:sz w:val="28"/>
          <w:szCs w:val="28"/>
          <w:lang w:val="kk-KZ" w:eastAsia="ko-KR"/>
        </w:rPr>
        <w:t xml:space="preserve"> </w:t>
      </w:r>
      <w:r w:rsidRPr="005B7E6F">
        <w:rPr>
          <w:rFonts w:ascii="Times New Roman" w:hAnsi="Times New Roman"/>
          <w:sz w:val="28"/>
          <w:szCs w:val="28"/>
          <w:lang w:eastAsia="ko-KR"/>
        </w:rPr>
        <w:t xml:space="preserve">Асан </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айгы, Шалкииз, Жиембет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ru-MO"/>
        </w:rPr>
        <w:t xml:space="preserve">49. </w:t>
      </w:r>
      <w:r w:rsidRPr="005B7E6F">
        <w:rPr>
          <w:rFonts w:ascii="Times New Roman" w:hAnsi="Times New Roman"/>
          <w:sz w:val="28"/>
          <w:szCs w:val="28"/>
          <w:lang w:eastAsia="ko-KR"/>
        </w:rPr>
        <w:t>И. Алтынсарин</w:t>
      </w:r>
      <w:r w:rsidRPr="005B7E6F">
        <w:rPr>
          <w:rFonts w:ascii="Times New Roman" w:hAnsi="Times New Roman"/>
          <w:sz w:val="28"/>
          <w:szCs w:val="28"/>
          <w:lang w:val="kk-KZ" w:eastAsia="ko-KR"/>
        </w:rPr>
        <w:t>ның бастамасымен ашылды</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гимнази</w:t>
      </w:r>
      <w:r w:rsidRPr="005B7E6F">
        <w:rPr>
          <w:rFonts w:ascii="Times New Roman" w:hAnsi="Times New Roman"/>
          <w:sz w:val="28"/>
          <w:szCs w:val="28"/>
          <w:lang w:val="kk-KZ" w:eastAsia="ko-KR"/>
        </w:rPr>
        <w:t>ялар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В). прогимнази</w:t>
      </w:r>
      <w:r w:rsidRPr="005B7E6F">
        <w:rPr>
          <w:rFonts w:ascii="Times New Roman" w:hAnsi="Times New Roman"/>
          <w:sz w:val="28"/>
          <w:szCs w:val="28"/>
          <w:lang w:val="kk-KZ" w:eastAsia="ko-KR"/>
        </w:rPr>
        <w:t>ялар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С). </w:t>
      </w:r>
      <w:r w:rsidRPr="005B7E6F">
        <w:rPr>
          <w:rFonts w:ascii="Times New Roman" w:hAnsi="Times New Roman"/>
          <w:sz w:val="28"/>
          <w:szCs w:val="28"/>
          <w:lang w:val="kk-KZ" w:eastAsia="ko-KR"/>
        </w:rPr>
        <w:t>әйелдер</w:t>
      </w:r>
      <w:r w:rsidRPr="005B7E6F">
        <w:rPr>
          <w:rFonts w:ascii="Times New Roman" w:hAnsi="Times New Roman"/>
          <w:sz w:val="28"/>
          <w:szCs w:val="28"/>
          <w:lang w:eastAsia="ko-KR"/>
        </w:rPr>
        <w:t xml:space="preserve"> училищ</w:t>
      </w:r>
      <w:r w:rsidRPr="005B7E6F">
        <w:rPr>
          <w:rFonts w:ascii="Times New Roman" w:hAnsi="Times New Roman"/>
          <w:sz w:val="28"/>
          <w:szCs w:val="28"/>
          <w:lang w:val="kk-KZ" w:eastAsia="ko-KR"/>
        </w:rPr>
        <w:t>иелері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Д). элементар</w:t>
      </w:r>
      <w:r w:rsidRPr="005B7E6F">
        <w:rPr>
          <w:rFonts w:ascii="Times New Roman" w:hAnsi="Times New Roman"/>
          <w:sz w:val="28"/>
          <w:szCs w:val="28"/>
          <w:lang w:val="kk-KZ" w:eastAsia="ko-KR"/>
        </w:rPr>
        <w:t xml:space="preserve"> мектептер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жадид мектептері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50.</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«Қырғыз хрестоматиясы» (1879) оқу құралының авторы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В). </w:t>
      </w:r>
      <w:r w:rsidRPr="005B7E6F">
        <w:rPr>
          <w:rFonts w:ascii="Times New Roman" w:hAnsi="Times New Roman"/>
          <w:sz w:val="28"/>
          <w:szCs w:val="28"/>
          <w:lang w:val="kk-KZ" w:eastAsia="ko-KR"/>
        </w:rPr>
        <w:t>Ш</w:t>
      </w:r>
      <w:r w:rsidRPr="005B7E6F">
        <w:rPr>
          <w:rFonts w:ascii="Times New Roman" w:hAnsi="Times New Roman"/>
          <w:sz w:val="28"/>
          <w:szCs w:val="28"/>
          <w:lang w:eastAsia="ko-KR"/>
        </w:rPr>
        <w:t xml:space="preserve">. </w:t>
      </w:r>
      <w:r w:rsidRPr="005B7E6F">
        <w:rPr>
          <w:rFonts w:ascii="Times New Roman" w:hAnsi="Times New Roman"/>
          <w:sz w:val="28"/>
          <w:szCs w:val="28"/>
          <w:lang w:val="kk-KZ" w:eastAsia="ko-KR"/>
        </w:rPr>
        <w:t>Уә</w:t>
      </w:r>
      <w:r w:rsidRPr="005B7E6F">
        <w:rPr>
          <w:rFonts w:ascii="Times New Roman" w:hAnsi="Times New Roman"/>
          <w:sz w:val="28"/>
          <w:szCs w:val="28"/>
          <w:lang w:eastAsia="ko-KR"/>
        </w:rPr>
        <w:t>лиханов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w:t>
      </w:r>
      <w:r w:rsidRPr="005B7E6F">
        <w:rPr>
          <w:rFonts w:ascii="Times New Roman" w:hAnsi="Times New Roman"/>
          <w:sz w:val="28"/>
          <w:szCs w:val="28"/>
          <w:lang w:val="kk-KZ" w:eastAsia="ko-KR"/>
        </w:rPr>
        <w:t>а</w:t>
      </w:r>
      <w:r w:rsidRPr="005B7E6F">
        <w:rPr>
          <w:rFonts w:ascii="Times New Roman" w:hAnsi="Times New Roman"/>
          <w:sz w:val="28"/>
          <w:szCs w:val="28"/>
          <w:lang w:eastAsia="ko-KR"/>
        </w:rPr>
        <w:t>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Д). </w:t>
      </w:r>
      <w:r w:rsidRPr="005B7E6F">
        <w:rPr>
          <w:rFonts w:ascii="Times New Roman" w:hAnsi="Times New Roman"/>
          <w:sz w:val="28"/>
          <w:szCs w:val="28"/>
          <w:lang w:val="kk-KZ" w:eastAsia="ko-KR"/>
        </w:rPr>
        <w:t>Ы</w:t>
      </w:r>
      <w:r w:rsidRPr="005B7E6F">
        <w:rPr>
          <w:rFonts w:ascii="Times New Roman" w:hAnsi="Times New Roman"/>
          <w:sz w:val="28"/>
          <w:szCs w:val="28"/>
          <w:lang w:eastAsia="ko-KR"/>
        </w:rPr>
        <w:t>. Алтынсарин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А. Диваев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51.Орта ғасырлардағы  білім берудің мазмұны қандай сипатта болды?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діни сипатта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дүниелік сипатта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философиялық сипатта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гуманистік сипатта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әдеби сипатта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ru-MO"/>
        </w:rPr>
        <w:t>52.</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Жергілікіті халық арасында мамандарды дайындауға ерекше мән берген Ы.Алтынсарин қандай мектептерді ашуға көп күш-жігер жұмсады:</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А). қолөнерлік және ауыл шаруашылғы   училищиелері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В). </w:t>
      </w:r>
      <w:r w:rsidRPr="005B7E6F">
        <w:rPr>
          <w:rFonts w:ascii="Times New Roman" w:hAnsi="Times New Roman"/>
          <w:sz w:val="28"/>
          <w:szCs w:val="28"/>
          <w:lang w:val="kk-KZ" w:eastAsia="ko-KR"/>
        </w:rPr>
        <w:t xml:space="preserve">бастауыш мектептер мен </w:t>
      </w:r>
      <w:r w:rsidRPr="005B7E6F">
        <w:rPr>
          <w:rFonts w:ascii="Times New Roman" w:hAnsi="Times New Roman"/>
          <w:sz w:val="28"/>
          <w:szCs w:val="28"/>
          <w:lang w:eastAsia="ko-KR"/>
        </w:rPr>
        <w:t xml:space="preserve"> гимназ</w:t>
      </w:r>
      <w:r w:rsidRPr="005B7E6F">
        <w:rPr>
          <w:rFonts w:ascii="Times New Roman" w:hAnsi="Times New Roman"/>
          <w:sz w:val="28"/>
          <w:szCs w:val="28"/>
          <w:lang w:val="kk-KZ" w:eastAsia="ko-KR"/>
        </w:rPr>
        <w:t>иялар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С). </w:t>
      </w:r>
      <w:r w:rsidRPr="005B7E6F">
        <w:rPr>
          <w:rFonts w:ascii="Times New Roman" w:hAnsi="Times New Roman"/>
          <w:sz w:val="28"/>
          <w:szCs w:val="28"/>
          <w:lang w:val="kk-KZ" w:eastAsia="ko-KR"/>
        </w:rPr>
        <w:t>әйелдер</w:t>
      </w:r>
      <w:r w:rsidRPr="005B7E6F">
        <w:rPr>
          <w:rFonts w:ascii="Times New Roman" w:hAnsi="Times New Roman"/>
          <w:sz w:val="28"/>
          <w:szCs w:val="28"/>
          <w:lang w:eastAsia="ko-KR"/>
        </w:rPr>
        <w:t xml:space="preserve"> училищ</w:t>
      </w:r>
      <w:r w:rsidRPr="005B7E6F">
        <w:rPr>
          <w:rFonts w:ascii="Times New Roman" w:hAnsi="Times New Roman"/>
          <w:sz w:val="28"/>
          <w:szCs w:val="28"/>
          <w:lang w:val="kk-KZ" w:eastAsia="ko-KR"/>
        </w:rPr>
        <w:t>иелері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Д). </w:t>
      </w:r>
      <w:r w:rsidRPr="005B7E6F">
        <w:rPr>
          <w:rFonts w:ascii="Times New Roman" w:hAnsi="Times New Roman"/>
          <w:sz w:val="28"/>
          <w:szCs w:val="28"/>
          <w:lang w:val="kk-KZ" w:eastAsia="ko-KR"/>
        </w:rPr>
        <w:t xml:space="preserve"> </w:t>
      </w:r>
      <w:r w:rsidRPr="005B7E6F">
        <w:rPr>
          <w:rFonts w:ascii="Times New Roman" w:hAnsi="Times New Roman"/>
          <w:sz w:val="28"/>
          <w:szCs w:val="28"/>
          <w:lang w:eastAsia="ko-KR"/>
        </w:rPr>
        <w:t xml:space="preserve"> </w:t>
      </w:r>
      <w:r w:rsidRPr="005B7E6F">
        <w:rPr>
          <w:rFonts w:ascii="Times New Roman" w:hAnsi="Times New Roman"/>
          <w:sz w:val="28"/>
          <w:szCs w:val="28"/>
          <w:lang w:val="kk-KZ" w:eastAsia="ko-KR"/>
        </w:rPr>
        <w:t xml:space="preserve">жадид </w:t>
      </w:r>
      <w:r w:rsidRPr="005B7E6F">
        <w:rPr>
          <w:rFonts w:ascii="Times New Roman" w:hAnsi="Times New Roman"/>
          <w:sz w:val="28"/>
          <w:szCs w:val="28"/>
          <w:lang w:eastAsia="ko-KR"/>
        </w:rPr>
        <w:t>мекте</w:t>
      </w:r>
      <w:r w:rsidRPr="005B7E6F">
        <w:rPr>
          <w:rFonts w:ascii="Times New Roman" w:hAnsi="Times New Roman"/>
          <w:sz w:val="28"/>
          <w:szCs w:val="28"/>
          <w:lang w:val="kk-KZ" w:eastAsia="ko-KR"/>
        </w:rPr>
        <w:t xml:space="preserve">птері мен </w:t>
      </w:r>
      <w:r w:rsidRPr="005B7E6F">
        <w:rPr>
          <w:rFonts w:ascii="Times New Roman" w:hAnsi="Times New Roman"/>
          <w:sz w:val="28"/>
          <w:szCs w:val="28"/>
          <w:lang w:eastAsia="ko-KR"/>
        </w:rPr>
        <w:t xml:space="preserve"> медресе</w:t>
      </w:r>
      <w:r w:rsidRPr="005B7E6F">
        <w:rPr>
          <w:rFonts w:ascii="Times New Roman" w:hAnsi="Times New Roman"/>
          <w:sz w:val="28"/>
          <w:szCs w:val="28"/>
          <w:lang w:val="kk-KZ" w:eastAsia="ko-KR"/>
        </w:rPr>
        <w:t>лер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Е). </w:t>
      </w:r>
      <w:r w:rsidRPr="005B7E6F">
        <w:rPr>
          <w:rFonts w:ascii="Times New Roman" w:hAnsi="Times New Roman"/>
          <w:sz w:val="28"/>
          <w:szCs w:val="28"/>
          <w:lang w:val="kk-KZ" w:eastAsia="ko-KR"/>
        </w:rPr>
        <w:t>прогимназиялар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787410" w:rsidRDefault="00A30AB0" w:rsidP="006B2DE1">
      <w:pPr>
        <w:spacing w:after="0" w:line="240" w:lineRule="auto"/>
        <w:jc w:val="both"/>
        <w:rPr>
          <w:rFonts w:ascii="Times New Roman" w:hAnsi="Times New Roman"/>
          <w:sz w:val="28"/>
          <w:szCs w:val="28"/>
          <w:lang w:val="kk-KZ" w:eastAsia="ko-KR"/>
        </w:rPr>
      </w:pPr>
      <w:r w:rsidRPr="00787410">
        <w:rPr>
          <w:rFonts w:ascii="Times New Roman" w:hAnsi="Times New Roman"/>
          <w:sz w:val="28"/>
          <w:szCs w:val="28"/>
          <w:lang w:val="ru-MO"/>
        </w:rPr>
        <w:t>53.</w:t>
      </w:r>
      <w:r w:rsidRPr="00787410">
        <w:rPr>
          <w:rFonts w:ascii="Times New Roman" w:hAnsi="Times New Roman"/>
          <w:sz w:val="28"/>
          <w:szCs w:val="28"/>
          <w:lang w:val="kk-KZ" w:eastAsia="ko-KR"/>
        </w:rPr>
        <w:t xml:space="preserve"> Ы</w:t>
      </w:r>
      <w:r w:rsidRPr="00787410">
        <w:rPr>
          <w:rFonts w:ascii="Times New Roman" w:hAnsi="Times New Roman"/>
          <w:sz w:val="28"/>
          <w:szCs w:val="28"/>
          <w:lang w:eastAsia="ko-KR"/>
        </w:rPr>
        <w:t>. Алтынсарин</w:t>
      </w:r>
      <w:r w:rsidRPr="00787410">
        <w:rPr>
          <w:rFonts w:ascii="Times New Roman" w:hAnsi="Times New Roman"/>
          <w:sz w:val="28"/>
          <w:szCs w:val="28"/>
          <w:lang w:val="kk-KZ" w:eastAsia="ko-KR"/>
        </w:rPr>
        <w:t>ның шығармалары:</w:t>
      </w:r>
    </w:p>
    <w:p w:rsidR="00A30AB0" w:rsidRDefault="00A30AB0" w:rsidP="006B2DE1">
      <w:pPr>
        <w:spacing w:after="0" w:line="240" w:lineRule="auto"/>
        <w:jc w:val="both"/>
        <w:rPr>
          <w:rFonts w:ascii="Times New Roman" w:hAnsi="Times New Roman"/>
          <w:sz w:val="28"/>
          <w:szCs w:val="28"/>
          <w:lang w:val="kk-KZ" w:eastAsia="ko-KR"/>
        </w:rPr>
      </w:pPr>
      <w:r w:rsidRPr="00787410">
        <w:rPr>
          <w:rFonts w:ascii="Times New Roman" w:hAnsi="Times New Roman"/>
          <w:sz w:val="28"/>
          <w:szCs w:val="28"/>
          <w:lang w:val="kk-KZ" w:eastAsia="ko-KR"/>
        </w:rPr>
        <w:t xml:space="preserve">А). </w:t>
      </w:r>
      <w:r w:rsidRPr="00787410">
        <w:rPr>
          <w:rFonts w:ascii="Times New Roman" w:hAnsi="Times New Roman"/>
          <w:sz w:val="28"/>
          <w:szCs w:val="28"/>
          <w:lang w:eastAsia="ko-KR"/>
        </w:rPr>
        <w:t>«</w:t>
      </w:r>
      <w:r w:rsidRPr="00787410">
        <w:rPr>
          <w:rFonts w:ascii="Times New Roman" w:hAnsi="Times New Roman"/>
          <w:sz w:val="28"/>
          <w:szCs w:val="28"/>
          <w:lang w:val="kk-KZ" w:eastAsia="ko-KR"/>
        </w:rPr>
        <w:t>Қырық масал</w:t>
      </w:r>
      <w:r w:rsidRPr="00787410">
        <w:rPr>
          <w:rFonts w:ascii="Times New Roman" w:hAnsi="Times New Roman"/>
          <w:sz w:val="28"/>
          <w:szCs w:val="28"/>
          <w:lang w:eastAsia="ko-KR"/>
        </w:rPr>
        <w:t>», «</w:t>
      </w:r>
      <w:r w:rsidRPr="00787410">
        <w:rPr>
          <w:rFonts w:ascii="Times New Roman" w:hAnsi="Times New Roman"/>
          <w:sz w:val="28"/>
          <w:szCs w:val="28"/>
          <w:lang w:val="kk-KZ" w:eastAsia="ko-KR"/>
        </w:rPr>
        <w:t>Тіл құралы</w:t>
      </w:r>
      <w:r w:rsidRPr="00787410">
        <w:rPr>
          <w:rFonts w:ascii="Times New Roman" w:hAnsi="Times New Roman"/>
          <w:sz w:val="28"/>
          <w:szCs w:val="28"/>
          <w:lang w:eastAsia="ko-KR"/>
        </w:rPr>
        <w:t>»</w:t>
      </w:r>
    </w:p>
    <w:p w:rsidR="00A30AB0" w:rsidRPr="00787410" w:rsidRDefault="00A30AB0" w:rsidP="006B2DE1">
      <w:pPr>
        <w:spacing w:after="0" w:line="240" w:lineRule="auto"/>
        <w:jc w:val="both"/>
        <w:rPr>
          <w:rFonts w:ascii="Times New Roman" w:hAnsi="Times New Roman"/>
          <w:sz w:val="28"/>
          <w:szCs w:val="28"/>
          <w:lang w:eastAsia="ko-KR"/>
        </w:rPr>
      </w:pPr>
      <w:r w:rsidRPr="00787410">
        <w:rPr>
          <w:rFonts w:ascii="Times New Roman" w:hAnsi="Times New Roman"/>
          <w:sz w:val="28"/>
          <w:szCs w:val="28"/>
          <w:lang w:eastAsia="ko-KR"/>
        </w:rPr>
        <w:t>В). «</w:t>
      </w:r>
      <w:r w:rsidRPr="00787410">
        <w:rPr>
          <w:rFonts w:ascii="Times New Roman" w:hAnsi="Times New Roman"/>
          <w:sz w:val="28"/>
          <w:szCs w:val="28"/>
          <w:lang w:val="kk-KZ" w:eastAsia="ko-KR"/>
        </w:rPr>
        <w:t>Қара сөздер</w:t>
      </w:r>
      <w:r w:rsidRPr="00787410">
        <w:rPr>
          <w:rFonts w:ascii="Times New Roman" w:hAnsi="Times New Roman"/>
          <w:sz w:val="28"/>
          <w:szCs w:val="28"/>
          <w:lang w:eastAsia="ko-KR"/>
        </w:rPr>
        <w:t>»</w:t>
      </w:r>
    </w:p>
    <w:p w:rsidR="00A30AB0" w:rsidRPr="00787410" w:rsidRDefault="00A30AB0" w:rsidP="006B2DE1">
      <w:pPr>
        <w:spacing w:after="0" w:line="240" w:lineRule="auto"/>
        <w:jc w:val="both"/>
        <w:rPr>
          <w:rFonts w:ascii="Times New Roman" w:hAnsi="Times New Roman"/>
          <w:sz w:val="28"/>
          <w:szCs w:val="28"/>
          <w:lang w:eastAsia="ko-KR"/>
        </w:rPr>
      </w:pPr>
      <w:r w:rsidRPr="00787410">
        <w:rPr>
          <w:rFonts w:ascii="Times New Roman" w:hAnsi="Times New Roman"/>
          <w:sz w:val="28"/>
          <w:szCs w:val="28"/>
          <w:lang w:eastAsia="ko-KR"/>
        </w:rPr>
        <w:t>С). «</w:t>
      </w:r>
      <w:r w:rsidRPr="00787410">
        <w:rPr>
          <w:rFonts w:ascii="Times New Roman" w:hAnsi="Times New Roman"/>
          <w:sz w:val="28"/>
          <w:szCs w:val="28"/>
          <w:lang w:val="kk-KZ" w:eastAsia="ko-KR"/>
        </w:rPr>
        <w:t>Қырғыздар туралы жазбалар</w:t>
      </w:r>
      <w:r w:rsidRPr="00787410">
        <w:rPr>
          <w:rFonts w:ascii="Times New Roman" w:hAnsi="Times New Roman"/>
          <w:sz w:val="28"/>
          <w:szCs w:val="28"/>
          <w:lang w:eastAsia="ko-KR"/>
        </w:rPr>
        <w:t>», «</w:t>
      </w:r>
      <w:r w:rsidRPr="00787410">
        <w:rPr>
          <w:rFonts w:ascii="Times New Roman" w:hAnsi="Times New Roman"/>
          <w:sz w:val="28"/>
          <w:szCs w:val="28"/>
          <w:lang w:val="kk-KZ" w:eastAsia="ko-KR"/>
        </w:rPr>
        <w:t xml:space="preserve"> Жұнғария очерктері</w:t>
      </w:r>
      <w:r w:rsidRPr="00787410">
        <w:rPr>
          <w:rFonts w:ascii="Times New Roman" w:hAnsi="Times New Roman"/>
          <w:sz w:val="28"/>
          <w:szCs w:val="28"/>
          <w:lang w:eastAsia="ko-KR"/>
        </w:rPr>
        <w:t>»</w:t>
      </w:r>
    </w:p>
    <w:p w:rsidR="00A30AB0" w:rsidRPr="00787410" w:rsidRDefault="00A30AB0" w:rsidP="006B2DE1">
      <w:pPr>
        <w:spacing w:after="0" w:line="240" w:lineRule="auto"/>
        <w:jc w:val="both"/>
        <w:rPr>
          <w:rFonts w:ascii="Times New Roman" w:hAnsi="Times New Roman"/>
          <w:sz w:val="28"/>
          <w:szCs w:val="28"/>
          <w:lang w:val="kk-KZ" w:eastAsia="ko-KR"/>
        </w:rPr>
      </w:pPr>
      <w:r w:rsidRPr="00787410">
        <w:rPr>
          <w:rFonts w:ascii="Times New Roman" w:hAnsi="Times New Roman"/>
          <w:sz w:val="28"/>
          <w:szCs w:val="28"/>
          <w:lang w:eastAsia="ko-KR"/>
        </w:rPr>
        <w:t xml:space="preserve">Д). </w:t>
      </w:r>
      <w:r w:rsidRPr="00787410">
        <w:rPr>
          <w:rFonts w:ascii="Times New Roman" w:hAnsi="Times New Roman"/>
          <w:sz w:val="28"/>
          <w:szCs w:val="28"/>
          <w:lang w:val="kk-KZ" w:eastAsia="ko-KR"/>
        </w:rPr>
        <w:t>«Қырғыз хрестоматиясы», «Қырғыздарды орыс тіліне оқыту бойынша бастауыш нұсқаулық»</w:t>
      </w:r>
    </w:p>
    <w:p w:rsidR="00A30AB0" w:rsidRPr="00D557AB" w:rsidRDefault="00A30AB0" w:rsidP="006B2DE1">
      <w:pPr>
        <w:spacing w:after="0" w:line="240" w:lineRule="auto"/>
        <w:jc w:val="both"/>
        <w:rPr>
          <w:rFonts w:ascii="Times New Roman" w:hAnsi="Times New Roman"/>
          <w:sz w:val="28"/>
          <w:szCs w:val="28"/>
          <w:lang w:val="kk-KZ" w:eastAsia="ko-KR"/>
        </w:rPr>
      </w:pPr>
    </w:p>
    <w:p w:rsidR="00A30AB0" w:rsidRPr="00076BE6" w:rsidRDefault="00A30AB0" w:rsidP="006B2DE1">
      <w:pPr>
        <w:spacing w:after="0" w:line="240" w:lineRule="auto"/>
        <w:jc w:val="both"/>
        <w:rPr>
          <w:rFonts w:ascii="Times New Roman" w:hAnsi="Times New Roman"/>
          <w:sz w:val="28"/>
          <w:szCs w:val="28"/>
          <w:lang w:val="kk-KZ" w:eastAsia="ko-KR"/>
        </w:rPr>
      </w:pPr>
      <w:r w:rsidRPr="00076BE6">
        <w:rPr>
          <w:rFonts w:ascii="Times New Roman" w:hAnsi="Times New Roman"/>
          <w:sz w:val="28"/>
          <w:szCs w:val="28"/>
          <w:lang w:val="kk-KZ" w:eastAsia="ko-KR"/>
        </w:rPr>
        <w:t>Е). «</w:t>
      </w:r>
      <w:r w:rsidRPr="00787410">
        <w:rPr>
          <w:rFonts w:ascii="Times New Roman" w:hAnsi="Times New Roman"/>
          <w:sz w:val="28"/>
          <w:szCs w:val="28"/>
          <w:lang w:val="kk-KZ" w:eastAsia="ko-KR"/>
        </w:rPr>
        <w:t>Бастауыш мектепте ана тілі</w:t>
      </w:r>
      <w:r w:rsidRPr="00076BE6">
        <w:rPr>
          <w:rFonts w:ascii="Times New Roman" w:hAnsi="Times New Roman"/>
          <w:sz w:val="28"/>
          <w:szCs w:val="28"/>
          <w:lang w:val="kk-KZ" w:eastAsia="ko-KR"/>
        </w:rPr>
        <w:t>», «</w:t>
      </w:r>
      <w:r w:rsidRPr="00787410">
        <w:rPr>
          <w:rFonts w:ascii="Times New Roman" w:hAnsi="Times New Roman"/>
          <w:sz w:val="28"/>
          <w:szCs w:val="28"/>
          <w:lang w:val="kk-KZ" w:eastAsia="ko-KR"/>
        </w:rPr>
        <w:t>Ересектер үшін әліппе</w:t>
      </w:r>
      <w:r w:rsidRPr="00076BE6">
        <w:rPr>
          <w:rFonts w:ascii="Times New Roman" w:hAnsi="Times New Roman"/>
          <w:sz w:val="28"/>
          <w:szCs w:val="28"/>
          <w:lang w:val="kk-KZ" w:eastAsia="ko-KR"/>
        </w:rPr>
        <w:t>»</w:t>
      </w:r>
    </w:p>
    <w:p w:rsidR="00A30AB0" w:rsidRPr="00076BE6"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076BE6">
        <w:rPr>
          <w:rFonts w:ascii="Times New Roman" w:hAnsi="Times New Roman"/>
          <w:sz w:val="28"/>
          <w:szCs w:val="28"/>
          <w:lang w:val="kk-KZ"/>
        </w:rPr>
        <w:t>54.</w:t>
      </w:r>
      <w:r w:rsidRPr="00076BE6">
        <w:rPr>
          <w:rFonts w:ascii="Times New Roman" w:hAnsi="Times New Roman"/>
          <w:sz w:val="28"/>
          <w:szCs w:val="28"/>
          <w:lang w:val="kk-KZ" w:eastAsia="ko-KR"/>
        </w:rPr>
        <w:t xml:space="preserve"> А. Байтурсынов</w:t>
      </w:r>
      <w:r w:rsidRPr="005B7E6F">
        <w:rPr>
          <w:rFonts w:ascii="Times New Roman" w:hAnsi="Times New Roman"/>
          <w:sz w:val="28"/>
          <w:szCs w:val="28"/>
          <w:lang w:val="kk-KZ" w:eastAsia="ko-KR"/>
        </w:rPr>
        <w:t>тың әдістемелік еңбектері:</w:t>
      </w:r>
    </w:p>
    <w:p w:rsidR="00A30AB0" w:rsidRDefault="00A30AB0" w:rsidP="006B2DE1">
      <w:pPr>
        <w:spacing w:after="0" w:line="240" w:lineRule="auto"/>
        <w:jc w:val="both"/>
        <w:rPr>
          <w:rFonts w:ascii="Times New Roman" w:hAnsi="Times New Roman"/>
          <w:sz w:val="28"/>
          <w:szCs w:val="28"/>
          <w:lang w:val="kk-KZ" w:eastAsia="ko-KR"/>
        </w:rPr>
      </w:pPr>
      <w:r w:rsidRPr="00076BE6">
        <w:rPr>
          <w:rFonts w:ascii="Times New Roman" w:hAnsi="Times New Roman"/>
          <w:sz w:val="28"/>
          <w:szCs w:val="28"/>
          <w:lang w:val="kk-KZ" w:eastAsia="ko-KR"/>
        </w:rPr>
        <w:t xml:space="preserve">А). </w:t>
      </w:r>
      <w:r w:rsidRPr="00D557AB">
        <w:rPr>
          <w:rFonts w:ascii="Times New Roman" w:hAnsi="Times New Roman"/>
          <w:sz w:val="28"/>
          <w:szCs w:val="28"/>
          <w:lang w:val="kk-KZ" w:eastAsia="ko-KR"/>
        </w:rPr>
        <w:t>«</w:t>
      </w:r>
      <w:r w:rsidRPr="005B7E6F">
        <w:rPr>
          <w:rFonts w:ascii="Times New Roman" w:hAnsi="Times New Roman"/>
          <w:sz w:val="28"/>
          <w:szCs w:val="28"/>
          <w:lang w:val="kk-KZ" w:eastAsia="ko-KR"/>
        </w:rPr>
        <w:t>Бастауыш мектепте ана тілі</w:t>
      </w:r>
      <w:r w:rsidRPr="00D557AB">
        <w:rPr>
          <w:rFonts w:ascii="Times New Roman" w:hAnsi="Times New Roman"/>
          <w:sz w:val="28"/>
          <w:szCs w:val="28"/>
          <w:lang w:val="kk-KZ" w:eastAsia="ko-KR"/>
        </w:rPr>
        <w:t>», «</w:t>
      </w:r>
      <w:r w:rsidRPr="005B7E6F">
        <w:rPr>
          <w:rFonts w:ascii="Times New Roman" w:hAnsi="Times New Roman"/>
          <w:sz w:val="28"/>
          <w:szCs w:val="28"/>
          <w:lang w:val="kk-KZ" w:eastAsia="ko-KR"/>
        </w:rPr>
        <w:t>Ересектер үшін әліппе</w:t>
      </w:r>
      <w:r w:rsidRPr="00D557AB">
        <w:rPr>
          <w:rFonts w:ascii="Times New Roman" w:hAnsi="Times New Roman"/>
          <w:sz w:val="28"/>
          <w:szCs w:val="28"/>
          <w:lang w:val="kk-KZ" w:eastAsia="ko-KR"/>
        </w:rPr>
        <w:t>»</w:t>
      </w:r>
    </w:p>
    <w:p w:rsidR="00A30AB0" w:rsidRPr="00D557AB" w:rsidRDefault="00A30AB0" w:rsidP="006B2DE1">
      <w:pPr>
        <w:spacing w:after="0" w:line="240" w:lineRule="auto"/>
        <w:jc w:val="both"/>
        <w:rPr>
          <w:rFonts w:ascii="Times New Roman" w:hAnsi="Times New Roman"/>
          <w:sz w:val="28"/>
          <w:szCs w:val="28"/>
          <w:lang w:val="kk-KZ" w:eastAsia="ko-KR"/>
        </w:rPr>
      </w:pPr>
      <w:r w:rsidRPr="00D557AB">
        <w:rPr>
          <w:rFonts w:ascii="Times New Roman" w:hAnsi="Times New Roman"/>
          <w:sz w:val="28"/>
          <w:szCs w:val="28"/>
          <w:lang w:val="kk-KZ" w:eastAsia="ko-KR"/>
        </w:rPr>
        <w:t>В). «</w:t>
      </w:r>
      <w:r w:rsidRPr="005B7E6F">
        <w:rPr>
          <w:rFonts w:ascii="Times New Roman" w:hAnsi="Times New Roman"/>
          <w:sz w:val="28"/>
          <w:szCs w:val="28"/>
          <w:lang w:val="kk-KZ" w:eastAsia="ko-KR"/>
        </w:rPr>
        <w:t>Қазақ тілі курсының мазмұндамасы</w:t>
      </w:r>
      <w:r w:rsidRPr="00D557AB">
        <w:rPr>
          <w:rFonts w:ascii="Times New Roman" w:hAnsi="Times New Roman"/>
          <w:sz w:val="28"/>
          <w:szCs w:val="28"/>
          <w:lang w:val="kk-KZ" w:eastAsia="ko-KR"/>
        </w:rPr>
        <w:t>», «</w:t>
      </w:r>
      <w:r w:rsidRPr="005B7E6F">
        <w:rPr>
          <w:rFonts w:ascii="Times New Roman" w:hAnsi="Times New Roman"/>
          <w:sz w:val="28"/>
          <w:szCs w:val="28"/>
          <w:lang w:val="kk-KZ" w:eastAsia="ko-KR"/>
        </w:rPr>
        <w:t>Грамматиканы оқып-үйрену бойынша нұсқаулық</w:t>
      </w:r>
      <w:r w:rsidRPr="00D557AB">
        <w:rPr>
          <w:rFonts w:ascii="Times New Roman" w:hAnsi="Times New Roman"/>
          <w:sz w:val="28"/>
          <w:szCs w:val="28"/>
          <w:lang w:val="kk-KZ" w:eastAsia="ko-KR"/>
        </w:rPr>
        <w:t>», «</w:t>
      </w:r>
      <w:r w:rsidRPr="005B7E6F">
        <w:rPr>
          <w:rFonts w:ascii="Times New Roman" w:hAnsi="Times New Roman"/>
          <w:sz w:val="28"/>
          <w:szCs w:val="28"/>
          <w:lang w:val="kk-KZ" w:eastAsia="ko-KR"/>
        </w:rPr>
        <w:t>Тіл құралы</w:t>
      </w:r>
      <w:r w:rsidRPr="00D557AB">
        <w:rPr>
          <w:rFonts w:ascii="Times New Roman" w:hAnsi="Times New Roman"/>
          <w:sz w:val="28"/>
          <w:szCs w:val="28"/>
          <w:lang w:val="kk-KZ" w:eastAsia="ko-KR"/>
        </w:rPr>
        <w:t>»</w:t>
      </w:r>
    </w:p>
    <w:p w:rsidR="00A30AB0" w:rsidRPr="00D557AB" w:rsidRDefault="00A30AB0" w:rsidP="006B2DE1">
      <w:pPr>
        <w:spacing w:after="0" w:line="240" w:lineRule="auto"/>
        <w:jc w:val="both"/>
        <w:rPr>
          <w:rFonts w:ascii="Times New Roman" w:hAnsi="Times New Roman"/>
          <w:sz w:val="28"/>
          <w:szCs w:val="28"/>
          <w:lang w:val="kk-KZ" w:eastAsia="ko-KR"/>
        </w:rPr>
      </w:pP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«Психология», «</w:t>
      </w:r>
      <w:r w:rsidRPr="005B7E6F">
        <w:rPr>
          <w:rFonts w:ascii="Times New Roman" w:hAnsi="Times New Roman"/>
          <w:sz w:val="28"/>
          <w:szCs w:val="28"/>
          <w:lang w:val="kk-KZ" w:eastAsia="ko-KR"/>
        </w:rPr>
        <w:t>Оқытудың кешенді әдісі</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Д). </w:t>
      </w:r>
      <w:r w:rsidRPr="005B7E6F">
        <w:rPr>
          <w:rFonts w:ascii="Times New Roman" w:hAnsi="Times New Roman"/>
          <w:sz w:val="28"/>
          <w:szCs w:val="28"/>
          <w:lang w:val="kk-KZ" w:eastAsia="ko-KR"/>
        </w:rPr>
        <w:t>«Дидактикалық очерктер», «Бастауыш мектептегі сабақ»</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«Қырғыз хрестоматиясы», Қырғыздарды орыс тіліне оқыту бойынша бастауыш нұсқаулық»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 xml:space="preserve">55. </w:t>
      </w:r>
      <w:r w:rsidRPr="005B7E6F">
        <w:rPr>
          <w:rFonts w:ascii="Times New Roman" w:hAnsi="Times New Roman"/>
          <w:sz w:val="28"/>
          <w:szCs w:val="28"/>
          <w:lang w:val="kk-KZ" w:eastAsia="ko-KR"/>
        </w:rPr>
        <w:t>Қазақ ақыны, философ, ағартушы, «Түрк, қырғыз және қазақ хандарының шежіресі» (1911), «Енлик-Кебек» (1912), « Қазақ өмірінің бейнесі» (1912) т.б. еңбектердің авторы: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val="kk-KZ" w:eastAsia="ko-KR"/>
        </w:rPr>
        <w:t xml:space="preserve">А). </w:t>
      </w:r>
      <w:r w:rsidRPr="005B7E6F">
        <w:rPr>
          <w:rFonts w:ascii="Times New Roman" w:hAnsi="Times New Roman"/>
          <w:sz w:val="28"/>
          <w:szCs w:val="28"/>
          <w:lang w:eastAsia="ko-KR"/>
        </w:rPr>
        <w:t>Султанмахмут Торай</w:t>
      </w:r>
      <w:r w:rsidRPr="005B7E6F">
        <w:rPr>
          <w:rFonts w:ascii="Times New Roman" w:hAnsi="Times New Roman"/>
          <w:sz w:val="28"/>
          <w:szCs w:val="28"/>
          <w:lang w:val="kk-KZ" w:eastAsia="ko-KR"/>
        </w:rPr>
        <w:t>ғ</w:t>
      </w:r>
      <w:r w:rsidRPr="005B7E6F">
        <w:rPr>
          <w:rFonts w:ascii="Times New Roman" w:hAnsi="Times New Roman"/>
          <w:sz w:val="28"/>
          <w:szCs w:val="28"/>
          <w:lang w:eastAsia="ko-KR"/>
        </w:rPr>
        <w:t>ыров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В). Абай </w:t>
      </w:r>
      <w:r w:rsidRPr="005B7E6F">
        <w:rPr>
          <w:rFonts w:ascii="Times New Roman" w:hAnsi="Times New Roman"/>
          <w:sz w:val="28"/>
          <w:szCs w:val="28"/>
          <w:lang w:val="kk-KZ" w:eastAsia="ko-KR"/>
        </w:rPr>
        <w:t>Құ</w:t>
      </w:r>
      <w:r w:rsidRPr="005B7E6F">
        <w:rPr>
          <w:rFonts w:ascii="Times New Roman" w:hAnsi="Times New Roman"/>
          <w:sz w:val="28"/>
          <w:szCs w:val="28"/>
          <w:lang w:eastAsia="ko-KR"/>
        </w:rPr>
        <w:t>нанбаев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Ш</w:t>
      </w:r>
      <w:r w:rsidRPr="005B7E6F">
        <w:rPr>
          <w:rFonts w:ascii="Times New Roman" w:hAnsi="Times New Roman"/>
          <w:sz w:val="28"/>
          <w:szCs w:val="28"/>
          <w:lang w:val="kk-KZ" w:eastAsia="ko-KR"/>
        </w:rPr>
        <w:t>ә</w:t>
      </w:r>
      <w:r w:rsidRPr="005B7E6F">
        <w:rPr>
          <w:rFonts w:ascii="Times New Roman" w:hAnsi="Times New Roman"/>
          <w:sz w:val="28"/>
          <w:szCs w:val="28"/>
          <w:lang w:eastAsia="ko-KR"/>
        </w:rPr>
        <w:t>карим Кудайбердиев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Ибрай Алтынсарин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Ахмет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jc w:val="both"/>
        <w:rPr>
          <w:rFonts w:ascii="Times New Roman" w:hAnsi="Times New Roman"/>
          <w:sz w:val="28"/>
          <w:szCs w:val="28"/>
          <w:lang w:val="kk-KZ" w:eastAsia="ko-KR"/>
        </w:rPr>
      </w:pPr>
      <w:r w:rsidRPr="005B7E6F">
        <w:rPr>
          <w:rFonts w:ascii="Times New Roman" w:hAnsi="Times New Roman"/>
          <w:sz w:val="28"/>
          <w:szCs w:val="28"/>
          <w:lang w:val="ru-MO"/>
        </w:rPr>
        <w:t>56.</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Қазақ филологиясының негізін қалаушы, педагог-ағартушы, мәдениет қайраткері, қазақ тілінде оқытатын бастауыш мектептердің мәселелері қарастырылған «Бастауыш мектеп» мақаласының авторы:</w:t>
      </w:r>
    </w:p>
    <w:p w:rsidR="00A30AB0" w:rsidRPr="005B7E6F" w:rsidRDefault="00A30AB0" w:rsidP="006B2DE1">
      <w:pPr>
        <w:spacing w:after="0"/>
        <w:jc w:val="both"/>
        <w:rPr>
          <w:rFonts w:ascii="Times New Roman" w:hAnsi="Times New Roman"/>
          <w:sz w:val="28"/>
          <w:szCs w:val="28"/>
          <w:lang w:eastAsia="ko-KR"/>
        </w:rPr>
      </w:pPr>
      <w:r w:rsidRPr="005B7E6F">
        <w:rPr>
          <w:rFonts w:ascii="Times New Roman" w:hAnsi="Times New Roman"/>
          <w:sz w:val="28"/>
          <w:szCs w:val="28"/>
          <w:lang w:eastAsia="ko-KR"/>
        </w:rPr>
        <w:t>А). Х. Досм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хаммедов</w:t>
      </w:r>
    </w:p>
    <w:p w:rsidR="00A30AB0" w:rsidRPr="005B7E6F" w:rsidRDefault="00A30AB0" w:rsidP="006B2DE1">
      <w:pPr>
        <w:spacing w:after="0"/>
        <w:jc w:val="both"/>
        <w:rPr>
          <w:rFonts w:ascii="Times New Roman" w:hAnsi="Times New Roman"/>
          <w:sz w:val="28"/>
          <w:szCs w:val="28"/>
          <w:lang w:eastAsia="ko-KR"/>
        </w:rPr>
      </w:pPr>
      <w:r w:rsidRPr="005B7E6F">
        <w:rPr>
          <w:rFonts w:ascii="Times New Roman" w:hAnsi="Times New Roman"/>
          <w:sz w:val="28"/>
          <w:szCs w:val="28"/>
          <w:lang w:eastAsia="ko-KR"/>
        </w:rPr>
        <w:t>В).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w:t>
      </w:r>
    </w:p>
    <w:p w:rsidR="00A30AB0" w:rsidRPr="005B7E6F" w:rsidRDefault="00A30AB0" w:rsidP="006B2DE1">
      <w:pPr>
        <w:spacing w:after="0"/>
        <w:jc w:val="both"/>
        <w:rPr>
          <w:rFonts w:ascii="Times New Roman" w:hAnsi="Times New Roman"/>
          <w:sz w:val="28"/>
          <w:szCs w:val="28"/>
          <w:lang w:eastAsia="ko-KR"/>
        </w:rPr>
      </w:pPr>
      <w:r w:rsidRPr="005B7E6F">
        <w:rPr>
          <w:rFonts w:ascii="Times New Roman" w:hAnsi="Times New Roman"/>
          <w:sz w:val="28"/>
          <w:szCs w:val="28"/>
          <w:lang w:eastAsia="ko-KR"/>
        </w:rPr>
        <w:t>С). Ж. Аймау</w:t>
      </w:r>
      <w:r w:rsidRPr="005B7E6F">
        <w:rPr>
          <w:rFonts w:ascii="Times New Roman" w:hAnsi="Times New Roman"/>
          <w:sz w:val="28"/>
          <w:szCs w:val="28"/>
          <w:lang w:val="kk-KZ" w:eastAsia="ko-KR"/>
        </w:rPr>
        <w:t>ы</w:t>
      </w:r>
      <w:r w:rsidRPr="005B7E6F">
        <w:rPr>
          <w:rFonts w:ascii="Times New Roman" w:hAnsi="Times New Roman"/>
          <w:sz w:val="28"/>
          <w:szCs w:val="28"/>
          <w:lang w:eastAsia="ko-KR"/>
        </w:rPr>
        <w:t>тов</w:t>
      </w:r>
    </w:p>
    <w:p w:rsidR="00A30AB0" w:rsidRPr="005B7E6F" w:rsidRDefault="00A30AB0" w:rsidP="006B2DE1">
      <w:pPr>
        <w:spacing w:after="0"/>
        <w:jc w:val="both"/>
        <w:rPr>
          <w:rFonts w:ascii="Times New Roman" w:hAnsi="Times New Roman"/>
          <w:sz w:val="28"/>
          <w:szCs w:val="28"/>
          <w:lang w:eastAsia="ko-KR"/>
        </w:rPr>
      </w:pPr>
      <w:r w:rsidRPr="005B7E6F">
        <w:rPr>
          <w:rFonts w:ascii="Times New Roman" w:hAnsi="Times New Roman"/>
          <w:sz w:val="28"/>
          <w:szCs w:val="28"/>
          <w:lang w:eastAsia="ko-KR"/>
        </w:rPr>
        <w:t>Д).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jc w:val="both"/>
        <w:rPr>
          <w:rFonts w:ascii="Times New Roman" w:hAnsi="Times New Roman"/>
          <w:sz w:val="28"/>
          <w:szCs w:val="28"/>
          <w:lang w:eastAsia="ko-KR"/>
        </w:rPr>
      </w:pPr>
      <w:r w:rsidRPr="005B7E6F">
        <w:rPr>
          <w:rFonts w:ascii="Times New Roman" w:hAnsi="Times New Roman"/>
          <w:sz w:val="28"/>
          <w:szCs w:val="28"/>
          <w:lang w:eastAsia="ko-KR"/>
        </w:rPr>
        <w:t>Е). С. Сейфуллин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 xml:space="preserve">57. </w:t>
      </w:r>
      <w:r w:rsidRPr="005B7E6F">
        <w:rPr>
          <w:rFonts w:ascii="Times New Roman" w:hAnsi="Times New Roman"/>
          <w:sz w:val="28"/>
          <w:szCs w:val="28"/>
          <w:lang w:val="kk-KZ" w:eastAsia="ko-KR"/>
        </w:rPr>
        <w:t>Қазақ АССР-дің бірінші Халық ағарту ісі комиссары: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А). </w:t>
      </w:r>
      <w:r w:rsidRPr="005B7E6F">
        <w:rPr>
          <w:rFonts w:ascii="Times New Roman" w:hAnsi="Times New Roman"/>
          <w:sz w:val="28"/>
          <w:szCs w:val="28"/>
          <w:lang w:val="kk-KZ" w:eastAsia="ko-KR"/>
        </w:rPr>
        <w:t>Ғ</w:t>
      </w:r>
      <w:r w:rsidRPr="005B7E6F">
        <w:rPr>
          <w:rFonts w:ascii="Times New Roman" w:hAnsi="Times New Roman"/>
          <w:sz w:val="28"/>
          <w:szCs w:val="28"/>
          <w:lang w:eastAsia="ko-KR"/>
        </w:rPr>
        <w:t>. 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ратбаев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Ш. Альжанов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С. Кубеев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С. Торай</w:t>
      </w:r>
      <w:r w:rsidRPr="005B7E6F">
        <w:rPr>
          <w:rFonts w:ascii="Times New Roman" w:hAnsi="Times New Roman"/>
          <w:sz w:val="28"/>
          <w:szCs w:val="28"/>
          <w:lang w:val="kk-KZ" w:eastAsia="ko-KR"/>
        </w:rPr>
        <w:t>ғ</w:t>
      </w:r>
      <w:r w:rsidRPr="005B7E6F">
        <w:rPr>
          <w:rFonts w:ascii="Times New Roman" w:hAnsi="Times New Roman"/>
          <w:sz w:val="28"/>
          <w:szCs w:val="28"/>
          <w:lang w:eastAsia="ko-KR"/>
        </w:rPr>
        <w:t>ыров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58. «Мұғалiм балалармен iстес болады. Егер олар  бiр нәрсенi түсiнбесе, онда мұғалiм шәкiрттердi кiнәламай, олардың көкейiне қалдыра алмағаны үшiн өзiн-өзi кiналауы тиiс»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К.Д.Ушинский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б) </w:t>
      </w:r>
      <w:r w:rsidRPr="005B7E6F">
        <w:rPr>
          <w:rFonts w:ascii="Times New Roman" w:hAnsi="Times New Roman"/>
          <w:sz w:val="28"/>
          <w:szCs w:val="28"/>
          <w:lang w:val="kk-KZ"/>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в) </w:t>
      </w:r>
      <w:r w:rsidRPr="005B7E6F">
        <w:rPr>
          <w:rFonts w:ascii="Times New Roman" w:hAnsi="Times New Roman"/>
          <w:sz w:val="28"/>
          <w:szCs w:val="28"/>
          <w:lang w:val="kk-KZ"/>
        </w:rPr>
        <w:t>А.С.Макаренко</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z w:val="28"/>
          <w:szCs w:val="28"/>
          <w:lang w:val="kk-KZ"/>
        </w:rPr>
        <w:t>В.А.Сухомлинский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Я.А.Коменский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59. «Ұстаздық еткен жалықпас, үйретуден балаға» деген сөйлемнің авторы кім?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rPr>
        <w:t>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б) </w:t>
      </w:r>
      <w:r w:rsidRPr="005B7E6F">
        <w:rPr>
          <w:rFonts w:ascii="Times New Roman" w:hAnsi="Times New Roman"/>
          <w:sz w:val="28"/>
          <w:szCs w:val="28"/>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в) </w:t>
      </w:r>
      <w:r w:rsidRPr="005B7E6F">
        <w:rPr>
          <w:rFonts w:ascii="Times New Roman" w:hAnsi="Times New Roman"/>
          <w:sz w:val="28"/>
          <w:szCs w:val="28"/>
        </w:rPr>
        <w:t>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г) </w:t>
      </w:r>
      <w:r w:rsidRPr="005B7E6F">
        <w:rPr>
          <w:rFonts w:ascii="Times New Roman" w:hAnsi="Times New Roman"/>
          <w:spacing w:val="-7"/>
          <w:sz w:val="28"/>
          <w:szCs w:val="28"/>
          <w:lang w:val="kk-KZ"/>
        </w:rPr>
        <w:t xml:space="preserve"> </w:t>
      </w:r>
      <w:r w:rsidRPr="005B7E6F">
        <w:rPr>
          <w:rFonts w:ascii="Times New Roman" w:hAnsi="Times New Roman"/>
          <w:sz w:val="28"/>
          <w:szCs w:val="28"/>
          <w:lang w:val="kk-KZ"/>
        </w:rPr>
        <w:t>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д) </w:t>
      </w:r>
      <w:r w:rsidRPr="005B7E6F">
        <w:rPr>
          <w:rFonts w:ascii="Times New Roman" w:hAnsi="Times New Roman"/>
          <w:sz w:val="28"/>
          <w:szCs w:val="28"/>
          <w:lang w:val="kk-KZ"/>
        </w:rPr>
        <w:t xml:space="preserve">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 xml:space="preserve">60. </w:t>
      </w:r>
      <w:r w:rsidRPr="005B7E6F">
        <w:rPr>
          <w:rFonts w:ascii="Times New Roman" w:hAnsi="Times New Roman"/>
          <w:sz w:val="24"/>
          <w:szCs w:val="24"/>
          <w:lang w:val="kk-KZ" w:eastAsia="ko-KR"/>
        </w:rPr>
        <w:t>«</w:t>
      </w:r>
      <w:r w:rsidRPr="005B7E6F">
        <w:rPr>
          <w:rFonts w:ascii="Times New Roman" w:hAnsi="Times New Roman"/>
          <w:sz w:val="28"/>
          <w:szCs w:val="28"/>
          <w:lang w:val="kk-KZ" w:eastAsia="ko-KR"/>
        </w:rPr>
        <w:t>Педагогикалық нұсқаулық» (1924), «Психология және кәсіп таңдау», «Психология» (1926), « Оқытудың кешенді жүйесі әдістері» (1929) еңбектерінің авторы: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Ж. Аймауытов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Х. Досм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хамедов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С. Сейфуллин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61.</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Қазақ педагогы, ағартушысы, қоғам қайраткері, қазақ психологиялық терминологиясының  қалыптасуына үлкен үлес қосқан. Қазақ әдебиеті мен лингвистикасының әртүрлі аспектілеріне  этнопсихологиялық түсініктеме берген..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val="kk-KZ" w:eastAsia="ko-KR"/>
        </w:rPr>
        <w:t xml:space="preserve">А). </w:t>
      </w:r>
      <w:r w:rsidRPr="005B7E6F">
        <w:rPr>
          <w:rFonts w:ascii="Times New Roman" w:hAnsi="Times New Roman"/>
          <w:sz w:val="28"/>
          <w:szCs w:val="28"/>
          <w:lang w:eastAsia="ko-KR"/>
        </w:rPr>
        <w:t>Ж. Аймауытов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Х. Досм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хамедов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С. Кубеев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62</w:t>
      </w:r>
      <w:r w:rsidRPr="005B7E6F">
        <w:rPr>
          <w:rFonts w:ascii="Times New Roman" w:hAnsi="Times New Roman"/>
          <w:sz w:val="28"/>
          <w:szCs w:val="28"/>
          <w:lang w:val="sr-Cyrl-CS"/>
        </w:rPr>
        <w:t xml:space="preserve">. </w:t>
      </w:r>
      <w:r w:rsidRPr="005B7E6F">
        <w:rPr>
          <w:rFonts w:ascii="Times New Roman" w:hAnsi="Times New Roman"/>
          <w:sz w:val="28"/>
          <w:szCs w:val="28"/>
          <w:lang w:val="kk-KZ" w:eastAsia="ko-KR"/>
        </w:rPr>
        <w:t>Қазақ педагог-ғалымы, революциядан алдынғы және кеңес дәуіріндегі Қазақстанда мектеп құрылысы дамуының негізгі кезеңдері жан-жақты қарастырылған «Кеңестік қазақ мектебі тарихы бойынша очерктер» (1958), «Қазақстан мектептері тарихы бойынша очерктер» (1972), «Қазақстанда кеңес мектебі дамуы тарихы» (1952) еңбектерін авторы: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Р.Г. Лемберг</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Т. Тажибаев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С. К</w:t>
      </w:r>
      <w:r w:rsidRPr="005B7E6F">
        <w:rPr>
          <w:rFonts w:ascii="Times New Roman" w:hAnsi="Times New Roman"/>
          <w:sz w:val="28"/>
          <w:szCs w:val="28"/>
          <w:lang w:val="kk-KZ" w:eastAsia="ko-KR"/>
        </w:rPr>
        <w:t>ө</w:t>
      </w:r>
      <w:r w:rsidRPr="005B7E6F">
        <w:rPr>
          <w:rFonts w:ascii="Times New Roman" w:hAnsi="Times New Roman"/>
          <w:sz w:val="28"/>
          <w:szCs w:val="28"/>
          <w:lang w:eastAsia="ko-KR"/>
        </w:rPr>
        <w:t>беев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А. Сембаев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Г. Уманов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lang w:val="kk-KZ"/>
        </w:rPr>
      </w:pPr>
      <w:r w:rsidRPr="005B7E6F">
        <w:rPr>
          <w:rFonts w:ascii="Times New Roman" w:hAnsi="Times New Roman"/>
          <w:spacing w:val="4"/>
          <w:sz w:val="28"/>
          <w:szCs w:val="28"/>
          <w:lang w:val="kk-KZ"/>
        </w:rPr>
        <w:t xml:space="preserve">63."Орхон-Енисей" жазба ескерткiшiнiң авторы кiм? </w:t>
      </w:r>
      <w:r w:rsidRPr="005B7E6F">
        <w:rPr>
          <w:rFonts w:ascii="Times New Roman" w:hAnsi="Times New Roman"/>
          <w:spacing w:val="-13"/>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21"/>
          <w:sz w:val="28"/>
          <w:szCs w:val="28"/>
          <w:lang w:val="kk-KZ"/>
        </w:rPr>
        <w:t>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lang w:val="kk-KZ"/>
        </w:rPr>
      </w:pPr>
      <w:r w:rsidRPr="005B7E6F">
        <w:rPr>
          <w:rFonts w:ascii="Times New Roman" w:hAnsi="Times New Roman"/>
          <w:sz w:val="28"/>
          <w:szCs w:val="28"/>
          <w:lang w:val="ru-MO"/>
        </w:rPr>
        <w:t xml:space="preserve">б) </w:t>
      </w:r>
      <w:r w:rsidRPr="005B7E6F">
        <w:rPr>
          <w:rFonts w:ascii="Times New Roman" w:hAnsi="Times New Roman"/>
          <w:smallCaps/>
          <w:spacing w:val="7"/>
          <w:sz w:val="28"/>
          <w:szCs w:val="28"/>
          <w:lang w:val="kk-KZ"/>
        </w:rPr>
        <w:t>Қ</w:t>
      </w:r>
      <w:r w:rsidRPr="005B7E6F">
        <w:rPr>
          <w:rFonts w:ascii="Times New Roman" w:hAnsi="Times New Roman"/>
          <w:spacing w:val="-13"/>
          <w:sz w:val="28"/>
          <w:szCs w:val="28"/>
          <w:lang w:val="kk-KZ"/>
        </w:rPr>
        <w:t xml:space="preserve">орқыт-ата </w:t>
      </w:r>
    </w:p>
    <w:p w:rsidR="00A30AB0" w:rsidRPr="005B7E6F" w:rsidRDefault="00A30AB0" w:rsidP="006B2DE1">
      <w:pPr>
        <w:autoSpaceDE w:val="0"/>
        <w:autoSpaceDN w:val="0"/>
        <w:adjustRightInd w:val="0"/>
        <w:spacing w:after="0" w:line="240" w:lineRule="auto"/>
        <w:jc w:val="both"/>
        <w:rPr>
          <w:rFonts w:ascii="Times New Roman" w:hAnsi="Times New Roman"/>
          <w:spacing w:val="-21"/>
          <w:sz w:val="28"/>
          <w:szCs w:val="28"/>
          <w:lang w:val="kk-KZ"/>
        </w:rPr>
      </w:pPr>
      <w:r w:rsidRPr="005B7E6F">
        <w:rPr>
          <w:rFonts w:ascii="Times New Roman" w:hAnsi="Times New Roman"/>
          <w:sz w:val="28"/>
          <w:szCs w:val="28"/>
          <w:lang w:val="ru-MO"/>
        </w:rPr>
        <w:t>в)</w:t>
      </w:r>
      <w:r w:rsidRPr="005B7E6F">
        <w:rPr>
          <w:rFonts w:ascii="Times New Roman" w:hAnsi="Times New Roman"/>
          <w:spacing w:val="-21"/>
          <w:sz w:val="28"/>
          <w:szCs w:val="28"/>
          <w:lang w:val="kk-KZ"/>
        </w:rPr>
        <w:t xml:space="preserve"> </w:t>
      </w:r>
      <w:r w:rsidRPr="005B7E6F">
        <w:rPr>
          <w:rFonts w:ascii="Times New Roman" w:hAnsi="Times New Roman"/>
          <w:spacing w:val="-13"/>
          <w:sz w:val="28"/>
          <w:szCs w:val="28"/>
          <w:lang w:val="kk-KZ"/>
        </w:rPr>
        <w:t>Иолых - тегiн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13"/>
          <w:sz w:val="28"/>
          <w:szCs w:val="28"/>
          <w:lang w:val="kk-KZ"/>
        </w:rPr>
        <w:t>Шоқан  Уәлиханов</w:t>
      </w:r>
    </w:p>
    <w:p w:rsidR="00A30AB0" w:rsidRPr="005B7E6F" w:rsidRDefault="00A30AB0" w:rsidP="006B2DE1">
      <w:pPr>
        <w:autoSpaceDE w:val="0"/>
        <w:autoSpaceDN w:val="0"/>
        <w:adjustRightInd w:val="0"/>
        <w:spacing w:after="0" w:line="240" w:lineRule="auto"/>
        <w:jc w:val="both"/>
        <w:rPr>
          <w:rFonts w:ascii="Times New Roman" w:hAnsi="Times New Roman"/>
          <w:spacing w:val="-9"/>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9"/>
          <w:sz w:val="28"/>
          <w:szCs w:val="28"/>
          <w:lang w:val="kk-KZ"/>
        </w:rPr>
        <w:t>Ыбырай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4"/>
          <w:sz w:val="28"/>
          <w:szCs w:val="28"/>
          <w:lang w:val="kk-KZ"/>
        </w:rPr>
        <w:t xml:space="preserve">64."Орхон-Енисей" жазба ескерткiшi бөлiмдерiнiң аты </w:t>
      </w:r>
      <w:r w:rsidRPr="005B7E6F">
        <w:rPr>
          <w:rFonts w:ascii="Times New Roman" w:hAnsi="Times New Roman"/>
          <w:spacing w:val="-4"/>
          <w:sz w:val="28"/>
          <w:szCs w:val="28"/>
          <w:lang w:val="kk-KZ"/>
        </w:rPr>
        <w:t xml:space="preserve"> қандай?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1"/>
          <w:sz w:val="28"/>
          <w:szCs w:val="28"/>
          <w:lang w:val="kk-KZ"/>
        </w:rPr>
        <w:t>Бiлге қаған, Күлтегiн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б) Иолых-тегiн, Қорқыт, әл-Фараби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в) </w:t>
      </w:r>
      <w:r w:rsidRPr="005B7E6F">
        <w:rPr>
          <w:rFonts w:ascii="Times New Roman" w:hAnsi="Times New Roman"/>
          <w:spacing w:val="-2"/>
          <w:sz w:val="28"/>
          <w:szCs w:val="28"/>
          <w:lang w:val="kk-KZ"/>
        </w:rPr>
        <w:t>Қорқыттың нақыл сөздерi және 12 оғыздын батыр</w:t>
      </w:r>
      <w:r w:rsidRPr="005B7E6F">
        <w:rPr>
          <w:rFonts w:ascii="Times New Roman" w:hAnsi="Times New Roman"/>
          <w:spacing w:val="2"/>
          <w:sz w:val="28"/>
          <w:szCs w:val="28"/>
          <w:lang w:val="kk-KZ"/>
        </w:rPr>
        <w:t>лық жырлары</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д) Бiлге-каған, Күлтегiн, Тоныкөк</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 xml:space="preserve">г) «Құтты білік», </w:t>
      </w:r>
      <w:r w:rsidRPr="005B7E6F">
        <w:rPr>
          <w:rFonts w:ascii="Times New Roman" w:hAnsi="Times New Roman"/>
          <w:spacing w:val="-1"/>
          <w:sz w:val="28"/>
          <w:szCs w:val="28"/>
          <w:lang w:val="kk-KZ"/>
        </w:rPr>
        <w:t>«Кабуснама»</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4"/>
          <w:sz w:val="28"/>
          <w:szCs w:val="28"/>
          <w:lang w:val="kk-KZ"/>
        </w:rPr>
        <w:t>65."Бiлге каған" жырында кандай мәселелер айтылады?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3"/>
          <w:sz w:val="28"/>
          <w:szCs w:val="28"/>
          <w:lang w:val="kk-KZ"/>
        </w:rPr>
        <w:t xml:space="preserve">Халкына адал, қамқоршы, әдiл басшы бола бiлген хан </w:t>
      </w:r>
      <w:r w:rsidRPr="005B7E6F">
        <w:rPr>
          <w:rFonts w:ascii="Times New Roman" w:hAnsi="Times New Roman"/>
          <w:sz w:val="28"/>
          <w:szCs w:val="28"/>
          <w:lang w:val="kk-KZ"/>
        </w:rPr>
        <w:t>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2"/>
          <w:sz w:val="28"/>
          <w:szCs w:val="28"/>
          <w:lang w:val="kk-KZ"/>
        </w:rPr>
        <w:t xml:space="preserve"> Ақылшы, дана қарт Тоныкөк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в) Ой</w:t>
      </w:r>
      <w:r w:rsidRPr="005B7E6F">
        <w:rPr>
          <w:rFonts w:ascii="Times New Roman" w:hAnsi="Times New Roman"/>
          <w:sz w:val="28"/>
          <w:szCs w:val="28"/>
        </w:rPr>
        <w:t>шыл дана Иолыхтегiн туралы жыр айтылады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z w:val="28"/>
          <w:szCs w:val="28"/>
        </w:rPr>
        <w:t>Әскер басы Тоныкөк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д)  Билер мен шешендердің өмірі </w:t>
      </w:r>
      <w:r w:rsidRPr="005B7E6F">
        <w:rPr>
          <w:rFonts w:ascii="Times New Roman" w:hAnsi="Times New Roman"/>
          <w:sz w:val="28"/>
          <w:szCs w:val="28"/>
        </w:rPr>
        <w:t>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66.«Күлтегін» жырында қандай мәселелер айтылады?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Тәңірі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б) </w:t>
      </w:r>
      <w:r w:rsidRPr="005B7E6F">
        <w:rPr>
          <w:rFonts w:ascii="Times New Roman" w:hAnsi="Times New Roman"/>
          <w:spacing w:val="-3"/>
          <w:sz w:val="28"/>
          <w:szCs w:val="28"/>
          <w:lang w:val="kk-KZ"/>
        </w:rPr>
        <w:t xml:space="preserve">Халкына адал, қамқоршы, әдiл басшы бола бiлген хан туралы </w:t>
      </w:r>
      <w:r w:rsidRPr="005B7E6F">
        <w:rPr>
          <w:rFonts w:ascii="Times New Roman" w:hAnsi="Times New Roman"/>
          <w:sz w:val="28"/>
          <w:szCs w:val="28"/>
          <w:lang w:val="kk-KZ"/>
        </w:rPr>
        <w:t>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в) Билер мен шешендердің өмірі </w:t>
      </w:r>
      <w:r w:rsidRPr="005B7E6F">
        <w:rPr>
          <w:rFonts w:ascii="Times New Roman" w:hAnsi="Times New Roman"/>
          <w:sz w:val="28"/>
          <w:szCs w:val="28"/>
        </w:rPr>
        <w:t>туралы жырланады</w:t>
      </w: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z w:val="28"/>
          <w:szCs w:val="28"/>
          <w:lang w:val="kk-KZ"/>
        </w:rPr>
        <w:t>Көк, жер, адам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Жау жүрек батыр, дала халқының қайсар жауынгерінің ерлігі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2"/>
          <w:sz w:val="28"/>
          <w:szCs w:val="28"/>
          <w:lang w:val="kk-KZ"/>
        </w:rPr>
        <w:t>67."Тоныкөк" жырында кандай мәселелер айтылады?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2"/>
          <w:sz w:val="28"/>
          <w:szCs w:val="28"/>
          <w:lang w:val="kk-KZ"/>
        </w:rPr>
        <w:t>Әскер басы дәрiптеледi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1"/>
          <w:sz w:val="28"/>
          <w:szCs w:val="28"/>
          <w:lang w:val="kk-KZ"/>
        </w:rPr>
        <w:t xml:space="preserve"> </w:t>
      </w:r>
      <w:r w:rsidRPr="005B7E6F">
        <w:rPr>
          <w:rFonts w:ascii="Times New Roman" w:hAnsi="Times New Roman"/>
          <w:spacing w:val="-3"/>
          <w:sz w:val="28"/>
          <w:szCs w:val="28"/>
          <w:lang w:val="kk-KZ"/>
        </w:rPr>
        <w:t xml:space="preserve">Халкына адал, қамқоршы, әдiл басшы бола бiлген хан туралы </w:t>
      </w:r>
      <w:r w:rsidRPr="005B7E6F">
        <w:rPr>
          <w:rFonts w:ascii="Times New Roman" w:hAnsi="Times New Roman"/>
          <w:sz w:val="28"/>
          <w:szCs w:val="28"/>
          <w:lang w:val="kk-KZ"/>
        </w:rPr>
        <w:t>жырланады</w:t>
      </w:r>
      <w:r w:rsidRPr="005B7E6F">
        <w:rPr>
          <w:rFonts w:ascii="Times New Roman" w:hAnsi="Times New Roman"/>
          <w:spacing w:val="1"/>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1"/>
          <w:sz w:val="28"/>
          <w:szCs w:val="28"/>
          <w:lang w:val="kk-KZ"/>
        </w:rPr>
        <w:t xml:space="preserve"> </w:t>
      </w:r>
      <w:r w:rsidRPr="005B7E6F">
        <w:rPr>
          <w:rFonts w:ascii="Times New Roman" w:hAnsi="Times New Roman"/>
          <w:sz w:val="28"/>
          <w:szCs w:val="28"/>
          <w:lang w:val="kk-KZ"/>
        </w:rPr>
        <w:t>Жау жүрек батыр, дала халқының қайсар жауынгерінің ерлігі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2"/>
          <w:sz w:val="28"/>
          <w:szCs w:val="28"/>
          <w:lang w:val="kk-KZ"/>
        </w:rPr>
        <w:t>Ханның және әскербасының ақылшысы, кенесшiсi</w:t>
      </w:r>
      <w:r w:rsidRPr="005B7E6F">
        <w:rPr>
          <w:rFonts w:ascii="Times New Roman" w:hAnsi="Times New Roman"/>
          <w:spacing w:val="1"/>
          <w:sz w:val="28"/>
          <w:szCs w:val="28"/>
          <w:lang w:val="kk-KZ"/>
        </w:rPr>
        <w:t xml:space="preserve">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Тәңiрi туралы жырланады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pacing w:val="-3"/>
          <w:sz w:val="28"/>
          <w:szCs w:val="28"/>
          <w:lang w:val="kk-KZ"/>
        </w:rPr>
        <w:t>68."Қорқыт-ата" кiтабында  әйелдi неше түрге  бөледi?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1"/>
          <w:sz w:val="28"/>
          <w:szCs w:val="28"/>
          <w:lang w:val="kk-KZ"/>
        </w:rPr>
        <w:t xml:space="preserve">Төрт түрге: ниетi құрыған әйел, ынсапсыз әйел, үйдiң  </w:t>
      </w:r>
      <w:r w:rsidRPr="005B7E6F">
        <w:rPr>
          <w:rFonts w:ascii="Times New Roman" w:hAnsi="Times New Roman"/>
          <w:sz w:val="28"/>
          <w:szCs w:val="28"/>
          <w:lang w:val="kk-KZ"/>
        </w:rPr>
        <w:t>құты болған әйел, кесiр әйел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2"/>
          <w:sz w:val="28"/>
          <w:szCs w:val="28"/>
          <w:lang w:val="kk-KZ"/>
        </w:rPr>
        <w:t xml:space="preserve"> Үш түрге: ынсапсыз әйел, үйдiң құты болған әйел, </w:t>
      </w:r>
      <w:r w:rsidRPr="005B7E6F">
        <w:rPr>
          <w:rFonts w:ascii="Times New Roman" w:hAnsi="Times New Roman"/>
          <w:spacing w:val="-3"/>
          <w:sz w:val="28"/>
          <w:szCs w:val="28"/>
          <w:lang w:val="kk-KZ"/>
        </w:rPr>
        <w:t>кесiр әйел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Екi түрге: ынсапсыз әйел, үйдiң құты болған әйел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Бiр түрге: үйдiң құты болған әйел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
          <w:sz w:val="28"/>
          <w:szCs w:val="28"/>
          <w:lang w:val="kk-KZ"/>
        </w:rPr>
        <w:t>Барлық жауаптары дұрыс</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
          <w:sz w:val="28"/>
          <w:szCs w:val="28"/>
          <w:lang w:val="kk-KZ"/>
        </w:rPr>
        <w:t xml:space="preserve">69. Данышпан, ойшыл, қобызды жасаушы, музыкант, </w:t>
      </w:r>
      <w:r w:rsidRPr="005B7E6F">
        <w:rPr>
          <w:rFonts w:ascii="Times New Roman" w:hAnsi="Times New Roman"/>
          <w:sz w:val="28"/>
          <w:szCs w:val="28"/>
          <w:lang w:val="kk-KZ"/>
        </w:rPr>
        <w:t xml:space="preserve">композитор Қорқыт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қай ғасырда өмiр сүрдi?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6"/>
          <w:sz w:val="28"/>
          <w:szCs w:val="28"/>
          <w:lang w:val="kk-KZ"/>
        </w:rPr>
        <w:t>IV ғ.</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VII ғ.</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3"/>
          <w:sz w:val="28"/>
          <w:szCs w:val="28"/>
          <w:lang w:val="kk-KZ"/>
        </w:rPr>
        <w:t xml:space="preserve"> VIII ғ.</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4"/>
          <w:sz w:val="28"/>
          <w:szCs w:val="28"/>
          <w:lang w:val="kk-KZ"/>
        </w:rPr>
        <w:t>IX ғ.</w:t>
      </w:r>
    </w:p>
    <w:p w:rsidR="00A30AB0" w:rsidRPr="005B7E6F" w:rsidRDefault="00A30AB0" w:rsidP="006B2DE1">
      <w:pPr>
        <w:autoSpaceDE w:val="0"/>
        <w:autoSpaceDN w:val="0"/>
        <w:adjustRightInd w:val="0"/>
        <w:spacing w:after="0" w:line="240" w:lineRule="auto"/>
        <w:jc w:val="both"/>
        <w:rPr>
          <w:rFonts w:ascii="Times New Roman" w:hAnsi="Times New Roman"/>
          <w:spacing w:val="22"/>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22"/>
          <w:sz w:val="28"/>
          <w:szCs w:val="28"/>
          <w:lang w:val="kk-KZ"/>
        </w:rPr>
        <w:t>Х ғ.</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70.Қорқыт -ата әңдерінің негізгі тақырыптары: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010688">
        <w:rPr>
          <w:rFonts w:ascii="Times New Roman" w:hAnsi="Times New Roman"/>
          <w:sz w:val="28"/>
          <w:szCs w:val="28"/>
          <w:lang w:val="kk-KZ"/>
        </w:rPr>
        <w:t>даналықты көрсету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жалпы психологиялық және моральдік, педагогикалық мәселелер</w:t>
      </w:r>
    </w:p>
    <w:p w:rsidR="00A30AB0" w:rsidRPr="00010688" w:rsidRDefault="00A30AB0" w:rsidP="006B2DE1">
      <w:pPr>
        <w:autoSpaceDE w:val="0"/>
        <w:autoSpaceDN w:val="0"/>
        <w:adjustRightInd w:val="0"/>
        <w:spacing w:after="0" w:line="240" w:lineRule="auto"/>
        <w:jc w:val="both"/>
        <w:rPr>
          <w:rFonts w:ascii="Times New Roman" w:hAnsi="Times New Roman"/>
          <w:sz w:val="28"/>
          <w:szCs w:val="28"/>
          <w:lang w:val="kk-KZ"/>
        </w:rPr>
      </w:pPr>
      <w:r w:rsidRPr="00010688">
        <w:rPr>
          <w:rFonts w:ascii="Times New Roman" w:hAnsi="Times New Roman"/>
          <w:sz w:val="28"/>
          <w:szCs w:val="28"/>
          <w:lang w:val="kk-KZ"/>
        </w:rPr>
        <w:t xml:space="preserve">в) </w:t>
      </w:r>
      <w:r w:rsidRPr="005B7E6F">
        <w:rPr>
          <w:rFonts w:ascii="Times New Roman" w:hAnsi="Times New Roman"/>
          <w:sz w:val="28"/>
          <w:szCs w:val="28"/>
          <w:lang w:val="kk-KZ"/>
        </w:rPr>
        <w:t>адам өмірінің тез өтетіндігі, өлімнің шарасыздығы</w:t>
      </w:r>
    </w:p>
    <w:p w:rsidR="00A30AB0" w:rsidRPr="00076BE6" w:rsidRDefault="00A30AB0" w:rsidP="006B2DE1">
      <w:pPr>
        <w:autoSpaceDE w:val="0"/>
        <w:autoSpaceDN w:val="0"/>
        <w:adjustRightInd w:val="0"/>
        <w:spacing w:after="0" w:line="240" w:lineRule="auto"/>
        <w:jc w:val="both"/>
        <w:rPr>
          <w:rFonts w:ascii="Times New Roman" w:hAnsi="Times New Roman"/>
          <w:sz w:val="28"/>
          <w:szCs w:val="28"/>
          <w:lang w:val="kk-KZ"/>
        </w:rPr>
      </w:pPr>
      <w:r w:rsidRPr="00076BE6">
        <w:rPr>
          <w:rFonts w:ascii="Times New Roman" w:hAnsi="Times New Roman"/>
          <w:sz w:val="28"/>
          <w:szCs w:val="28"/>
          <w:lang w:val="kk-KZ"/>
        </w:rPr>
        <w:t>г)</w:t>
      </w:r>
      <w:r w:rsidRPr="005B7E6F">
        <w:rPr>
          <w:rFonts w:ascii="Times New Roman" w:hAnsi="Times New Roman"/>
          <w:sz w:val="28"/>
          <w:szCs w:val="28"/>
          <w:lang w:val="kk-KZ"/>
        </w:rPr>
        <w:t xml:space="preserve"> </w:t>
      </w:r>
      <w:r w:rsidRPr="00076BE6">
        <w:rPr>
          <w:rFonts w:ascii="Times New Roman" w:hAnsi="Times New Roman"/>
          <w:sz w:val="28"/>
          <w:szCs w:val="28"/>
          <w:lang w:val="kk-KZ"/>
        </w:rPr>
        <w:t>түркілердің ерлік оқиғалары</w:t>
      </w:r>
    </w:p>
    <w:p w:rsidR="00A30AB0" w:rsidRPr="00076BE6" w:rsidRDefault="00A30AB0" w:rsidP="006B2DE1">
      <w:pPr>
        <w:autoSpaceDE w:val="0"/>
        <w:autoSpaceDN w:val="0"/>
        <w:adjustRightInd w:val="0"/>
        <w:spacing w:after="0" w:line="240" w:lineRule="auto"/>
        <w:jc w:val="both"/>
        <w:rPr>
          <w:rFonts w:ascii="Times New Roman" w:hAnsi="Times New Roman"/>
          <w:sz w:val="28"/>
          <w:szCs w:val="28"/>
          <w:lang w:val="kk-KZ"/>
        </w:rPr>
      </w:pPr>
      <w:r w:rsidRPr="00076BE6">
        <w:rPr>
          <w:rFonts w:ascii="Times New Roman" w:hAnsi="Times New Roman"/>
          <w:sz w:val="28"/>
          <w:szCs w:val="28"/>
          <w:lang w:val="kk-KZ"/>
        </w:rPr>
        <w:t>д) 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pacing w:val="-3"/>
          <w:sz w:val="28"/>
          <w:szCs w:val="28"/>
          <w:lang w:val="kk-KZ"/>
        </w:rPr>
        <w:t>71.Әл-Фараби қандай ежелгi грек ойшылының еңбегiн талдады?</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Сократ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2"/>
          <w:sz w:val="28"/>
          <w:szCs w:val="28"/>
          <w:lang w:val="kk-KZ"/>
        </w:rPr>
        <w:t xml:space="preserve"> Демокрит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4"/>
          <w:sz w:val="28"/>
          <w:szCs w:val="28"/>
          <w:lang w:val="kk-KZ"/>
        </w:rPr>
        <w:t xml:space="preserve"> Платон</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г)</w:t>
      </w:r>
      <w:r w:rsidRPr="005B7E6F">
        <w:rPr>
          <w:rFonts w:ascii="Times New Roman" w:hAnsi="Times New Roman"/>
          <w:spacing w:val="-5"/>
          <w:sz w:val="28"/>
          <w:szCs w:val="28"/>
          <w:lang w:val="kk-KZ"/>
        </w:rPr>
        <w:t xml:space="preserve"> Плутарх</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7"/>
          <w:sz w:val="28"/>
          <w:szCs w:val="28"/>
          <w:lang w:val="kk-KZ"/>
        </w:rPr>
        <w:t>Аристотель</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4"/>
          <w:sz w:val="28"/>
          <w:szCs w:val="28"/>
          <w:lang w:val="kk-KZ"/>
        </w:rPr>
        <w:t xml:space="preserve">72.Шығыстың   ұлы   ойшылы   Әл-Фараби   тәрбиеге </w:t>
      </w:r>
      <w:r w:rsidRPr="005B7E6F">
        <w:rPr>
          <w:rFonts w:ascii="Times New Roman" w:hAnsi="Times New Roman"/>
          <w:sz w:val="28"/>
          <w:szCs w:val="28"/>
          <w:lang w:val="kk-KZ"/>
        </w:rPr>
        <w:t>қандай анықтама берген?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w:t>
      </w:r>
      <w:r w:rsidRPr="005B7E6F">
        <w:rPr>
          <w:rFonts w:ascii="Times New Roman" w:hAnsi="Times New Roman"/>
          <w:spacing w:val="-3"/>
          <w:sz w:val="28"/>
          <w:szCs w:val="28"/>
          <w:lang w:val="kk-KZ"/>
        </w:rPr>
        <w:t xml:space="preserve"> Тәрбие - халықтардың бойына бiлiмге негiзделген </w:t>
      </w:r>
      <w:r w:rsidRPr="005B7E6F">
        <w:rPr>
          <w:rFonts w:ascii="Times New Roman" w:hAnsi="Times New Roman"/>
          <w:sz w:val="28"/>
          <w:szCs w:val="28"/>
          <w:lang w:val="kk-KZ"/>
        </w:rPr>
        <w:t>i</w:t>
      </w:r>
      <w:r w:rsidRPr="005B7E6F">
        <w:rPr>
          <w:rFonts w:ascii="Times New Roman" w:hAnsi="Times New Roman"/>
          <w:spacing w:val="-4"/>
          <w:sz w:val="28"/>
          <w:szCs w:val="28"/>
          <w:lang w:val="kk-KZ"/>
        </w:rPr>
        <w:t>згiлiктер мен өнердi дарыту деген сөз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3"/>
          <w:sz w:val="28"/>
          <w:szCs w:val="28"/>
          <w:lang w:val="kk-KZ"/>
        </w:rPr>
        <w:t xml:space="preserve"> Тәрбие  - адамдарды iзгiлiкке  баулу мен  қайырымдылыққа үйрету </w:t>
      </w:r>
      <w:r w:rsidRPr="005B7E6F">
        <w:rPr>
          <w:rFonts w:ascii="Times New Roman" w:hAnsi="Times New Roman"/>
          <w:spacing w:val="-4"/>
          <w:sz w:val="28"/>
          <w:szCs w:val="28"/>
          <w:lang w:val="kk-KZ"/>
        </w:rPr>
        <w:t>деген сөз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3"/>
          <w:sz w:val="28"/>
          <w:szCs w:val="28"/>
          <w:lang w:val="kk-KZ"/>
        </w:rPr>
        <w:t xml:space="preserve"> Т</w:t>
      </w:r>
      <w:r w:rsidRPr="005B7E6F">
        <w:rPr>
          <w:rFonts w:ascii="Times New Roman" w:hAnsi="Times New Roman"/>
          <w:spacing w:val="-1"/>
          <w:sz w:val="28"/>
          <w:szCs w:val="28"/>
          <w:lang w:val="kk-KZ"/>
        </w:rPr>
        <w:t>әрбие бiлiм арқылы берiледi</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kk-KZ"/>
        </w:rPr>
        <w:t>г) Т</w:t>
      </w:r>
      <w:r w:rsidRPr="005B7E6F">
        <w:rPr>
          <w:rFonts w:ascii="Times New Roman" w:hAnsi="Times New Roman"/>
          <w:spacing w:val="-3"/>
          <w:sz w:val="28"/>
          <w:szCs w:val="28"/>
          <w:lang w:val="kk-KZ"/>
        </w:rPr>
        <w:t>әрбие өнер арқылы берiледi</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д)</w:t>
      </w:r>
      <w:r w:rsidRPr="005B7E6F">
        <w:rPr>
          <w:rFonts w:ascii="Times New Roman" w:hAnsi="Times New Roman"/>
          <w:spacing w:val="-3"/>
          <w:sz w:val="28"/>
          <w:szCs w:val="28"/>
          <w:lang w:val="kk-KZ"/>
        </w:rPr>
        <w:t xml:space="preserve">Тәрбие – жеке тұлғаның бойында адами қасиеттерді қалыптастыруға бағытталған процесс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3"/>
          <w:sz w:val="28"/>
          <w:szCs w:val="28"/>
          <w:lang w:val="kk-KZ"/>
        </w:rPr>
        <w:t xml:space="preserve">73. Тәрбиешiге қажеттi сапалар туралы Әл-Фараби қандай </w:t>
      </w:r>
      <w:r w:rsidRPr="005B7E6F">
        <w:rPr>
          <w:rFonts w:ascii="Times New Roman" w:hAnsi="Times New Roman"/>
          <w:spacing w:val="1"/>
          <w:sz w:val="28"/>
          <w:szCs w:val="28"/>
          <w:lang w:val="kk-KZ"/>
        </w:rPr>
        <w:t>трактатында жазған?</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rPr>
      </w:pPr>
      <w:r w:rsidRPr="005B7E6F">
        <w:rPr>
          <w:rFonts w:ascii="Times New Roman" w:hAnsi="Times New Roman"/>
          <w:sz w:val="28"/>
          <w:szCs w:val="28"/>
          <w:lang w:val="ru-MO"/>
        </w:rPr>
        <w:t>а)</w:t>
      </w:r>
      <w:r w:rsidRPr="005B7E6F">
        <w:rPr>
          <w:rFonts w:ascii="Times New Roman" w:hAnsi="Times New Roman"/>
          <w:spacing w:val="-2"/>
          <w:sz w:val="28"/>
          <w:szCs w:val="28"/>
          <w:lang w:val="ru-MO"/>
        </w:rPr>
        <w:t xml:space="preserve"> </w:t>
      </w:r>
      <w:r w:rsidRPr="005B7E6F">
        <w:rPr>
          <w:rFonts w:ascii="Times New Roman" w:hAnsi="Times New Roman"/>
          <w:spacing w:val="-2"/>
          <w:sz w:val="28"/>
          <w:szCs w:val="28"/>
        </w:rPr>
        <w:t>Поэзия өнерi туралы трактат</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rPr>
      </w:pPr>
      <w:r w:rsidRPr="005B7E6F">
        <w:rPr>
          <w:rFonts w:ascii="Times New Roman" w:hAnsi="Times New Roman"/>
          <w:sz w:val="28"/>
          <w:szCs w:val="28"/>
          <w:lang w:val="ru-MO"/>
        </w:rPr>
        <w:t>б)</w:t>
      </w:r>
      <w:r w:rsidRPr="005B7E6F">
        <w:rPr>
          <w:rFonts w:ascii="Times New Roman" w:hAnsi="Times New Roman"/>
          <w:spacing w:val="-1"/>
          <w:sz w:val="28"/>
          <w:szCs w:val="28"/>
          <w:lang w:val="ru-MO"/>
        </w:rPr>
        <w:t xml:space="preserve"> </w:t>
      </w:r>
      <w:r w:rsidRPr="005B7E6F">
        <w:rPr>
          <w:rFonts w:ascii="Times New Roman" w:hAnsi="Times New Roman"/>
          <w:spacing w:val="-1"/>
          <w:sz w:val="28"/>
          <w:szCs w:val="28"/>
        </w:rPr>
        <w:t xml:space="preserve">Музыка туралы үлкен трактат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в)</w:t>
      </w:r>
      <w:r w:rsidRPr="005B7E6F">
        <w:rPr>
          <w:rFonts w:ascii="Times New Roman" w:hAnsi="Times New Roman"/>
          <w:spacing w:val="-2"/>
          <w:sz w:val="28"/>
          <w:szCs w:val="28"/>
          <w:lang w:val="ru-MO"/>
        </w:rPr>
        <w:t xml:space="preserve"> </w:t>
      </w:r>
      <w:r w:rsidRPr="005B7E6F">
        <w:rPr>
          <w:rFonts w:ascii="Times New Roman" w:hAnsi="Times New Roman"/>
          <w:spacing w:val="-2"/>
          <w:sz w:val="28"/>
          <w:szCs w:val="28"/>
        </w:rPr>
        <w:t>Даналық туралы трактат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г)</w:t>
      </w:r>
      <w:r w:rsidRPr="005B7E6F">
        <w:rPr>
          <w:rFonts w:ascii="Times New Roman" w:hAnsi="Times New Roman"/>
          <w:spacing w:val="-7"/>
          <w:sz w:val="28"/>
          <w:szCs w:val="28"/>
          <w:lang w:val="kk-KZ"/>
        </w:rPr>
        <w:t xml:space="preserve"> </w:t>
      </w:r>
      <w:r w:rsidRPr="005B7E6F">
        <w:rPr>
          <w:rFonts w:ascii="Times New Roman" w:hAnsi="Times New Roman"/>
          <w:spacing w:val="-1"/>
          <w:sz w:val="28"/>
          <w:szCs w:val="28"/>
          <w:lang w:val="kk-KZ"/>
        </w:rPr>
        <w:t>М</w:t>
      </w:r>
      <w:r w:rsidRPr="005B7E6F">
        <w:rPr>
          <w:rFonts w:ascii="Times New Roman" w:hAnsi="Times New Roman"/>
          <w:spacing w:val="-1"/>
          <w:sz w:val="28"/>
          <w:szCs w:val="28"/>
        </w:rPr>
        <w:t xml:space="preserve">емлекеттiк </w:t>
      </w:r>
      <w:r w:rsidRPr="005B7E6F">
        <w:rPr>
          <w:rFonts w:ascii="Times New Roman" w:hAnsi="Times New Roman"/>
          <w:spacing w:val="-1"/>
          <w:sz w:val="28"/>
          <w:szCs w:val="28"/>
          <w:lang w:val="kk-KZ"/>
        </w:rPr>
        <w:t xml:space="preserve"> қ</w:t>
      </w:r>
      <w:r w:rsidRPr="005B7E6F">
        <w:rPr>
          <w:rFonts w:ascii="Times New Roman" w:hAnsi="Times New Roman"/>
          <w:spacing w:val="-1"/>
          <w:sz w:val="28"/>
          <w:szCs w:val="28"/>
        </w:rPr>
        <w:t>айраткердiн афоризмдерi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6"/>
          <w:sz w:val="28"/>
          <w:szCs w:val="28"/>
          <w:lang w:val="kk-KZ"/>
        </w:rPr>
        <w:t>Қырғыз хрестоматиясы</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74."Түрiк сөздерi жинағының"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Қ.А. Ясауи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8"/>
          <w:sz w:val="28"/>
          <w:szCs w:val="28"/>
          <w:lang w:val="kk-KZ"/>
        </w:rPr>
        <w:t xml:space="preserve"> А. Йугнеки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8"/>
          <w:sz w:val="28"/>
          <w:szCs w:val="28"/>
          <w:lang w:val="kk-KZ"/>
        </w:rPr>
        <w:t xml:space="preserve"> Ж. 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w:t>
      </w:r>
      <w:r w:rsidRPr="005B7E6F">
        <w:rPr>
          <w:rFonts w:ascii="Times New Roman" w:hAnsi="Times New Roman"/>
          <w:spacing w:val="7"/>
          <w:sz w:val="28"/>
          <w:szCs w:val="28"/>
          <w:lang w:val="kk-KZ"/>
        </w:rPr>
        <w:t xml:space="preserve"> Әл - Фараби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5"/>
          <w:sz w:val="28"/>
          <w:szCs w:val="28"/>
          <w:lang w:val="kk-KZ"/>
        </w:rPr>
        <w:t>М. Қашқари</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75."Кұтты бiлiк" дастанының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7"/>
          <w:sz w:val="28"/>
          <w:szCs w:val="28"/>
          <w:lang w:val="kk-KZ"/>
        </w:rPr>
        <w:t>Әл -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5"/>
          <w:sz w:val="28"/>
          <w:szCs w:val="28"/>
          <w:lang w:val="kk-KZ"/>
        </w:rPr>
        <w:t xml:space="preserve"> М. Қашқари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9"/>
          <w:sz w:val="28"/>
          <w:szCs w:val="28"/>
          <w:lang w:val="kk-KZ"/>
        </w:rPr>
        <w:t xml:space="preserve"> А. Йугнеки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w:t>
      </w:r>
      <w:r w:rsidRPr="005B7E6F">
        <w:rPr>
          <w:rFonts w:ascii="Times New Roman" w:hAnsi="Times New Roman"/>
          <w:spacing w:val="7"/>
          <w:sz w:val="28"/>
          <w:szCs w:val="28"/>
          <w:lang w:val="kk-KZ"/>
        </w:rPr>
        <w:t xml:space="preserve"> </w:t>
      </w:r>
      <w:r w:rsidRPr="005B7E6F">
        <w:rPr>
          <w:rFonts w:ascii="Times New Roman" w:hAnsi="Times New Roman"/>
          <w:spacing w:val="8"/>
          <w:sz w:val="28"/>
          <w:szCs w:val="28"/>
          <w:lang w:val="kk-KZ"/>
        </w:rPr>
        <w:t>Ж. 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Қ.А. Ясауи </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7"/>
          <w:sz w:val="28"/>
          <w:szCs w:val="28"/>
          <w:lang w:val="kk-KZ"/>
        </w:rPr>
        <w:t>76."Ақыл сыйы" кiтабының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8"/>
          <w:sz w:val="28"/>
          <w:szCs w:val="28"/>
          <w:lang w:val="kk-KZ"/>
        </w:rPr>
        <w:t>Ж.Баласағұн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6"/>
          <w:sz w:val="28"/>
          <w:szCs w:val="28"/>
          <w:lang w:val="kk-KZ"/>
        </w:rPr>
        <w:t xml:space="preserve"> М.Қашқари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8"/>
          <w:sz w:val="28"/>
          <w:szCs w:val="28"/>
          <w:lang w:val="kk-KZ"/>
        </w:rPr>
        <w:t xml:space="preserve"> А.Йугнеки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7"/>
          <w:sz w:val="28"/>
          <w:szCs w:val="28"/>
          <w:lang w:val="kk-KZ"/>
        </w:rPr>
        <w:t xml:space="preserve">Әл - Фараби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8"/>
          <w:sz w:val="28"/>
          <w:szCs w:val="28"/>
          <w:lang w:val="kk-KZ"/>
        </w:rPr>
        <w:t>Ж.Баласағұн</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7"/>
          <w:sz w:val="28"/>
          <w:szCs w:val="28"/>
          <w:lang w:val="kk-KZ"/>
        </w:rPr>
        <w:t>77."Тарих-и-Рашиди" шығармасының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w:t>
      </w:r>
      <w:r w:rsidRPr="005B7E6F">
        <w:rPr>
          <w:rFonts w:ascii="Times New Roman" w:hAnsi="Times New Roman"/>
          <w:spacing w:val="5"/>
          <w:sz w:val="28"/>
          <w:szCs w:val="28"/>
          <w:lang w:val="kk-KZ"/>
        </w:rPr>
        <w:t xml:space="preserve"> </w:t>
      </w:r>
      <w:r w:rsidRPr="005B7E6F">
        <w:rPr>
          <w:rFonts w:ascii="Times New Roman" w:hAnsi="Times New Roman"/>
          <w:spacing w:val="4"/>
          <w:sz w:val="28"/>
          <w:szCs w:val="28"/>
          <w:lang w:val="kk-KZ"/>
        </w:rPr>
        <w:t>М.Қашқари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4"/>
          <w:sz w:val="28"/>
          <w:szCs w:val="28"/>
          <w:lang w:val="kk-KZ"/>
        </w:rPr>
        <w:t xml:space="preserve"> </w:t>
      </w:r>
      <w:r w:rsidRPr="005B7E6F">
        <w:rPr>
          <w:rFonts w:ascii="Times New Roman" w:hAnsi="Times New Roman"/>
          <w:spacing w:val="5"/>
          <w:sz w:val="28"/>
          <w:szCs w:val="28"/>
          <w:lang w:val="kk-KZ"/>
        </w:rPr>
        <w:t>М.Х.Дулати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7"/>
          <w:sz w:val="28"/>
          <w:szCs w:val="28"/>
          <w:lang w:val="kk-KZ"/>
        </w:rPr>
        <w:t xml:space="preserve"> Ж.Баласағұн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8"/>
          <w:sz w:val="28"/>
          <w:szCs w:val="28"/>
          <w:lang w:val="kk-KZ"/>
        </w:rPr>
        <w:t>А.Йугнеки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С.Сараи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7"/>
          <w:sz w:val="28"/>
          <w:szCs w:val="28"/>
          <w:lang w:val="kk-KZ"/>
        </w:rPr>
        <w:t xml:space="preserve">78.Қай жырау мәңгiлiк өмiр, жақсылық, жамандық, </w:t>
      </w:r>
      <w:r w:rsidRPr="005B7E6F">
        <w:rPr>
          <w:rFonts w:ascii="Times New Roman" w:hAnsi="Times New Roman"/>
          <w:spacing w:val="4"/>
          <w:sz w:val="28"/>
          <w:szCs w:val="28"/>
          <w:lang w:val="kk-KZ"/>
        </w:rPr>
        <w:t>адамның жақсы-жаманы туралы толғанған?</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pacing w:val="-7"/>
          <w:sz w:val="28"/>
          <w:szCs w:val="28"/>
          <w:lang w:val="kk-KZ"/>
        </w:rPr>
        <w:t>Қазтуған</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z w:val="28"/>
          <w:szCs w:val="28"/>
          <w:lang w:val="ru-MO"/>
        </w:rPr>
        <w:t>б)</w:t>
      </w:r>
      <w:r w:rsidRPr="005B7E6F">
        <w:rPr>
          <w:rFonts w:ascii="Times New Roman" w:hAnsi="Times New Roman"/>
          <w:spacing w:val="-2"/>
          <w:sz w:val="28"/>
          <w:szCs w:val="28"/>
          <w:lang w:val="kk-KZ"/>
        </w:rPr>
        <w:t xml:space="preserve"> Бұхар - жырау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7"/>
          <w:sz w:val="28"/>
          <w:szCs w:val="28"/>
          <w:lang w:val="kk-KZ"/>
        </w:rPr>
        <w:t xml:space="preserve"> </w:t>
      </w:r>
      <w:r>
        <w:rPr>
          <w:rFonts w:ascii="Times New Roman" w:hAnsi="Times New Roman"/>
          <w:sz w:val="28"/>
          <w:szCs w:val="28"/>
          <w:lang w:val="kk-KZ"/>
        </w:rPr>
        <w:t>Асан-Қайғы</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076BE6">
        <w:rPr>
          <w:rFonts w:ascii="Times New Roman" w:hAnsi="Times New Roman"/>
          <w:sz w:val="28"/>
          <w:szCs w:val="28"/>
          <w:lang w:val="kk-KZ"/>
        </w:rPr>
        <w:t xml:space="preserve">г) </w:t>
      </w:r>
      <w:r w:rsidRPr="005B7E6F">
        <w:rPr>
          <w:rFonts w:ascii="Times New Roman" w:hAnsi="Times New Roman"/>
          <w:spacing w:val="1"/>
          <w:sz w:val="28"/>
          <w:szCs w:val="28"/>
          <w:lang w:val="kk-KZ"/>
        </w:rPr>
        <w:t>IIIалкиiз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4"/>
          <w:sz w:val="28"/>
          <w:szCs w:val="28"/>
          <w:lang w:val="kk-KZ"/>
        </w:rPr>
        <w:t>Жиембет</w:t>
      </w: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i/>
          <w:iCs/>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pacing w:val="4"/>
          <w:sz w:val="28"/>
          <w:szCs w:val="28"/>
          <w:lang w:val="kk-KZ"/>
        </w:rPr>
        <w:t xml:space="preserve">79.Қай жырау ақыл-ой тәрбиесiне үлкен маңыз бердi </w:t>
      </w:r>
      <w:r w:rsidRPr="005B7E6F">
        <w:rPr>
          <w:rFonts w:ascii="Times New Roman" w:hAnsi="Times New Roman"/>
          <w:spacing w:val="5"/>
          <w:sz w:val="28"/>
          <w:szCs w:val="28"/>
          <w:lang w:val="kk-KZ"/>
        </w:rPr>
        <w:t>және</w:t>
      </w:r>
      <w:r w:rsidRPr="005B7E6F">
        <w:rPr>
          <w:rFonts w:ascii="Times New Roman" w:hAnsi="Times New Roman"/>
          <w:i/>
          <w:iCs/>
          <w:spacing w:val="5"/>
          <w:sz w:val="28"/>
          <w:szCs w:val="28"/>
          <w:lang w:val="kk-KZ"/>
        </w:rPr>
        <w:t xml:space="preserve"> </w:t>
      </w:r>
      <w:r w:rsidRPr="005B7E6F">
        <w:rPr>
          <w:rFonts w:ascii="Times New Roman" w:hAnsi="Times New Roman"/>
          <w:spacing w:val="5"/>
          <w:sz w:val="28"/>
          <w:szCs w:val="28"/>
          <w:lang w:val="kk-KZ"/>
        </w:rPr>
        <w:t xml:space="preserve">шешендiктi адам тәрбиелiлiгi критерийiнiң бiрi </w:t>
      </w:r>
      <w:r w:rsidRPr="005B7E6F">
        <w:rPr>
          <w:rFonts w:ascii="Times New Roman" w:hAnsi="Times New Roman"/>
          <w:spacing w:val="2"/>
          <w:sz w:val="28"/>
          <w:szCs w:val="28"/>
          <w:lang w:val="kk-KZ"/>
        </w:rPr>
        <w:t xml:space="preserve">санады?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Шал-ақын</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ru-MO"/>
        </w:rPr>
        <w:t>б)</w:t>
      </w:r>
      <w:r w:rsidRPr="005B7E6F">
        <w:rPr>
          <w:rFonts w:ascii="Times New Roman" w:hAnsi="Times New Roman"/>
          <w:spacing w:val="1"/>
          <w:sz w:val="28"/>
          <w:szCs w:val="28"/>
          <w:lang w:val="kk-KZ"/>
        </w:rPr>
        <w:t xml:space="preserve"> Асан-Қайғы </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ru-MO"/>
        </w:rPr>
        <w:t>в)</w:t>
      </w:r>
      <w:r w:rsidRPr="005B7E6F">
        <w:rPr>
          <w:rFonts w:ascii="Times New Roman" w:hAnsi="Times New Roman"/>
          <w:spacing w:val="6"/>
          <w:sz w:val="28"/>
          <w:szCs w:val="28"/>
          <w:lang w:val="kk-KZ"/>
        </w:rPr>
        <w:t xml:space="preserve"> Шалкиiз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г) Бұхар - жырау</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
          <w:sz w:val="28"/>
          <w:szCs w:val="28"/>
          <w:lang w:val="kk-KZ"/>
        </w:rPr>
        <w:t>Ақтамбердi</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4"/>
          <w:sz w:val="28"/>
          <w:szCs w:val="28"/>
          <w:lang w:val="kk-KZ"/>
        </w:rPr>
        <w:t xml:space="preserve">80.Қазақ балалары үшiн бiрiншi офицерлiк мектеп </w:t>
      </w:r>
      <w:r w:rsidRPr="005B7E6F">
        <w:rPr>
          <w:rFonts w:ascii="Times New Roman" w:hAnsi="Times New Roman"/>
          <w:spacing w:val="2"/>
          <w:sz w:val="28"/>
          <w:szCs w:val="28"/>
          <w:lang w:val="kk-KZ"/>
        </w:rPr>
        <w:t>кайда ашылды?</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Қызылордада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17"/>
          <w:sz w:val="28"/>
          <w:szCs w:val="28"/>
          <w:lang w:val="kk-KZ"/>
        </w:rPr>
        <w:t xml:space="preserve"> Таразда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2"/>
          <w:sz w:val="28"/>
          <w:szCs w:val="28"/>
          <w:lang w:val="kk-KZ"/>
        </w:rPr>
        <w:t xml:space="preserve"> Түркістанда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Омскiде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8"/>
          <w:sz w:val="28"/>
          <w:szCs w:val="28"/>
          <w:lang w:val="kk-KZ"/>
        </w:rPr>
        <w:t>Оренбургте</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81. XIX ғасырда  Қазақстан  территориясындағы мектеп</w:t>
      </w:r>
      <w:r w:rsidRPr="005B7E6F">
        <w:rPr>
          <w:rFonts w:ascii="Times New Roman" w:hAnsi="Times New Roman"/>
          <w:spacing w:val="2"/>
          <w:sz w:val="28"/>
          <w:szCs w:val="28"/>
          <w:lang w:val="kk-KZ"/>
        </w:rPr>
        <w:t>тердiң негiзгi типтерi: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Мектептер, медреселер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1"/>
          <w:sz w:val="28"/>
          <w:szCs w:val="28"/>
          <w:lang w:val="kk-KZ"/>
        </w:rPr>
        <w:t xml:space="preserve"> Дiни мектептер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z w:val="28"/>
          <w:szCs w:val="28"/>
          <w:lang w:val="kk-KZ"/>
        </w:rPr>
        <w:t xml:space="preserve"> Гимназиялар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Латын мектептері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Университеттер </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5"/>
          <w:sz w:val="28"/>
          <w:szCs w:val="28"/>
          <w:lang w:val="kk-KZ"/>
        </w:rPr>
        <w:t>82.Ш. Уәлиханов кiм болған?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Ағартушы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9A170A">
        <w:rPr>
          <w:rFonts w:ascii="Times New Roman" w:hAnsi="Times New Roman"/>
          <w:sz w:val="28"/>
          <w:szCs w:val="28"/>
          <w:lang w:val="kk-KZ"/>
        </w:rPr>
        <w:t>б)</w:t>
      </w:r>
      <w:r w:rsidRPr="005B7E6F">
        <w:rPr>
          <w:rFonts w:ascii="Times New Roman" w:hAnsi="Times New Roman"/>
          <w:sz w:val="28"/>
          <w:szCs w:val="28"/>
          <w:lang w:val="kk-KZ"/>
        </w:rPr>
        <w:t xml:space="preserve"> </w:t>
      </w:r>
      <w:r w:rsidRPr="005B7E6F">
        <w:rPr>
          <w:rFonts w:ascii="Times New Roman" w:hAnsi="Times New Roman"/>
          <w:spacing w:val="5"/>
          <w:sz w:val="28"/>
          <w:szCs w:val="28"/>
          <w:lang w:val="kk-KZ"/>
        </w:rPr>
        <w:t>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z w:val="28"/>
          <w:szCs w:val="28"/>
          <w:lang w:val="kk-KZ"/>
        </w:rPr>
        <w:t xml:space="preserve"> Лингвист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2"/>
          <w:sz w:val="28"/>
          <w:szCs w:val="28"/>
          <w:lang w:val="kk-KZ"/>
        </w:rPr>
        <w:t>Саяхатшы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
          <w:sz w:val="28"/>
          <w:szCs w:val="28"/>
          <w:lang w:val="kk-KZ"/>
        </w:rPr>
        <w:t>Этнограф</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83."Қырғыз хрестоматиясы" кiтабының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А.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2"/>
          <w:sz w:val="28"/>
          <w:szCs w:val="28"/>
          <w:lang w:val="kk-KZ"/>
        </w:rPr>
        <w:t xml:space="preserve"> 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в) </w:t>
      </w:r>
      <w:r w:rsidRPr="005B7E6F">
        <w:rPr>
          <w:rFonts w:ascii="Times New Roman" w:hAnsi="Times New Roman"/>
          <w:spacing w:val="5"/>
          <w:sz w:val="28"/>
          <w:szCs w:val="28"/>
          <w:lang w:val="kk-KZ"/>
        </w:rPr>
        <w:t>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r w:rsidRPr="005B7E6F">
        <w:rPr>
          <w:rFonts w:ascii="Times New Roman" w:hAnsi="Times New Roman"/>
          <w:sz w:val="28"/>
          <w:szCs w:val="28"/>
          <w:lang w:val="kk-KZ"/>
        </w:rPr>
        <w:t>д)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10"/>
          <w:sz w:val="28"/>
          <w:szCs w:val="28"/>
          <w:lang w:val="kk-KZ"/>
        </w:rPr>
      </w:pPr>
      <w:r w:rsidRPr="005B7E6F">
        <w:rPr>
          <w:rFonts w:ascii="Times New Roman" w:hAnsi="Times New Roman"/>
          <w:spacing w:val="5"/>
          <w:sz w:val="28"/>
          <w:szCs w:val="28"/>
          <w:lang w:val="kk-KZ"/>
        </w:rPr>
        <w:t xml:space="preserve">84.Орыс-қазақ мектептерiнiң ашылуы кiмнiң </w:t>
      </w:r>
      <w:r w:rsidRPr="005B7E6F">
        <w:rPr>
          <w:rFonts w:ascii="Times New Roman" w:hAnsi="Times New Roman"/>
          <w:spacing w:val="-1"/>
          <w:sz w:val="28"/>
          <w:szCs w:val="28"/>
          <w:lang w:val="kk-KZ"/>
        </w:rPr>
        <w:t xml:space="preserve">әдiстерiмен байланысты?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А.Құнанбаев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1"/>
          <w:sz w:val="28"/>
          <w:szCs w:val="28"/>
          <w:lang w:val="kk-KZ"/>
        </w:rPr>
        <w:t xml:space="preserve"> Ш.Уәлиханов</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10"/>
          <w:sz w:val="28"/>
          <w:szCs w:val="28"/>
          <w:lang w:val="kk-KZ"/>
        </w:rPr>
        <w:t>Ы.</w:t>
      </w:r>
      <w:r w:rsidRPr="005B7E6F">
        <w:rPr>
          <w:rFonts w:ascii="Times New Roman" w:hAnsi="Times New Roman"/>
          <w:spacing w:val="-6"/>
          <w:sz w:val="28"/>
          <w:szCs w:val="28"/>
          <w:lang w:val="kk-KZ"/>
        </w:rPr>
        <w:t>Алтынсарин</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д)</w:t>
      </w:r>
      <w:r w:rsidRPr="005B7E6F">
        <w:rPr>
          <w:rFonts w:ascii="Times New Roman" w:hAnsi="Times New Roman"/>
          <w:spacing w:val="-1"/>
          <w:sz w:val="28"/>
          <w:szCs w:val="28"/>
          <w:lang w:val="kk-KZ"/>
        </w:rPr>
        <w:t xml:space="preserve"> 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 xml:space="preserve">85.Қазақстанда әйелдерге бiлiм берудiң негiзiн қалаушы кiм?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И.А. Ильминский</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Ш. Уәлиханов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в)</w:t>
      </w:r>
      <w:r w:rsidRPr="005B7E6F">
        <w:rPr>
          <w:rFonts w:ascii="Times New Roman" w:hAnsi="Times New Roman"/>
          <w:spacing w:val="4"/>
          <w:sz w:val="28"/>
          <w:szCs w:val="28"/>
          <w:lang w:val="kk-KZ"/>
        </w:rPr>
        <w:t xml:space="preserve"> А. Құнанбаев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4"/>
          <w:sz w:val="28"/>
          <w:szCs w:val="28"/>
          <w:lang w:val="kk-KZ"/>
        </w:rPr>
        <w:t>Ж.Аймауытов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4"/>
          <w:sz w:val="28"/>
          <w:szCs w:val="28"/>
          <w:lang w:val="kk-KZ"/>
        </w:rPr>
        <w:t>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86.Абай Құнанбаев  тәрбиенiң  мынадай түрлерiн  бөлiп көрсеттi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076BE6">
        <w:rPr>
          <w:rFonts w:ascii="Times New Roman" w:hAnsi="Times New Roman"/>
          <w:sz w:val="28"/>
          <w:szCs w:val="28"/>
          <w:lang w:val="kk-KZ"/>
        </w:rPr>
        <w:t xml:space="preserve">а) </w:t>
      </w:r>
      <w:r w:rsidRPr="005B7E6F">
        <w:rPr>
          <w:rFonts w:ascii="Times New Roman" w:hAnsi="Times New Roman"/>
          <w:spacing w:val="4"/>
          <w:sz w:val="28"/>
          <w:szCs w:val="28"/>
          <w:lang w:val="kk-KZ"/>
        </w:rPr>
        <w:t>Адамгершiлiк тәрбиесi</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076BE6">
        <w:rPr>
          <w:rFonts w:ascii="Times New Roman" w:hAnsi="Times New Roman"/>
          <w:sz w:val="28"/>
          <w:szCs w:val="28"/>
          <w:lang w:val="kk-KZ"/>
        </w:rPr>
        <w:t>б)</w:t>
      </w:r>
      <w:r w:rsidRPr="005B7E6F">
        <w:rPr>
          <w:rFonts w:ascii="Times New Roman" w:hAnsi="Times New Roman"/>
          <w:spacing w:val="4"/>
          <w:sz w:val="28"/>
          <w:szCs w:val="28"/>
          <w:lang w:val="kk-KZ"/>
        </w:rPr>
        <w:t xml:space="preserve"> Отбасы тәрбиесi</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в)</w:t>
      </w:r>
      <w:r w:rsidRPr="005B7E6F">
        <w:rPr>
          <w:rFonts w:ascii="Times New Roman" w:hAnsi="Times New Roman"/>
          <w:spacing w:val="4"/>
          <w:sz w:val="28"/>
          <w:szCs w:val="28"/>
          <w:lang w:val="kk-KZ"/>
        </w:rPr>
        <w:t xml:space="preserve"> Эстетикалық тәрбие</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4"/>
          <w:sz w:val="28"/>
          <w:szCs w:val="28"/>
          <w:lang w:val="kk-KZ"/>
        </w:rPr>
        <w:t>Еңбек және дене тәрбиесi</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4"/>
          <w:sz w:val="28"/>
          <w:szCs w:val="28"/>
          <w:lang w:val="kk-KZ"/>
        </w:rPr>
        <w:t>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87. Жастарды   өнер - бiлiмге шақыру, адамгершiлiктi,  iзгi  қасиеттердi сақтау Ш. Құдайбердиевтiң қандай өлеңiнде айтылған?</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Арман</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w:t>
      </w:r>
      <w:r>
        <w:rPr>
          <w:rFonts w:ascii="Times New Roman" w:hAnsi="Times New Roman"/>
          <w:spacing w:val="4"/>
          <w:sz w:val="28"/>
          <w:szCs w:val="28"/>
          <w:lang w:val="kk-KZ"/>
        </w:rPr>
        <w:t>Жастарға</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в)</w:t>
      </w:r>
      <w:r w:rsidRPr="005B7E6F">
        <w:rPr>
          <w:rFonts w:ascii="Times New Roman" w:hAnsi="Times New Roman"/>
          <w:spacing w:val="4"/>
          <w:sz w:val="28"/>
          <w:szCs w:val="28"/>
          <w:lang w:val="kk-KZ"/>
        </w:rPr>
        <w:t xml:space="preserve"> Мақсатсыз өмiр тұл</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4"/>
          <w:sz w:val="28"/>
          <w:szCs w:val="28"/>
          <w:lang w:val="kk-KZ"/>
        </w:rPr>
        <w:t>Мiнеу мен күндеу</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д)</w:t>
      </w:r>
      <w:r w:rsidRPr="005B7E6F">
        <w:rPr>
          <w:rFonts w:ascii="Times New Roman" w:hAnsi="Times New Roman"/>
          <w:spacing w:val="4"/>
          <w:sz w:val="28"/>
          <w:szCs w:val="28"/>
          <w:lang w:val="kk-KZ"/>
        </w:rPr>
        <w:t xml:space="preserve"> Дүние мен өмiр</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88.Ш. Құдайбердиевтiң қандай еңбегiнде оның философиялық ой-пiкiрлерi айтылған?</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Анық пен танық</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Қазақ айнасы</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в)</w:t>
      </w:r>
      <w:r w:rsidRPr="005B7E6F">
        <w:rPr>
          <w:rFonts w:ascii="Times New Roman" w:hAnsi="Times New Roman"/>
          <w:spacing w:val="4"/>
          <w:sz w:val="28"/>
          <w:szCs w:val="28"/>
          <w:lang w:val="kk-KZ"/>
        </w:rPr>
        <w:t xml:space="preserve"> Үш анық</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4"/>
          <w:sz w:val="28"/>
          <w:szCs w:val="28"/>
          <w:lang w:val="kk-KZ"/>
        </w:rPr>
        <w:t>Тәңiрi мен жал</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д)</w:t>
      </w:r>
      <w:r w:rsidRPr="005B7E6F">
        <w:rPr>
          <w:rFonts w:ascii="Times New Roman" w:hAnsi="Times New Roman"/>
          <w:spacing w:val="4"/>
          <w:sz w:val="28"/>
          <w:szCs w:val="28"/>
          <w:lang w:val="kk-KZ"/>
        </w:rPr>
        <w:t xml:space="preserve"> 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89."Кiм жазықты" атты романның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а)</w:t>
      </w:r>
      <w:r w:rsidRPr="005B7E6F">
        <w:rPr>
          <w:rFonts w:ascii="Times New Roman" w:hAnsi="Times New Roman"/>
          <w:spacing w:val="4"/>
          <w:sz w:val="28"/>
          <w:szCs w:val="28"/>
          <w:lang w:val="kk-KZ"/>
        </w:rPr>
        <w:t xml:space="preserve"> М. 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б)</w:t>
      </w:r>
      <w:r w:rsidRPr="005B7E6F">
        <w:rPr>
          <w:rFonts w:ascii="Times New Roman" w:hAnsi="Times New Roman"/>
          <w:spacing w:val="4"/>
          <w:sz w:val="28"/>
          <w:szCs w:val="28"/>
          <w:lang w:val="kk-KZ"/>
        </w:rPr>
        <w:t xml:space="preserve"> М. Әуезов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в)</w:t>
      </w:r>
      <w:r w:rsidRPr="005B7E6F">
        <w:rPr>
          <w:rFonts w:ascii="Times New Roman" w:hAnsi="Times New Roman"/>
          <w:spacing w:val="4"/>
          <w:sz w:val="28"/>
          <w:szCs w:val="28"/>
          <w:lang w:val="kk-KZ"/>
        </w:rPr>
        <w:t xml:space="preserve"> Ә. Тәжiбаев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4"/>
          <w:sz w:val="28"/>
          <w:szCs w:val="28"/>
          <w:lang w:val="kk-KZ"/>
        </w:rPr>
        <w:t>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д)</w:t>
      </w:r>
      <w:r w:rsidRPr="005B7E6F">
        <w:rPr>
          <w:rFonts w:ascii="Times New Roman" w:hAnsi="Times New Roman"/>
          <w:spacing w:val="4"/>
          <w:sz w:val="28"/>
          <w:szCs w:val="28"/>
          <w:lang w:val="kk-KZ"/>
        </w:rPr>
        <w:t xml:space="preserve"> С. Сейфуллин</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90.С.Торайғыровтың  "Оқып жүрген жастарға" атты өлеңiнде нендей мәселелер айтылады?</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5"/>
          <w:sz w:val="28"/>
          <w:szCs w:val="28"/>
          <w:lang w:val="kk-KZ"/>
        </w:rPr>
        <w:t>Жақсылық пен жамандық</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б)</w:t>
      </w:r>
      <w:r w:rsidRPr="005B7E6F">
        <w:rPr>
          <w:rFonts w:ascii="Times New Roman" w:hAnsi="Times New Roman"/>
          <w:spacing w:val="5"/>
          <w:sz w:val="28"/>
          <w:szCs w:val="28"/>
          <w:lang w:val="kk-KZ"/>
        </w:rPr>
        <w:t xml:space="preserve"> Өмiр, махаббат</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в)</w:t>
      </w:r>
      <w:r w:rsidRPr="005B7E6F">
        <w:rPr>
          <w:rFonts w:ascii="Times New Roman" w:hAnsi="Times New Roman"/>
          <w:spacing w:val="5"/>
          <w:sz w:val="28"/>
          <w:szCs w:val="28"/>
          <w:lang w:val="kk-KZ"/>
        </w:rPr>
        <w:t xml:space="preserve"> Тұрмыс, бiлiм</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г)</w:t>
      </w:r>
      <w:r w:rsidRPr="005B7E6F">
        <w:rPr>
          <w:rFonts w:ascii="Times New Roman" w:hAnsi="Times New Roman"/>
          <w:spacing w:val="5"/>
          <w:sz w:val="28"/>
          <w:szCs w:val="28"/>
          <w:lang w:val="kk-KZ"/>
        </w:rPr>
        <w:t xml:space="preserve"> Адамгершiлiк, сұлулық </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5"/>
          <w:sz w:val="28"/>
          <w:szCs w:val="28"/>
          <w:lang w:val="kk-KZ"/>
        </w:rPr>
        <w:t>Оқу, бiлiм, ғылым</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pacing w:val="5"/>
          <w:sz w:val="28"/>
          <w:szCs w:val="28"/>
          <w:lang w:val="kk-KZ"/>
        </w:rPr>
        <w:t>91.Қазақ  халқының  салт-дәстүрлерiн Қазан  төңкерiсiне   дейiн  кiмдер  зерттеп, жинастырған?</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5"/>
          <w:sz w:val="28"/>
          <w:szCs w:val="28"/>
          <w:lang w:val="kk-KZ"/>
        </w:rPr>
        <w:t>А.Құнанбаев, Ы.Алтынсарин, Ш.Уәлиханов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ru-MO"/>
        </w:rPr>
        <w:t>б)</w:t>
      </w:r>
      <w:r w:rsidRPr="005B7E6F">
        <w:rPr>
          <w:rFonts w:ascii="Times New Roman" w:hAnsi="Times New Roman"/>
          <w:spacing w:val="5"/>
          <w:sz w:val="28"/>
          <w:szCs w:val="28"/>
          <w:lang w:val="kk-KZ"/>
        </w:rPr>
        <w:t xml:space="preserve"> А.Байтұрсынов, М.Дулатов, М.Жұмабаев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ru-MO"/>
        </w:rPr>
        <w:t>в)</w:t>
      </w:r>
      <w:r w:rsidRPr="005B7E6F">
        <w:rPr>
          <w:rFonts w:ascii="Times New Roman" w:hAnsi="Times New Roman"/>
          <w:spacing w:val="5"/>
          <w:sz w:val="28"/>
          <w:szCs w:val="28"/>
          <w:lang w:val="kk-KZ"/>
        </w:rPr>
        <w:t xml:space="preserve"> М.Тынышпаев,</w:t>
      </w:r>
      <w:r w:rsidRPr="005B7E6F">
        <w:rPr>
          <w:rFonts w:ascii="Times New Roman" w:hAnsi="Times New Roman"/>
          <w:spacing w:val="7"/>
          <w:sz w:val="28"/>
          <w:szCs w:val="28"/>
          <w:lang w:val="kk-KZ"/>
        </w:rPr>
        <w:t xml:space="preserve"> </w:t>
      </w:r>
      <w:r w:rsidRPr="005B7E6F">
        <w:rPr>
          <w:rFonts w:ascii="Times New Roman" w:hAnsi="Times New Roman"/>
          <w:spacing w:val="7"/>
          <w:sz w:val="28"/>
          <w:szCs w:val="28"/>
        </w:rPr>
        <w:t>Н. Құлжанова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г) </w:t>
      </w:r>
      <w:r w:rsidRPr="005B7E6F">
        <w:rPr>
          <w:rFonts w:ascii="Times New Roman" w:hAnsi="Times New Roman"/>
          <w:spacing w:val="5"/>
          <w:sz w:val="28"/>
          <w:szCs w:val="28"/>
          <w:lang w:val="kk-KZ"/>
        </w:rPr>
        <w:t>С.Асфандияров,</w:t>
      </w:r>
      <w:r w:rsidRPr="005B7E6F">
        <w:rPr>
          <w:rFonts w:ascii="Times New Roman" w:hAnsi="Times New Roman"/>
          <w:spacing w:val="2"/>
          <w:sz w:val="28"/>
          <w:szCs w:val="28"/>
          <w:lang w:val="kk-KZ"/>
        </w:rPr>
        <w:t xml:space="preserve"> </w:t>
      </w:r>
      <w:r w:rsidRPr="005B7E6F">
        <w:rPr>
          <w:rFonts w:ascii="Times New Roman" w:hAnsi="Times New Roman"/>
          <w:spacing w:val="2"/>
          <w:sz w:val="28"/>
          <w:szCs w:val="28"/>
          <w:lang w:val="en-US"/>
        </w:rPr>
        <w:t>X</w:t>
      </w:r>
      <w:r w:rsidRPr="005B7E6F">
        <w:rPr>
          <w:rFonts w:ascii="Times New Roman" w:hAnsi="Times New Roman"/>
          <w:spacing w:val="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ru-MO"/>
        </w:rPr>
        <w:t>д)</w:t>
      </w:r>
      <w:r w:rsidRPr="005B7E6F">
        <w:rPr>
          <w:rFonts w:ascii="Times New Roman" w:hAnsi="Times New Roman"/>
          <w:spacing w:val="5"/>
          <w:sz w:val="28"/>
          <w:szCs w:val="28"/>
          <w:lang w:val="kk-KZ"/>
        </w:rPr>
        <w:t xml:space="preserve"> </w:t>
      </w:r>
      <w:r w:rsidRPr="005B7E6F">
        <w:rPr>
          <w:rFonts w:ascii="Times New Roman" w:hAnsi="Times New Roman"/>
          <w:spacing w:val="-1"/>
          <w:sz w:val="28"/>
          <w:szCs w:val="28"/>
          <w:lang w:val="kk-KZ"/>
        </w:rPr>
        <w:t xml:space="preserve">С.Көбеев, </w:t>
      </w:r>
      <w:r w:rsidRPr="005B7E6F">
        <w:rPr>
          <w:rFonts w:ascii="Times New Roman" w:hAnsi="Times New Roman"/>
          <w:spacing w:val="-2"/>
          <w:sz w:val="28"/>
          <w:szCs w:val="28"/>
        </w:rPr>
        <w:t>М.Әуезов</w:t>
      </w:r>
      <w:r w:rsidRPr="005B7E6F">
        <w:rPr>
          <w:rFonts w:ascii="Times New Roman" w:hAnsi="Times New Roman"/>
          <w:spacing w:val="-2"/>
          <w:sz w:val="28"/>
          <w:szCs w:val="28"/>
          <w:lang w:val="kk-KZ"/>
        </w:rPr>
        <w:t xml:space="preserve">, </w:t>
      </w:r>
      <w:r w:rsidRPr="005B7E6F">
        <w:rPr>
          <w:rFonts w:ascii="Times New Roman" w:hAnsi="Times New Roman"/>
          <w:spacing w:val="5"/>
          <w:sz w:val="28"/>
          <w:szCs w:val="28"/>
        </w:rPr>
        <w:t>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 </w:t>
      </w: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2"/>
          <w:sz w:val="28"/>
          <w:szCs w:val="28"/>
          <w:lang w:val="kk-KZ"/>
        </w:rPr>
        <w:t>92.Қазақстанда 20-ғасырдың басында қандай мерзiмдi баспасөздер шықты?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а)  </w:t>
      </w:r>
      <w:r w:rsidRPr="005B7E6F">
        <w:rPr>
          <w:rFonts w:ascii="Times New Roman" w:hAnsi="Times New Roman"/>
          <w:spacing w:val="14"/>
          <w:sz w:val="28"/>
          <w:szCs w:val="28"/>
          <w:lang w:val="kk-KZ"/>
        </w:rPr>
        <w:t>«</w:t>
      </w:r>
      <w:r w:rsidRPr="005B7E6F">
        <w:rPr>
          <w:rFonts w:ascii="Times New Roman" w:hAnsi="Times New Roman"/>
          <w:spacing w:val="14"/>
          <w:sz w:val="28"/>
          <w:szCs w:val="28"/>
        </w:rPr>
        <w:t>Түркiстан уалайаты</w:t>
      </w:r>
      <w:r w:rsidRPr="005B7E6F">
        <w:rPr>
          <w:rFonts w:ascii="Times New Roman" w:hAnsi="Times New Roman"/>
          <w:spacing w:val="14"/>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14"/>
          <w:sz w:val="28"/>
          <w:szCs w:val="28"/>
          <w:lang w:val="ru-MO"/>
        </w:rPr>
        <w:t xml:space="preserve"> </w:t>
      </w:r>
      <w:r w:rsidRPr="005B7E6F">
        <w:rPr>
          <w:rFonts w:ascii="Times New Roman" w:hAnsi="Times New Roman"/>
          <w:spacing w:val="14"/>
          <w:sz w:val="28"/>
          <w:szCs w:val="28"/>
          <w:lang w:val="kk-KZ"/>
        </w:rPr>
        <w:t>«</w:t>
      </w:r>
      <w:r w:rsidRPr="005B7E6F">
        <w:rPr>
          <w:rFonts w:ascii="Times New Roman" w:hAnsi="Times New Roman"/>
          <w:spacing w:val="14"/>
          <w:sz w:val="28"/>
          <w:szCs w:val="28"/>
        </w:rPr>
        <w:t>Дала уалайаты</w:t>
      </w:r>
      <w:r w:rsidRPr="005B7E6F">
        <w:rPr>
          <w:rFonts w:ascii="Times New Roman" w:hAnsi="Times New Roman"/>
          <w:spacing w:val="14"/>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14"/>
          <w:sz w:val="28"/>
          <w:szCs w:val="28"/>
          <w:lang w:val="ru-MO"/>
        </w:rPr>
        <w:t xml:space="preserve"> </w:t>
      </w:r>
      <w:r w:rsidRPr="005B7E6F">
        <w:rPr>
          <w:rFonts w:ascii="Times New Roman" w:hAnsi="Times New Roman"/>
          <w:spacing w:val="16"/>
          <w:sz w:val="28"/>
          <w:szCs w:val="28"/>
        </w:rPr>
        <w:t>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г)</w:t>
      </w:r>
      <w:r w:rsidRPr="005B7E6F">
        <w:rPr>
          <w:rFonts w:ascii="Times New Roman" w:hAnsi="Times New Roman"/>
          <w:spacing w:val="8"/>
          <w:sz w:val="28"/>
          <w:szCs w:val="28"/>
          <w:lang w:val="ru-MO"/>
        </w:rPr>
        <w:t xml:space="preserve"> </w:t>
      </w:r>
      <w:r w:rsidRPr="005B7E6F">
        <w:rPr>
          <w:rFonts w:ascii="Times New Roman" w:hAnsi="Times New Roman"/>
          <w:spacing w:val="8"/>
          <w:sz w:val="28"/>
          <w:szCs w:val="28"/>
          <w:lang w:val="kk-KZ"/>
        </w:rPr>
        <w:t>«</w:t>
      </w:r>
      <w:r w:rsidRPr="005B7E6F">
        <w:rPr>
          <w:rFonts w:ascii="Times New Roman" w:hAnsi="Times New Roman"/>
          <w:spacing w:val="8"/>
          <w:sz w:val="28"/>
          <w:szCs w:val="28"/>
        </w:rPr>
        <w:t>Айқап</w:t>
      </w:r>
      <w:r w:rsidRPr="005B7E6F">
        <w:rPr>
          <w:rFonts w:ascii="Times New Roman" w:hAnsi="Times New Roman"/>
          <w:spacing w:val="8"/>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3"/>
          <w:sz w:val="28"/>
          <w:szCs w:val="28"/>
          <w:lang w:val="kk-KZ"/>
        </w:rPr>
        <w:t>«Мұғалiм»</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4"/>
          <w:sz w:val="28"/>
          <w:szCs w:val="28"/>
          <w:lang w:val="kk-KZ"/>
        </w:rPr>
        <w:t>93.Қазақтың мемлекеттiк университетi қай жылы ашылды?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14"/>
          <w:sz w:val="28"/>
          <w:szCs w:val="28"/>
          <w:lang w:val="kk-KZ"/>
        </w:rPr>
        <w:t>1917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14"/>
          <w:sz w:val="28"/>
          <w:szCs w:val="28"/>
          <w:lang w:val="kk-KZ"/>
        </w:rPr>
        <w:t xml:space="preserve"> 1925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15"/>
          <w:sz w:val="28"/>
          <w:szCs w:val="28"/>
          <w:lang w:val="kk-KZ"/>
        </w:rPr>
        <w:t xml:space="preserve"> 1928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15"/>
          <w:sz w:val="28"/>
          <w:szCs w:val="28"/>
          <w:lang w:val="kk-KZ"/>
        </w:rPr>
        <w:t>1940 ж.</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5"/>
          <w:sz w:val="28"/>
          <w:szCs w:val="28"/>
          <w:lang w:val="kk-KZ"/>
        </w:rPr>
        <w:t>1953 ж.</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4"/>
          <w:sz w:val="28"/>
          <w:szCs w:val="28"/>
          <w:lang w:val="kk-KZ"/>
        </w:rPr>
        <w:t xml:space="preserve">94.Тұңғыш қазақ тiлiнде шыққан "Педагогика" </w:t>
      </w:r>
      <w:r w:rsidRPr="005B7E6F">
        <w:rPr>
          <w:rFonts w:ascii="Times New Roman" w:hAnsi="Times New Roman"/>
          <w:spacing w:val="15"/>
          <w:sz w:val="28"/>
          <w:szCs w:val="28"/>
          <w:lang w:val="kk-KZ"/>
        </w:rPr>
        <w:t>оқулығының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а) </w:t>
      </w:r>
      <w:r w:rsidRPr="005B7E6F">
        <w:rPr>
          <w:rFonts w:ascii="Times New Roman" w:hAnsi="Times New Roman"/>
          <w:spacing w:val="15"/>
          <w:sz w:val="28"/>
          <w:szCs w:val="28"/>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б)</w:t>
      </w:r>
      <w:r w:rsidRPr="005B7E6F">
        <w:rPr>
          <w:rFonts w:ascii="Times New Roman" w:hAnsi="Times New Roman"/>
          <w:spacing w:val="12"/>
          <w:sz w:val="28"/>
          <w:szCs w:val="28"/>
          <w:lang w:val="ru-MO"/>
        </w:rPr>
        <w:t xml:space="preserve"> </w:t>
      </w:r>
      <w:r w:rsidRPr="005B7E6F">
        <w:rPr>
          <w:rFonts w:ascii="Times New Roman" w:hAnsi="Times New Roman"/>
          <w:spacing w:val="12"/>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в)</w:t>
      </w:r>
      <w:r w:rsidRPr="005B7E6F">
        <w:rPr>
          <w:rFonts w:ascii="Times New Roman" w:hAnsi="Times New Roman"/>
          <w:spacing w:val="12"/>
          <w:sz w:val="28"/>
          <w:szCs w:val="28"/>
          <w:lang w:val="ru-MO"/>
        </w:rPr>
        <w:t xml:space="preserve"> </w:t>
      </w:r>
      <w:r w:rsidRPr="005B7E6F">
        <w:rPr>
          <w:rFonts w:ascii="Times New Roman" w:hAnsi="Times New Roman"/>
          <w:spacing w:val="12"/>
          <w:sz w:val="28"/>
          <w:szCs w:val="28"/>
          <w:lang w:val="en-US"/>
        </w:rPr>
        <w:t>X</w:t>
      </w:r>
      <w:r w:rsidRPr="005B7E6F">
        <w:rPr>
          <w:rFonts w:ascii="Times New Roman" w:hAnsi="Times New Roman"/>
          <w:spacing w:val="1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rPr>
      </w:pPr>
      <w:r w:rsidRPr="005B7E6F">
        <w:rPr>
          <w:rFonts w:ascii="Times New Roman" w:hAnsi="Times New Roman"/>
          <w:sz w:val="28"/>
          <w:szCs w:val="28"/>
          <w:lang w:val="ru-MO"/>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14"/>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д) </w:t>
      </w:r>
      <w:r w:rsidRPr="005B7E6F">
        <w:rPr>
          <w:rFonts w:ascii="Times New Roman" w:hAnsi="Times New Roman"/>
          <w:spacing w:val="15"/>
          <w:sz w:val="28"/>
          <w:szCs w:val="28"/>
          <w:lang w:val="kk-KZ"/>
        </w:rPr>
        <w:t>Н</w:t>
      </w:r>
      <w:r w:rsidRPr="005B7E6F">
        <w:rPr>
          <w:rFonts w:ascii="Times New Roman" w:hAnsi="Times New Roman"/>
          <w:spacing w:val="15"/>
          <w:sz w:val="28"/>
          <w:szCs w:val="28"/>
        </w:rPr>
        <w:t>. Қ</w:t>
      </w:r>
      <w:r w:rsidRPr="005B7E6F">
        <w:rPr>
          <w:rFonts w:ascii="Times New Roman" w:hAnsi="Times New Roman"/>
          <w:spacing w:val="15"/>
          <w:sz w:val="28"/>
          <w:szCs w:val="28"/>
          <w:lang w:val="kk-KZ"/>
        </w:rPr>
        <w:t>ұ</w:t>
      </w:r>
      <w:r w:rsidRPr="005B7E6F">
        <w:rPr>
          <w:rFonts w:ascii="Times New Roman" w:hAnsi="Times New Roman"/>
          <w:spacing w:val="15"/>
          <w:sz w:val="28"/>
          <w:szCs w:val="28"/>
        </w:rPr>
        <w:t>лжанова</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5"/>
          <w:sz w:val="28"/>
          <w:szCs w:val="28"/>
          <w:lang w:val="kk-KZ"/>
        </w:rPr>
        <w:t>95.Тұңғыш қазақ тiлiнде шыққан "Психология" оқулығының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7"/>
          <w:sz w:val="28"/>
          <w:szCs w:val="28"/>
        </w:rPr>
        <w:t>Н. Құлжанова</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r w:rsidRPr="005B7E6F">
        <w:rPr>
          <w:rFonts w:ascii="Times New Roman" w:hAnsi="Times New Roman"/>
          <w:sz w:val="28"/>
          <w:szCs w:val="28"/>
          <w:lang w:val="ru-MO"/>
        </w:rPr>
        <w:t>б)</w:t>
      </w:r>
      <w:r w:rsidRPr="005B7E6F">
        <w:rPr>
          <w:rFonts w:ascii="Times New Roman" w:hAnsi="Times New Roman"/>
          <w:spacing w:val="14"/>
          <w:sz w:val="28"/>
          <w:szCs w:val="28"/>
          <w:lang w:val="ru-MO"/>
        </w:rPr>
        <w:t xml:space="preserve"> </w:t>
      </w:r>
      <w:r w:rsidRPr="005B7E6F">
        <w:rPr>
          <w:rFonts w:ascii="Times New Roman" w:hAnsi="Times New Roman"/>
          <w:spacing w:val="14"/>
          <w:sz w:val="28"/>
          <w:szCs w:val="28"/>
        </w:rPr>
        <w:t xml:space="preserve">М. Жұмабаев </w:t>
      </w:r>
    </w:p>
    <w:p w:rsidR="00A30AB0" w:rsidRPr="005B7E6F" w:rsidRDefault="00A30AB0" w:rsidP="006B2DE1">
      <w:pPr>
        <w:autoSpaceDE w:val="0"/>
        <w:autoSpaceDN w:val="0"/>
        <w:adjustRightInd w:val="0"/>
        <w:spacing w:after="0" w:line="240" w:lineRule="auto"/>
        <w:jc w:val="both"/>
        <w:rPr>
          <w:rFonts w:ascii="Times New Roman" w:hAnsi="Times New Roman"/>
          <w:spacing w:val="11"/>
          <w:sz w:val="28"/>
          <w:szCs w:val="28"/>
        </w:rPr>
      </w:pPr>
      <w:r w:rsidRPr="005B7E6F">
        <w:rPr>
          <w:rFonts w:ascii="Times New Roman" w:hAnsi="Times New Roman"/>
          <w:sz w:val="28"/>
          <w:szCs w:val="28"/>
          <w:lang w:val="ru-MO"/>
        </w:rPr>
        <w:t>в)</w:t>
      </w:r>
      <w:r w:rsidRPr="005B7E6F">
        <w:rPr>
          <w:rFonts w:ascii="Times New Roman" w:hAnsi="Times New Roman"/>
          <w:spacing w:val="11"/>
          <w:sz w:val="28"/>
          <w:szCs w:val="28"/>
          <w:lang w:val="ru-MO"/>
        </w:rPr>
        <w:t xml:space="preserve"> </w:t>
      </w:r>
      <w:r w:rsidRPr="005B7E6F">
        <w:rPr>
          <w:rFonts w:ascii="Times New Roman" w:hAnsi="Times New Roman"/>
          <w:spacing w:val="11"/>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2"/>
          <w:sz w:val="28"/>
          <w:szCs w:val="28"/>
          <w:lang w:val="en-US"/>
        </w:rPr>
        <w:t>X</w:t>
      </w:r>
      <w:r w:rsidRPr="005B7E6F">
        <w:rPr>
          <w:rFonts w:ascii="Times New Roman" w:hAnsi="Times New Roman"/>
          <w:spacing w:val="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rPr>
      </w:pPr>
      <w:r w:rsidRPr="005B7E6F">
        <w:rPr>
          <w:rFonts w:ascii="Times New Roman" w:hAnsi="Times New Roman"/>
          <w:sz w:val="28"/>
          <w:szCs w:val="28"/>
          <w:lang w:val="ru-MO"/>
        </w:rPr>
        <w:t xml:space="preserve">д) </w:t>
      </w:r>
      <w:r w:rsidRPr="005B7E6F">
        <w:rPr>
          <w:rFonts w:ascii="Times New Roman" w:hAnsi="Times New Roman"/>
          <w:spacing w:val="15"/>
          <w:sz w:val="28"/>
          <w:szCs w:val="28"/>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96.Қазақ тiлiнде шыққан тұңғыш "Әлiппенiң" ав</w:t>
      </w:r>
      <w:r w:rsidRPr="005B7E6F">
        <w:rPr>
          <w:rFonts w:ascii="Times New Roman" w:hAnsi="Times New Roman"/>
          <w:spacing w:val="7"/>
          <w:sz w:val="28"/>
          <w:szCs w:val="28"/>
          <w:lang w:val="kk-KZ"/>
        </w:rPr>
        <w:t>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а)</w:t>
      </w:r>
      <w:r w:rsidRPr="005B7E6F">
        <w:rPr>
          <w:rFonts w:ascii="Times New Roman" w:hAnsi="Times New Roman"/>
          <w:spacing w:val="5"/>
          <w:sz w:val="28"/>
          <w:szCs w:val="28"/>
          <w:lang w:val="kk-KZ"/>
        </w:rPr>
        <w:t xml:space="preserve"> </w:t>
      </w:r>
      <w:r w:rsidRPr="005B7E6F">
        <w:rPr>
          <w:rFonts w:ascii="Times New Roman" w:hAnsi="Times New Roman"/>
          <w:spacing w:val="4"/>
          <w:sz w:val="28"/>
          <w:szCs w:val="28"/>
          <w:lang w:val="kk-KZ"/>
        </w:rPr>
        <w:t>М.Жұмабаев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9A170A">
        <w:rPr>
          <w:rFonts w:ascii="Times New Roman" w:hAnsi="Times New Roman"/>
          <w:sz w:val="28"/>
          <w:szCs w:val="28"/>
          <w:lang w:val="kk-KZ"/>
        </w:rPr>
        <w:t>б)</w:t>
      </w:r>
      <w:r w:rsidRPr="005B7E6F">
        <w:rPr>
          <w:rFonts w:ascii="Times New Roman" w:hAnsi="Times New Roman"/>
          <w:spacing w:val="4"/>
          <w:sz w:val="28"/>
          <w:szCs w:val="28"/>
          <w:lang w:val="kk-KZ"/>
        </w:rPr>
        <w:t xml:space="preserve"> </w:t>
      </w:r>
      <w:r w:rsidRPr="005B7E6F">
        <w:rPr>
          <w:rFonts w:ascii="Times New Roman" w:hAnsi="Times New Roman"/>
          <w:spacing w:val="5"/>
          <w:sz w:val="28"/>
          <w:szCs w:val="28"/>
          <w:lang w:val="kk-KZ"/>
        </w:rPr>
        <w:t>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z w:val="28"/>
          <w:szCs w:val="28"/>
          <w:lang w:val="kk-KZ"/>
        </w:rPr>
        <w:t xml:space="preserve">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2"/>
          <w:sz w:val="28"/>
          <w:szCs w:val="28"/>
          <w:lang w:val="kk-KZ"/>
        </w:rPr>
        <w:t>М.Дулатов</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
          <w:sz w:val="28"/>
          <w:szCs w:val="28"/>
          <w:lang w:val="kk-KZ"/>
        </w:rPr>
        <w:t>С.Көбеев</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2"/>
          <w:sz w:val="28"/>
          <w:szCs w:val="28"/>
          <w:lang w:val="kk-KZ"/>
        </w:rPr>
        <w:t xml:space="preserve">97.Ұлттық   тәрбие   туралы   қазақ   халқының   ұлы </w:t>
      </w:r>
      <w:r w:rsidRPr="005B7E6F">
        <w:rPr>
          <w:rFonts w:ascii="Times New Roman" w:hAnsi="Times New Roman"/>
          <w:spacing w:val="5"/>
          <w:sz w:val="28"/>
          <w:szCs w:val="28"/>
          <w:lang w:val="kk-KZ"/>
        </w:rPr>
        <w:t>тәлiмгерi М.Жұмабаев не деген?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8"/>
          <w:sz w:val="28"/>
          <w:szCs w:val="28"/>
          <w:lang w:val="kk-KZ"/>
        </w:rPr>
        <w:t xml:space="preserve">Әрбiр ұлттың бала тәрбиелеу туралы ескiден келе </w:t>
      </w:r>
      <w:r w:rsidRPr="005B7E6F">
        <w:rPr>
          <w:rFonts w:ascii="Times New Roman" w:hAnsi="Times New Roman"/>
          <w:spacing w:val="7"/>
          <w:sz w:val="28"/>
          <w:szCs w:val="28"/>
          <w:lang w:val="kk-KZ"/>
        </w:rPr>
        <w:t>жатқан жолы бар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2"/>
          <w:sz w:val="28"/>
          <w:szCs w:val="28"/>
          <w:lang w:val="kk-KZ"/>
        </w:rPr>
        <w:t xml:space="preserve"> Ұлттық тәрбие - басты мәселе</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kk-KZ"/>
        </w:rPr>
        <w:t>в) Ұ</w:t>
      </w:r>
      <w:r w:rsidRPr="005B7E6F">
        <w:rPr>
          <w:rFonts w:ascii="Times New Roman" w:hAnsi="Times New Roman"/>
          <w:spacing w:val="4"/>
          <w:sz w:val="28"/>
          <w:szCs w:val="28"/>
          <w:lang w:val="kk-KZ"/>
        </w:rPr>
        <w:t>лттық тәрбие - қазақы тәрбие</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5"/>
          <w:sz w:val="28"/>
          <w:szCs w:val="28"/>
          <w:lang w:val="kk-KZ"/>
        </w:rPr>
        <w:t xml:space="preserve">Ұлттық тәрбие арқылы ұлттың санасы мен намысын </w:t>
      </w:r>
      <w:r w:rsidRPr="005B7E6F">
        <w:rPr>
          <w:rFonts w:ascii="Times New Roman" w:hAnsi="Times New Roman"/>
          <w:spacing w:val="-1"/>
          <w:sz w:val="28"/>
          <w:szCs w:val="28"/>
          <w:lang w:val="kk-KZ"/>
        </w:rPr>
        <w:t>дамытуға болады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Ұлттық </w:t>
      </w:r>
      <w:r w:rsidRPr="005B7E6F">
        <w:rPr>
          <w:rFonts w:ascii="Times New Roman" w:hAnsi="Times New Roman"/>
          <w:spacing w:val="-3"/>
          <w:sz w:val="28"/>
          <w:szCs w:val="28"/>
          <w:lang w:val="kk-KZ"/>
        </w:rPr>
        <w:t xml:space="preserve">тәрбие  - адамдарды iзгiлiкке  баулу мен  қайырымдылыққа үйрету </w:t>
      </w:r>
      <w:r w:rsidRPr="005B7E6F">
        <w:rPr>
          <w:rFonts w:ascii="Times New Roman" w:hAnsi="Times New Roman"/>
          <w:spacing w:val="-4"/>
          <w:sz w:val="28"/>
          <w:szCs w:val="28"/>
          <w:lang w:val="kk-KZ"/>
        </w:rPr>
        <w:t>деген сөз</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98."Есеп   құралы"   атты   ұлттық   оқу   құралының  </w:t>
      </w:r>
      <w:r w:rsidRPr="005B7E6F">
        <w:rPr>
          <w:rFonts w:ascii="Times New Roman" w:hAnsi="Times New Roman"/>
          <w:spacing w:val="6"/>
          <w:sz w:val="28"/>
          <w:szCs w:val="28"/>
          <w:lang w:val="kk-KZ"/>
        </w:rPr>
        <w:t>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5"/>
          <w:sz w:val="28"/>
          <w:szCs w:val="28"/>
          <w:lang w:val="kk-KZ"/>
        </w:rPr>
        <w:t>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5"/>
          <w:sz w:val="28"/>
          <w:szCs w:val="28"/>
          <w:lang w:val="kk-KZ"/>
        </w:rPr>
        <w:t xml:space="preserve"> </w:t>
      </w:r>
      <w:r w:rsidRPr="005B7E6F">
        <w:rPr>
          <w:rFonts w:ascii="Times New Roman" w:hAnsi="Times New Roman"/>
          <w:spacing w:val="2"/>
          <w:sz w:val="28"/>
          <w:szCs w:val="28"/>
          <w:lang w:val="kk-KZ"/>
        </w:rPr>
        <w:t>М.Дулатов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iCs/>
          <w:spacing w:val="4"/>
          <w:sz w:val="28"/>
          <w:szCs w:val="28"/>
          <w:lang w:val="kk-KZ"/>
        </w:rPr>
        <w:t>Ж</w:t>
      </w:r>
      <w:r w:rsidRPr="005B7E6F">
        <w:rPr>
          <w:rFonts w:ascii="Times New Roman" w:hAnsi="Times New Roman"/>
          <w:i/>
          <w:iCs/>
          <w:spacing w:val="4"/>
          <w:sz w:val="28"/>
          <w:szCs w:val="28"/>
          <w:lang w:val="kk-KZ"/>
        </w:rPr>
        <w:t>.</w:t>
      </w:r>
      <w:r w:rsidRPr="005B7E6F">
        <w:rPr>
          <w:rFonts w:ascii="Times New Roman" w:hAnsi="Times New Roman"/>
          <w:spacing w:val="4"/>
          <w:sz w:val="28"/>
          <w:szCs w:val="28"/>
          <w:lang w:val="kk-KZ"/>
        </w:rPr>
        <w:t>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8"/>
          <w:sz w:val="28"/>
          <w:szCs w:val="28"/>
          <w:lang w:val="kk-KZ"/>
        </w:rPr>
      </w:pPr>
      <w:r w:rsidRPr="005B7E6F">
        <w:rPr>
          <w:rFonts w:ascii="Times New Roman" w:hAnsi="Times New Roman"/>
          <w:sz w:val="28"/>
          <w:szCs w:val="28"/>
          <w:lang w:val="kk-KZ"/>
        </w:rPr>
        <w:t>д) С.Торайғыров</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2"/>
          <w:sz w:val="28"/>
          <w:szCs w:val="28"/>
          <w:lang w:val="kk-KZ"/>
        </w:rPr>
        <w:t xml:space="preserve">99."Әрбiр   тәрбиешi,   сөз   жоқ,   ұлттық   тәрбиемен </w:t>
      </w:r>
      <w:r w:rsidRPr="005B7E6F">
        <w:rPr>
          <w:rFonts w:ascii="Times New Roman" w:hAnsi="Times New Roman"/>
          <w:spacing w:val="4"/>
          <w:sz w:val="28"/>
          <w:szCs w:val="28"/>
          <w:lang w:val="kk-KZ"/>
        </w:rPr>
        <w:t>таныс болуы тиiс" деген ұсынысты айтқан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а) </w:t>
      </w:r>
      <w:r w:rsidRPr="005B7E6F">
        <w:rPr>
          <w:rFonts w:ascii="Times New Roman" w:hAnsi="Times New Roman"/>
          <w:spacing w:val="2"/>
          <w:sz w:val="28"/>
          <w:szCs w:val="28"/>
          <w:lang w:val="kk-KZ"/>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б)</w:t>
      </w:r>
      <w:r w:rsidRPr="005B7E6F">
        <w:rPr>
          <w:rFonts w:ascii="Times New Roman" w:hAnsi="Times New Roman"/>
          <w:spacing w:val="5"/>
          <w:sz w:val="28"/>
          <w:szCs w:val="28"/>
          <w:lang w:val="kk-KZ"/>
        </w:rPr>
        <w:t xml:space="preserve"> </w:t>
      </w:r>
      <w:r w:rsidRPr="005B7E6F">
        <w:rPr>
          <w:rFonts w:ascii="Times New Roman" w:hAnsi="Times New Roman"/>
          <w:spacing w:val="5"/>
          <w:sz w:val="28"/>
          <w:szCs w:val="28"/>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в)</w:t>
      </w:r>
      <w:r w:rsidRPr="005B7E6F">
        <w:rPr>
          <w:rFonts w:ascii="Times New Roman" w:hAnsi="Times New Roman"/>
          <w:spacing w:val="-2"/>
          <w:sz w:val="28"/>
          <w:szCs w:val="28"/>
          <w:lang w:val="kk-KZ"/>
        </w:rPr>
        <w:t xml:space="preserve"> </w:t>
      </w:r>
      <w:r w:rsidRPr="005B7E6F">
        <w:rPr>
          <w:rFonts w:ascii="Times New Roman" w:hAnsi="Times New Roman"/>
          <w:spacing w:val="-2"/>
          <w:sz w:val="28"/>
          <w:szCs w:val="28"/>
        </w:rPr>
        <w:t>М. Әуезов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г) </w:t>
      </w:r>
      <w:r w:rsidRPr="005B7E6F">
        <w:rPr>
          <w:rFonts w:ascii="Times New Roman" w:hAnsi="Times New Roman"/>
          <w:sz w:val="28"/>
          <w:szCs w:val="28"/>
        </w:rPr>
        <w:t>Ш. Қ</w:t>
      </w:r>
      <w:r w:rsidRPr="005B7E6F">
        <w:rPr>
          <w:rFonts w:ascii="Times New Roman" w:hAnsi="Times New Roman"/>
          <w:sz w:val="28"/>
          <w:szCs w:val="28"/>
          <w:lang w:val="kk-KZ"/>
        </w:rPr>
        <w:t>ұ</w:t>
      </w:r>
      <w:r w:rsidRPr="005B7E6F">
        <w:rPr>
          <w:rFonts w:ascii="Times New Roman" w:hAnsi="Times New Roman"/>
          <w:sz w:val="28"/>
          <w:szCs w:val="28"/>
        </w:rPr>
        <w:t>дайбердиев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4"/>
          <w:sz w:val="28"/>
          <w:szCs w:val="28"/>
          <w:lang w:val="kk-KZ"/>
        </w:rPr>
        <w:t xml:space="preserve">М. </w:t>
      </w:r>
      <w:r w:rsidRPr="005B7E6F">
        <w:rPr>
          <w:rFonts w:ascii="Times New Roman" w:hAnsi="Times New Roman"/>
          <w:spacing w:val="4"/>
          <w:sz w:val="28"/>
          <w:szCs w:val="28"/>
        </w:rPr>
        <w:t>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100.А.Байтұрсыновтың "Мектеп керектерi" деген </w:t>
      </w:r>
      <w:r w:rsidRPr="005B7E6F">
        <w:rPr>
          <w:rFonts w:ascii="Times New Roman" w:hAnsi="Times New Roman"/>
          <w:spacing w:val="10"/>
          <w:sz w:val="28"/>
          <w:szCs w:val="28"/>
          <w:lang w:val="kk-KZ"/>
        </w:rPr>
        <w:t>мақаласы қай газетте шықты?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7"/>
          <w:sz w:val="28"/>
          <w:szCs w:val="28"/>
          <w:lang w:val="kk-KZ"/>
        </w:rPr>
        <w:t>Еңбекшi қазақ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7"/>
          <w:sz w:val="28"/>
          <w:szCs w:val="28"/>
          <w:lang w:val="kk-KZ"/>
        </w:rPr>
        <w:t xml:space="preserve"> </w:t>
      </w:r>
      <w:r w:rsidRPr="005B7E6F">
        <w:rPr>
          <w:rFonts w:ascii="Times New Roman" w:hAnsi="Times New Roman"/>
          <w:spacing w:val="9"/>
          <w:sz w:val="28"/>
          <w:szCs w:val="28"/>
          <w:lang w:val="kk-KZ"/>
        </w:rPr>
        <w:t>Қазақ</w:t>
      </w:r>
      <w:r w:rsidRPr="002B7E74">
        <w:rPr>
          <w:rFonts w:ascii="Times New Roman" w:hAnsi="Times New Roman"/>
          <w:spacing w:val="9"/>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2"/>
          <w:sz w:val="28"/>
          <w:szCs w:val="28"/>
          <w:lang w:val="kk-KZ"/>
        </w:rPr>
        <w:t xml:space="preserve"> Қазақстан</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1"/>
          <w:sz w:val="28"/>
          <w:szCs w:val="28"/>
          <w:lang w:val="kk-KZ"/>
        </w:rPr>
        <w:t>Мұғалiм</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kk-KZ"/>
        </w:rPr>
        <w:t>д)</w:t>
      </w:r>
      <w:r w:rsidRPr="005B7E6F">
        <w:rPr>
          <w:rFonts w:ascii="Times New Roman" w:hAnsi="Times New Roman"/>
          <w:spacing w:val="-1"/>
          <w:sz w:val="28"/>
          <w:szCs w:val="28"/>
          <w:lang w:val="kk-KZ"/>
        </w:rPr>
        <w:t xml:space="preserve"> Түркiстан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101.А.Байтұрсыновтың қай еңбегiнде "Ауыз </w:t>
      </w:r>
      <w:r w:rsidRPr="005B7E6F">
        <w:rPr>
          <w:rFonts w:ascii="Times New Roman" w:hAnsi="Times New Roman"/>
          <w:spacing w:val="5"/>
          <w:sz w:val="28"/>
          <w:szCs w:val="28"/>
          <w:lang w:val="kk-KZ"/>
        </w:rPr>
        <w:t>әдебиетi – даналық негiзi" деген ой айтылды?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7"/>
          <w:sz w:val="28"/>
          <w:szCs w:val="28"/>
          <w:lang w:val="kk-KZ"/>
        </w:rPr>
        <w:t>Тiл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2B7E74">
        <w:rPr>
          <w:rFonts w:ascii="Times New Roman" w:hAnsi="Times New Roman"/>
          <w:sz w:val="28"/>
          <w:szCs w:val="28"/>
          <w:lang w:val="kk-KZ"/>
        </w:rPr>
        <w:t>б)</w:t>
      </w:r>
      <w:r w:rsidRPr="005B7E6F">
        <w:rPr>
          <w:rFonts w:ascii="Times New Roman" w:hAnsi="Times New Roman"/>
          <w:spacing w:val="-1"/>
          <w:sz w:val="28"/>
          <w:szCs w:val="28"/>
          <w:lang w:val="kk-KZ"/>
        </w:rPr>
        <w:t xml:space="preserve"> Әлiппе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2B7E74">
        <w:rPr>
          <w:rFonts w:ascii="Times New Roman" w:hAnsi="Times New Roman"/>
          <w:sz w:val="28"/>
          <w:szCs w:val="28"/>
          <w:lang w:val="kk-KZ"/>
        </w:rPr>
        <w:t>в)</w:t>
      </w:r>
      <w:r w:rsidRPr="005B7E6F">
        <w:rPr>
          <w:rFonts w:ascii="Times New Roman" w:hAnsi="Times New Roman"/>
          <w:spacing w:val="7"/>
          <w:sz w:val="28"/>
          <w:szCs w:val="28"/>
          <w:lang w:val="kk-KZ"/>
        </w:rPr>
        <w:t xml:space="preserve"> </w:t>
      </w:r>
      <w:r w:rsidRPr="005B7E6F">
        <w:rPr>
          <w:rFonts w:ascii="Times New Roman" w:hAnsi="Times New Roman"/>
          <w:spacing w:val="5"/>
          <w:sz w:val="28"/>
          <w:szCs w:val="28"/>
          <w:lang w:val="kk-KZ"/>
        </w:rPr>
        <w:t>Әдебиет танытқыш</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6"/>
          <w:sz w:val="28"/>
          <w:szCs w:val="28"/>
          <w:lang w:val="kk-KZ"/>
        </w:rPr>
        <w:t>Қырық мысал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Педагогика</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2"/>
          <w:sz w:val="28"/>
          <w:szCs w:val="28"/>
          <w:lang w:val="kk-KZ"/>
        </w:rPr>
        <w:t xml:space="preserve">102. 30-шы жылдары жарық көрген "Қазақ әдебиетi" </w:t>
      </w:r>
      <w:r w:rsidRPr="005B7E6F">
        <w:rPr>
          <w:rFonts w:ascii="Times New Roman" w:hAnsi="Times New Roman"/>
          <w:spacing w:val="7"/>
          <w:sz w:val="28"/>
          <w:szCs w:val="28"/>
          <w:lang w:val="kk-KZ"/>
        </w:rPr>
        <w:t>атты оқу құралының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1"/>
          <w:sz w:val="28"/>
          <w:szCs w:val="28"/>
          <w:lang w:val="kk-KZ"/>
        </w:rPr>
        <w:t>С. 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5"/>
          <w:sz w:val="28"/>
          <w:szCs w:val="28"/>
          <w:lang w:val="kk-KZ"/>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2"/>
          <w:sz w:val="28"/>
          <w:szCs w:val="28"/>
          <w:lang w:val="kk-KZ"/>
        </w:rPr>
        <w:t>С. Сейфуллин</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2"/>
          <w:sz w:val="28"/>
          <w:szCs w:val="28"/>
          <w:lang w:val="kk-KZ"/>
        </w:rPr>
        <w:t>С. Асфандияров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5"/>
          <w:sz w:val="28"/>
          <w:szCs w:val="28"/>
          <w:lang w:val="kk-KZ"/>
        </w:rPr>
        <w:t>103.</w:t>
      </w:r>
      <w:r>
        <w:rPr>
          <w:rFonts w:ascii="Times New Roman" w:hAnsi="Times New Roman"/>
          <w:spacing w:val="15"/>
          <w:sz w:val="28"/>
          <w:szCs w:val="28"/>
          <w:lang w:val="kk-KZ"/>
        </w:rPr>
        <w:t xml:space="preserve"> </w:t>
      </w:r>
      <w:r w:rsidRPr="005B7E6F">
        <w:rPr>
          <w:rFonts w:ascii="Times New Roman" w:hAnsi="Times New Roman"/>
          <w:spacing w:val="15"/>
          <w:sz w:val="28"/>
          <w:szCs w:val="28"/>
          <w:lang w:val="kk-KZ"/>
        </w:rPr>
        <w:t xml:space="preserve">Қазақстанда тұңғыш жарық көрген "Педагогика </w:t>
      </w:r>
      <w:r w:rsidRPr="005B7E6F">
        <w:rPr>
          <w:rFonts w:ascii="Times New Roman" w:hAnsi="Times New Roman"/>
          <w:spacing w:val="16"/>
          <w:sz w:val="28"/>
          <w:szCs w:val="28"/>
          <w:lang w:val="kk-KZ"/>
        </w:rPr>
        <w:t>тарихы" атты оқу құралының авторы кiм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а)</w:t>
      </w:r>
      <w:r w:rsidRPr="005B7E6F">
        <w:rPr>
          <w:rFonts w:ascii="Times New Roman" w:hAnsi="Times New Roman"/>
          <w:spacing w:val="14"/>
          <w:sz w:val="28"/>
          <w:szCs w:val="28"/>
          <w:lang w:val="ru-MO"/>
        </w:rPr>
        <w:t xml:space="preserve"> </w:t>
      </w:r>
      <w:r w:rsidRPr="005B7E6F">
        <w:rPr>
          <w:rFonts w:ascii="Times New Roman" w:hAnsi="Times New Roman"/>
          <w:spacing w:val="12"/>
          <w:sz w:val="28"/>
          <w:szCs w:val="28"/>
        </w:rPr>
        <w:t>С. Мұқанов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б)</w:t>
      </w:r>
      <w:r w:rsidRPr="005B7E6F">
        <w:rPr>
          <w:rFonts w:ascii="Times New Roman" w:hAnsi="Times New Roman"/>
          <w:spacing w:val="12"/>
          <w:sz w:val="28"/>
          <w:szCs w:val="28"/>
          <w:lang w:val="ru-MO"/>
        </w:rPr>
        <w:t xml:space="preserve"> </w:t>
      </w:r>
      <w:r w:rsidRPr="005B7E6F">
        <w:rPr>
          <w:rFonts w:ascii="Times New Roman" w:hAnsi="Times New Roman"/>
          <w:spacing w:val="12"/>
          <w:sz w:val="28"/>
          <w:szCs w:val="28"/>
        </w:rPr>
        <w:t>М. Ғабдуллин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в)</w:t>
      </w:r>
      <w:r w:rsidRPr="005B7E6F">
        <w:rPr>
          <w:rFonts w:ascii="Times New Roman" w:hAnsi="Times New Roman"/>
          <w:spacing w:val="13"/>
          <w:sz w:val="28"/>
          <w:szCs w:val="28"/>
          <w:lang w:val="ru-MO"/>
        </w:rPr>
        <w:t xml:space="preserve"> </w:t>
      </w:r>
      <w:r w:rsidRPr="005B7E6F">
        <w:rPr>
          <w:rFonts w:ascii="Times New Roman" w:hAnsi="Times New Roman"/>
          <w:spacing w:val="13"/>
          <w:sz w:val="28"/>
          <w:szCs w:val="28"/>
        </w:rPr>
        <w:t>Т. Тәжiбаев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ru-MO"/>
        </w:rPr>
        <w:t xml:space="preserve">г) </w:t>
      </w:r>
      <w:r w:rsidRPr="005B7E6F">
        <w:rPr>
          <w:rFonts w:ascii="Times New Roman" w:hAnsi="Times New Roman"/>
          <w:spacing w:val="11"/>
          <w:sz w:val="28"/>
          <w:szCs w:val="28"/>
        </w:rPr>
        <w:t>Л. Сембаев</w:t>
      </w:r>
    </w:p>
    <w:p w:rsidR="00A30AB0" w:rsidRPr="005B7E6F" w:rsidRDefault="00A30AB0" w:rsidP="006B2DE1">
      <w:pPr>
        <w:autoSpaceDE w:val="0"/>
        <w:autoSpaceDN w:val="0"/>
        <w:adjustRightInd w:val="0"/>
        <w:spacing w:after="0" w:line="240" w:lineRule="auto"/>
        <w:jc w:val="both"/>
        <w:rPr>
          <w:rFonts w:ascii="Times New Roman" w:hAnsi="Times New Roman"/>
          <w:spacing w:val="12"/>
          <w:sz w:val="28"/>
          <w:szCs w:val="28"/>
        </w:rPr>
      </w:pPr>
      <w:r w:rsidRPr="005B7E6F">
        <w:rPr>
          <w:rFonts w:ascii="Times New Roman" w:hAnsi="Times New Roman"/>
          <w:sz w:val="28"/>
          <w:szCs w:val="28"/>
          <w:lang w:val="ru-MO"/>
        </w:rPr>
        <w:t xml:space="preserve">д) </w:t>
      </w:r>
      <w:r w:rsidRPr="005B7E6F">
        <w:rPr>
          <w:rFonts w:ascii="Times New Roman" w:hAnsi="Times New Roman"/>
          <w:spacing w:val="14"/>
          <w:sz w:val="28"/>
          <w:szCs w:val="28"/>
        </w:rPr>
        <w:t>К. 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sr-Cyrl-CS"/>
        </w:rPr>
        <w:t>104.</w:t>
      </w:r>
      <w:r w:rsidRPr="005B7E6F">
        <w:rPr>
          <w:rFonts w:ascii="Times New Roman" w:hAnsi="Times New Roman"/>
          <w:sz w:val="24"/>
          <w:szCs w:val="24"/>
          <w:lang w:val="sr-Cyrl-CS" w:eastAsia="ko-KR"/>
        </w:rPr>
        <w:t xml:space="preserve"> </w:t>
      </w:r>
      <w:r w:rsidRPr="005B7E6F">
        <w:rPr>
          <w:rFonts w:ascii="Times New Roman" w:hAnsi="Times New Roman"/>
          <w:sz w:val="28"/>
          <w:szCs w:val="28"/>
          <w:lang w:val="sr-Cyrl-CS" w:eastAsia="ko-KR"/>
        </w:rPr>
        <w:t>ХХ</w:t>
      </w:r>
      <w:r w:rsidRPr="005B7E6F">
        <w:rPr>
          <w:rFonts w:ascii="Times New Roman" w:hAnsi="Times New Roman"/>
          <w:sz w:val="28"/>
          <w:szCs w:val="28"/>
          <w:lang w:val="kk-KZ" w:eastAsia="ko-KR"/>
        </w:rPr>
        <w:t xml:space="preserve"> ғасырдың басында қазақ даласында қызмет атқарған мектептердің түрлері: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А). </w:t>
      </w:r>
      <w:r w:rsidRPr="005B7E6F">
        <w:rPr>
          <w:rFonts w:ascii="Times New Roman" w:hAnsi="Times New Roman"/>
          <w:sz w:val="28"/>
          <w:szCs w:val="28"/>
          <w:lang w:val="kk-KZ" w:eastAsia="ko-KR"/>
        </w:rPr>
        <w:t xml:space="preserve"> ауыл, волост  және екі сыныпты орыс мектептері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В). </w:t>
      </w:r>
      <w:r w:rsidRPr="005B7E6F">
        <w:rPr>
          <w:rFonts w:ascii="Times New Roman" w:hAnsi="Times New Roman"/>
          <w:sz w:val="28"/>
          <w:szCs w:val="28"/>
          <w:lang w:val="kk-KZ" w:eastAsia="ko-KR"/>
        </w:rPr>
        <w:t xml:space="preserve"> бастауыш, прогимназиялар және гимназиялар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С). элементар, граммати</w:t>
      </w:r>
      <w:r w:rsidRPr="005B7E6F">
        <w:rPr>
          <w:rFonts w:ascii="Times New Roman" w:hAnsi="Times New Roman"/>
          <w:sz w:val="28"/>
          <w:szCs w:val="28"/>
          <w:lang w:val="kk-KZ" w:eastAsia="ko-KR"/>
        </w:rPr>
        <w:t>калық</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Д). </w:t>
      </w:r>
      <w:r w:rsidRPr="005B7E6F">
        <w:rPr>
          <w:rFonts w:ascii="Times New Roman" w:hAnsi="Times New Roman"/>
          <w:sz w:val="28"/>
          <w:szCs w:val="28"/>
          <w:lang w:val="kk-KZ" w:eastAsia="ko-KR"/>
        </w:rPr>
        <w:t>бастауыш</w:t>
      </w:r>
      <w:r w:rsidRPr="005B7E6F">
        <w:rPr>
          <w:rFonts w:ascii="Times New Roman" w:hAnsi="Times New Roman"/>
          <w:sz w:val="28"/>
          <w:szCs w:val="28"/>
          <w:lang w:eastAsia="ko-KR"/>
        </w:rPr>
        <w:t xml:space="preserve">, </w:t>
      </w:r>
      <w:r w:rsidRPr="005B7E6F">
        <w:rPr>
          <w:rFonts w:ascii="Times New Roman" w:hAnsi="Times New Roman"/>
          <w:sz w:val="28"/>
          <w:szCs w:val="28"/>
          <w:lang w:val="kk-KZ" w:eastAsia="ko-KR"/>
        </w:rPr>
        <w:t>толықсыз орта және орта</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мектептер және медреселер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3"/>
          <w:sz w:val="28"/>
          <w:szCs w:val="28"/>
          <w:lang w:val="sr-Cyrl-CS"/>
        </w:rPr>
        <w:t xml:space="preserve">105.М. Дулатовтың "Есеп құралы" ең алғаш рет қай </w:t>
      </w:r>
      <w:r w:rsidRPr="005B7E6F">
        <w:rPr>
          <w:rFonts w:ascii="Times New Roman" w:hAnsi="Times New Roman"/>
          <w:spacing w:val="20"/>
          <w:sz w:val="28"/>
          <w:szCs w:val="28"/>
          <w:lang w:val="sr-Cyrl-CS"/>
        </w:rPr>
        <w:t>жылы шықты?</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pacing w:val="2"/>
          <w:sz w:val="28"/>
          <w:szCs w:val="28"/>
          <w:lang w:val="kk-KZ"/>
        </w:rPr>
        <w:t>1920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2"/>
          <w:sz w:val="28"/>
          <w:szCs w:val="28"/>
          <w:lang w:val="kk-KZ"/>
        </w:rPr>
        <w:t xml:space="preserve"> 1914</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2"/>
          <w:sz w:val="28"/>
          <w:szCs w:val="28"/>
          <w:lang w:val="kk-KZ"/>
        </w:rPr>
        <w:t xml:space="preserve"> 1900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z w:val="28"/>
          <w:szCs w:val="28"/>
          <w:lang w:val="kk-KZ"/>
        </w:rPr>
        <w:t>1990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д) </w:t>
      </w:r>
      <w:r w:rsidRPr="005B7E6F">
        <w:rPr>
          <w:rFonts w:ascii="Times New Roman" w:hAnsi="Times New Roman"/>
          <w:spacing w:val="2"/>
          <w:sz w:val="28"/>
          <w:szCs w:val="28"/>
          <w:lang w:val="kk-KZ"/>
        </w:rPr>
        <w:t>2000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smartTag w:uri="urn:schemas-microsoft-com:office:smarttags" w:element="metricconverter">
        <w:smartTagPr>
          <w:attr w:name="ProductID" w:val="106. М"/>
        </w:smartTagPr>
        <w:r w:rsidRPr="005B7E6F">
          <w:rPr>
            <w:rFonts w:ascii="Times New Roman" w:hAnsi="Times New Roman"/>
            <w:sz w:val="28"/>
            <w:szCs w:val="28"/>
            <w:lang w:val="kk-KZ"/>
          </w:rPr>
          <w:t>106.</w:t>
        </w:r>
        <w:r>
          <w:rPr>
            <w:rFonts w:ascii="Times New Roman" w:hAnsi="Times New Roman"/>
            <w:sz w:val="28"/>
            <w:szCs w:val="28"/>
            <w:lang w:val="kk-KZ"/>
          </w:rPr>
          <w:t xml:space="preserve"> </w:t>
        </w:r>
        <w:r w:rsidRPr="005B7E6F">
          <w:rPr>
            <w:rFonts w:ascii="Times New Roman" w:hAnsi="Times New Roman"/>
            <w:sz w:val="28"/>
            <w:szCs w:val="28"/>
            <w:lang w:val="kk-KZ"/>
          </w:rPr>
          <w:t>М</w:t>
        </w:r>
      </w:smartTag>
      <w:r w:rsidRPr="005B7E6F">
        <w:rPr>
          <w:rFonts w:ascii="Times New Roman" w:hAnsi="Times New Roman"/>
          <w:sz w:val="28"/>
          <w:szCs w:val="28"/>
          <w:lang w:val="kk-KZ"/>
        </w:rPr>
        <w:t>.Дулатов</w:t>
      </w:r>
      <w:r w:rsidRPr="005B7E6F">
        <w:rPr>
          <w:rFonts w:ascii="Times New Roman" w:hAnsi="Times New Roman"/>
          <w:sz w:val="28"/>
          <w:szCs w:val="28"/>
          <w:lang w:val="sr-Cyrl-CS"/>
        </w:rPr>
        <w:t xml:space="preserve">: </w:t>
      </w:r>
      <w:r w:rsidRPr="005B7E6F">
        <w:rPr>
          <w:rFonts w:ascii="Times New Roman" w:hAnsi="Times New Roman"/>
          <w:sz w:val="28"/>
          <w:szCs w:val="28"/>
          <w:lang w:val="kk-KZ"/>
        </w:rPr>
        <w:t xml:space="preserve">"Балаларды оқыту өз алдына бiр </w:t>
      </w:r>
      <w:r w:rsidRPr="005B7E6F">
        <w:rPr>
          <w:rFonts w:ascii="Times New Roman" w:hAnsi="Times New Roman"/>
          <w:spacing w:val="6"/>
          <w:sz w:val="28"/>
          <w:szCs w:val="28"/>
          <w:lang w:val="kk-KZ"/>
        </w:rPr>
        <w:t xml:space="preserve">ғылым. Ол - ғылыми педагогика" деген сөздерiн қай </w:t>
      </w:r>
      <w:r w:rsidRPr="005B7E6F">
        <w:rPr>
          <w:rFonts w:ascii="Times New Roman" w:hAnsi="Times New Roman"/>
          <w:spacing w:val="4"/>
          <w:sz w:val="28"/>
          <w:szCs w:val="28"/>
          <w:lang w:val="kk-KZ"/>
        </w:rPr>
        <w:t>еңбегiнде жазды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5"/>
          <w:sz w:val="28"/>
          <w:szCs w:val="28"/>
          <w:lang w:val="kk-KZ"/>
        </w:rPr>
        <w:t>«Есеп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6"/>
          <w:sz w:val="28"/>
          <w:szCs w:val="28"/>
          <w:lang w:val="kk-KZ"/>
        </w:rPr>
        <w:t xml:space="preserve"> «Ана тiлi»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5"/>
          <w:sz w:val="28"/>
          <w:szCs w:val="28"/>
          <w:lang w:val="kk-KZ"/>
        </w:rPr>
        <w:t xml:space="preserve"> </w:t>
      </w:r>
      <w:r w:rsidRPr="005B7E6F">
        <w:rPr>
          <w:rFonts w:ascii="Times New Roman" w:hAnsi="Times New Roman"/>
          <w:spacing w:val="4"/>
          <w:sz w:val="28"/>
          <w:szCs w:val="28"/>
          <w:lang w:val="kk-KZ"/>
        </w:rPr>
        <w:t>«Қирағат»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г) </w:t>
      </w:r>
      <w:r w:rsidRPr="005B7E6F">
        <w:rPr>
          <w:rFonts w:ascii="Times New Roman" w:hAnsi="Times New Roman"/>
          <w:spacing w:val="6"/>
          <w:sz w:val="28"/>
          <w:szCs w:val="28"/>
          <w:lang w:val="kk-KZ"/>
        </w:rPr>
        <w:t>«Оян, қазақ!</w:t>
      </w:r>
      <w:r w:rsidRPr="005B7E6F">
        <w:rPr>
          <w:rFonts w:ascii="Times New Roman" w:hAnsi="Times New Roman"/>
          <w:iCs/>
          <w:spacing w:val="6"/>
          <w:sz w:val="28"/>
          <w:szCs w:val="28"/>
          <w:lang w:val="kk-KZ"/>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5"/>
          <w:sz w:val="28"/>
          <w:szCs w:val="28"/>
          <w:lang w:val="kk-KZ"/>
        </w:rPr>
        <w:t>«Жастарға»</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7"/>
          <w:sz w:val="28"/>
          <w:szCs w:val="28"/>
          <w:lang w:val="kk-KZ"/>
        </w:rPr>
        <w:t xml:space="preserve">107."Оқу кiтаптары ана тiлiмен, өз ұлтының </w:t>
      </w:r>
      <w:r w:rsidRPr="005B7E6F">
        <w:rPr>
          <w:rFonts w:ascii="Times New Roman" w:hAnsi="Times New Roman"/>
          <w:sz w:val="28"/>
          <w:szCs w:val="28"/>
          <w:lang w:val="kk-KZ"/>
        </w:rPr>
        <w:t xml:space="preserve">тұрмысымен жазылуы қажет" деген сөздердi М. Дулатов </w:t>
      </w:r>
      <w:r w:rsidRPr="005B7E6F">
        <w:rPr>
          <w:rFonts w:ascii="Times New Roman" w:hAnsi="Times New Roman"/>
          <w:spacing w:val="5"/>
          <w:sz w:val="28"/>
          <w:szCs w:val="28"/>
          <w:lang w:val="kk-KZ"/>
        </w:rPr>
        <w:t>қай еңбегiнде айтты?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1"/>
          <w:sz w:val="28"/>
          <w:szCs w:val="28"/>
          <w:lang w:val="kk-KZ"/>
        </w:rPr>
        <w:t>«Оян, қазақ!»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4"/>
          <w:sz w:val="28"/>
          <w:szCs w:val="28"/>
          <w:lang w:val="kk-KZ"/>
        </w:rPr>
        <w:t xml:space="preserve"> «Ана тiлi»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5"/>
          <w:sz w:val="28"/>
          <w:szCs w:val="28"/>
          <w:lang w:val="kk-KZ"/>
        </w:rPr>
        <w:t xml:space="preserve"> «Есеп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5"/>
          <w:sz w:val="28"/>
          <w:szCs w:val="28"/>
          <w:lang w:val="kk-KZ"/>
        </w:rPr>
        <w:t>«Қирағат»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5"/>
          <w:sz w:val="28"/>
          <w:szCs w:val="28"/>
          <w:lang w:val="kk-KZ"/>
        </w:rPr>
        <w:t>«Жастарға»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4"/>
          <w:sz w:val="28"/>
          <w:szCs w:val="28"/>
          <w:lang w:val="kk-KZ"/>
        </w:rPr>
        <w:t xml:space="preserve">108.Қазақ мектебiнiң практикасында сауат ашу үшiн </w:t>
      </w:r>
      <w:r w:rsidRPr="005B7E6F">
        <w:rPr>
          <w:rFonts w:ascii="Times New Roman" w:hAnsi="Times New Roman"/>
          <w:spacing w:val="6"/>
          <w:sz w:val="28"/>
          <w:szCs w:val="28"/>
          <w:lang w:val="kk-KZ"/>
        </w:rPr>
        <w:t>әрiптiк әдiстi кiм ұсынды?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а) </w:t>
      </w:r>
      <w:r w:rsidRPr="005B7E6F">
        <w:rPr>
          <w:rFonts w:ascii="Times New Roman" w:hAnsi="Times New Roman"/>
          <w:spacing w:val="7"/>
          <w:sz w:val="28"/>
          <w:szCs w:val="28"/>
        </w:rPr>
        <w:t>Н. Құлжанова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б) </w:t>
      </w:r>
      <w:r w:rsidRPr="005B7E6F">
        <w:rPr>
          <w:rFonts w:ascii="Times New Roman" w:hAnsi="Times New Roman"/>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в) </w:t>
      </w:r>
      <w:r w:rsidRPr="005B7E6F">
        <w:rPr>
          <w:rFonts w:ascii="Times New Roman" w:hAnsi="Times New Roman"/>
          <w:sz w:val="28"/>
          <w:szCs w:val="28"/>
        </w:rPr>
        <w:t>А.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г) </w:t>
      </w:r>
      <w:r w:rsidRPr="005B7E6F">
        <w:rPr>
          <w:rFonts w:ascii="Times New Roman" w:hAnsi="Times New Roman"/>
          <w:sz w:val="28"/>
          <w:szCs w:val="28"/>
        </w:rPr>
        <w:t>С. 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д) </w:t>
      </w:r>
      <w:r w:rsidRPr="005B7E6F">
        <w:rPr>
          <w:rFonts w:ascii="Times New Roman" w:hAnsi="Times New Roman"/>
          <w:spacing w:val="5"/>
          <w:sz w:val="28"/>
          <w:szCs w:val="28"/>
          <w:lang w:val="kk-KZ"/>
        </w:rPr>
        <w:t>А. Байтұрсыно</w:t>
      </w:r>
      <w:r w:rsidRPr="005B7E6F">
        <w:rPr>
          <w:rFonts w:ascii="Times New Roman" w:hAnsi="Times New Roman"/>
          <w:spacing w:val="5"/>
          <w:sz w:val="28"/>
          <w:szCs w:val="28"/>
        </w:rPr>
        <w:t>в</w:t>
      </w:r>
    </w:p>
    <w:p w:rsidR="00A30AB0" w:rsidRPr="005B7E6F" w:rsidRDefault="00A30AB0" w:rsidP="006B2DE1">
      <w:pPr>
        <w:autoSpaceDE w:val="0"/>
        <w:autoSpaceDN w:val="0"/>
        <w:adjustRightInd w:val="0"/>
        <w:spacing w:after="0" w:line="240" w:lineRule="auto"/>
        <w:jc w:val="both"/>
        <w:rPr>
          <w:rFonts w:ascii="Times New Roman" w:hAnsi="Times New Roman"/>
          <w:spacing w:val="1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109</w:t>
      </w:r>
      <w:r w:rsidRPr="005B7E6F">
        <w:rPr>
          <w:rFonts w:ascii="Times New Roman" w:hAnsi="Times New Roman"/>
          <w:spacing w:val="12"/>
          <w:sz w:val="28"/>
          <w:szCs w:val="28"/>
          <w:lang w:val="kk-KZ"/>
        </w:rPr>
        <w:t xml:space="preserve">.Ж. Аймауытов "Ана тiлiн жақсы меңгерiп алмай </w:t>
      </w:r>
      <w:r w:rsidRPr="005B7E6F">
        <w:rPr>
          <w:rFonts w:ascii="Times New Roman" w:hAnsi="Times New Roman"/>
          <w:spacing w:val="10"/>
          <w:sz w:val="28"/>
          <w:szCs w:val="28"/>
          <w:lang w:val="kk-KZ"/>
        </w:rPr>
        <w:t xml:space="preserve">тұрып, өзге пәндердi түсiну мүмкiн емес" деген сөздерiн </w:t>
      </w:r>
      <w:r w:rsidRPr="005B7E6F">
        <w:rPr>
          <w:rFonts w:ascii="Times New Roman" w:hAnsi="Times New Roman"/>
          <w:spacing w:val="14"/>
          <w:sz w:val="28"/>
          <w:szCs w:val="28"/>
          <w:lang w:val="kk-KZ"/>
        </w:rPr>
        <w:t>қай еңбегiнде айтты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4"/>
          <w:sz w:val="28"/>
          <w:szCs w:val="28"/>
          <w:lang w:val="kk-KZ"/>
        </w:rPr>
        <w:t>«Тәрбие»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4"/>
          <w:sz w:val="28"/>
          <w:szCs w:val="28"/>
          <w:lang w:val="kk-KZ"/>
        </w:rPr>
        <w:t xml:space="preserve"> </w:t>
      </w:r>
      <w:r w:rsidRPr="005B7E6F">
        <w:rPr>
          <w:rFonts w:ascii="Times New Roman" w:hAnsi="Times New Roman"/>
          <w:sz w:val="28"/>
          <w:szCs w:val="28"/>
          <w:lang w:val="ru-MO"/>
        </w:rPr>
        <w:t>«</w:t>
      </w:r>
      <w:r w:rsidRPr="005B7E6F">
        <w:rPr>
          <w:rFonts w:ascii="Times New Roman" w:hAnsi="Times New Roman"/>
          <w:spacing w:val="9"/>
          <w:sz w:val="28"/>
          <w:szCs w:val="28"/>
          <w:lang w:val="kk-KZ"/>
        </w:rPr>
        <w:t>Тәрбиеге жетекшi»</w:t>
      </w:r>
      <w:r w:rsidRPr="005B7E6F">
        <w:rPr>
          <w:rFonts w:ascii="Times New Roman" w:hAnsi="Times New Roman"/>
          <w:sz w:val="28"/>
          <w:szCs w:val="28"/>
          <w:lang w:val="kk-KZ"/>
        </w:rPr>
        <w:tab/>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14"/>
          <w:sz w:val="28"/>
          <w:szCs w:val="28"/>
          <w:lang w:val="kk-KZ"/>
        </w:rPr>
        <w:t xml:space="preserve"> «Комплекстi оқыту жолдары»</w:t>
      </w:r>
      <w:r w:rsidRPr="005B7E6F">
        <w:rPr>
          <w:rFonts w:ascii="Times New Roman" w:hAnsi="Times New Roman"/>
          <w:sz w:val="28"/>
          <w:szCs w:val="28"/>
          <w:lang w:val="kk-KZ"/>
        </w:rPr>
        <w:tab/>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г) «</w:t>
      </w:r>
      <w:r w:rsidRPr="005B7E6F">
        <w:rPr>
          <w:rFonts w:ascii="Times New Roman" w:hAnsi="Times New Roman"/>
          <w:spacing w:val="8"/>
          <w:sz w:val="28"/>
          <w:szCs w:val="28"/>
          <w:lang w:val="kk-KZ"/>
        </w:rPr>
        <w:t>Психология»</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w:t>
      </w:r>
      <w:r w:rsidRPr="005B7E6F">
        <w:rPr>
          <w:rFonts w:ascii="Times New Roman" w:hAnsi="Times New Roman"/>
          <w:spacing w:val="8"/>
          <w:sz w:val="28"/>
          <w:szCs w:val="28"/>
          <w:lang w:val="kk-KZ"/>
        </w:rPr>
        <w:t>Педагогика»</w:t>
      </w:r>
      <w:r w:rsidRPr="005B7E6F">
        <w:rPr>
          <w:rFonts w:ascii="Times New Roman" w:hAnsi="Times New Roman"/>
          <w:sz w:val="28"/>
          <w:szCs w:val="28"/>
          <w:lang w:val="kk-KZ"/>
        </w:rPr>
        <w:tab/>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3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110.Х. Досмұхамедовтың  ұлттық  мектеп  және </w:t>
      </w:r>
      <w:r w:rsidRPr="005B7E6F">
        <w:rPr>
          <w:rFonts w:ascii="Times New Roman" w:hAnsi="Times New Roman"/>
          <w:spacing w:val="11"/>
          <w:sz w:val="28"/>
          <w:szCs w:val="28"/>
          <w:lang w:val="kk-KZ"/>
        </w:rPr>
        <w:t xml:space="preserve">ұлттық тәрбие беру туралы ой-пiкiрлерi қай журналда </w:t>
      </w:r>
      <w:r w:rsidRPr="005B7E6F">
        <w:rPr>
          <w:rFonts w:ascii="Times New Roman" w:hAnsi="Times New Roman"/>
          <w:spacing w:val="13"/>
          <w:sz w:val="28"/>
          <w:szCs w:val="28"/>
          <w:lang w:val="kk-KZ"/>
        </w:rPr>
        <w:t>жарияланды?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12"/>
          <w:sz w:val="28"/>
          <w:szCs w:val="28"/>
          <w:lang w:val="kk-KZ"/>
        </w:rPr>
        <w:t>Айқап</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8"/>
          <w:sz w:val="28"/>
          <w:szCs w:val="28"/>
          <w:lang w:val="kk-KZ"/>
        </w:rPr>
        <w:t xml:space="preserve"> Мұғалiм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12"/>
          <w:sz w:val="28"/>
          <w:szCs w:val="28"/>
          <w:lang w:val="kk-KZ"/>
        </w:rPr>
        <w:t xml:space="preserve"> </w:t>
      </w:r>
      <w:r w:rsidRPr="005B7E6F">
        <w:rPr>
          <w:rFonts w:ascii="Times New Roman" w:hAnsi="Times New Roman"/>
          <w:spacing w:val="4"/>
          <w:sz w:val="28"/>
          <w:szCs w:val="28"/>
          <w:lang w:val="kk-KZ"/>
        </w:rPr>
        <w:t>Сана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5"/>
          <w:sz w:val="28"/>
          <w:szCs w:val="28"/>
          <w:lang w:val="kk-KZ"/>
        </w:rPr>
        <w:t>Абай</w:t>
      </w:r>
    </w:p>
    <w:p w:rsidR="00A30AB0" w:rsidRPr="005B7E6F" w:rsidRDefault="00A30AB0" w:rsidP="006B2DE1">
      <w:pPr>
        <w:autoSpaceDE w:val="0"/>
        <w:autoSpaceDN w:val="0"/>
        <w:adjustRightInd w:val="0"/>
        <w:spacing w:after="0" w:line="240" w:lineRule="auto"/>
        <w:jc w:val="both"/>
        <w:rPr>
          <w:rFonts w:ascii="Times New Roman" w:hAnsi="Times New Roman"/>
          <w:spacing w:val="10"/>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0"/>
          <w:sz w:val="28"/>
          <w:szCs w:val="28"/>
          <w:lang w:val="kk-KZ"/>
        </w:rPr>
        <w:t>Қазақ</w:t>
      </w:r>
    </w:p>
    <w:p w:rsidR="00A30AB0" w:rsidRPr="005B7E6F" w:rsidRDefault="00A30AB0" w:rsidP="006B2DE1">
      <w:pPr>
        <w:autoSpaceDE w:val="0"/>
        <w:autoSpaceDN w:val="0"/>
        <w:adjustRightInd w:val="0"/>
        <w:spacing w:after="0" w:line="240" w:lineRule="auto"/>
        <w:jc w:val="both"/>
        <w:rPr>
          <w:rFonts w:ascii="Times New Roman" w:hAnsi="Times New Roman"/>
          <w:spacing w:val="10"/>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0"/>
          <w:sz w:val="28"/>
          <w:szCs w:val="28"/>
          <w:lang w:val="kk-KZ"/>
        </w:rPr>
        <w:t xml:space="preserve">111.X.Досмұхамедовтың "Қазақ халық әдебиетi" атты </w:t>
      </w:r>
      <w:r w:rsidRPr="005B7E6F">
        <w:rPr>
          <w:rFonts w:ascii="Times New Roman" w:hAnsi="Times New Roman"/>
          <w:spacing w:val="16"/>
          <w:sz w:val="28"/>
          <w:szCs w:val="28"/>
          <w:lang w:val="kk-KZ"/>
        </w:rPr>
        <w:t>очеркi қай жылы шықты?</w:t>
      </w:r>
    </w:p>
    <w:p w:rsidR="00A30AB0" w:rsidRPr="005B7E6F" w:rsidRDefault="00A30AB0" w:rsidP="006B2DE1">
      <w:pPr>
        <w:autoSpaceDE w:val="0"/>
        <w:autoSpaceDN w:val="0"/>
        <w:adjustRightInd w:val="0"/>
        <w:spacing w:after="0" w:line="240" w:lineRule="auto"/>
        <w:jc w:val="both"/>
        <w:rPr>
          <w:rFonts w:ascii="Times New Roman" w:hAnsi="Times New Roman"/>
          <w:spacing w:val="10"/>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2"/>
          <w:sz w:val="28"/>
          <w:szCs w:val="28"/>
          <w:lang w:val="kk-KZ"/>
        </w:rPr>
        <w:t>1990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17"/>
          <w:sz w:val="28"/>
          <w:szCs w:val="28"/>
          <w:lang w:val="kk-KZ"/>
        </w:rPr>
        <w:t xml:space="preserve"> 1937</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4"/>
          <w:sz w:val="28"/>
          <w:szCs w:val="28"/>
          <w:lang w:val="kk-KZ"/>
        </w:rPr>
        <w:t xml:space="preserve"> 1945</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10"/>
          <w:sz w:val="28"/>
          <w:szCs w:val="28"/>
          <w:lang w:val="kk-KZ"/>
        </w:rPr>
        <w:t>1928</w:t>
      </w:r>
    </w:p>
    <w:p w:rsidR="00A30AB0" w:rsidRPr="005B7E6F" w:rsidRDefault="00A30AB0" w:rsidP="006B2DE1">
      <w:pPr>
        <w:autoSpaceDE w:val="0"/>
        <w:autoSpaceDN w:val="0"/>
        <w:adjustRightInd w:val="0"/>
        <w:spacing w:after="0" w:line="240" w:lineRule="auto"/>
        <w:jc w:val="both"/>
        <w:rPr>
          <w:rFonts w:ascii="Times New Roman" w:hAnsi="Times New Roman"/>
          <w:spacing w:val="19"/>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19"/>
          <w:sz w:val="28"/>
          <w:szCs w:val="28"/>
          <w:lang w:val="kk-KZ"/>
        </w:rPr>
        <w:t>2000</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0"/>
          <w:sz w:val="28"/>
          <w:szCs w:val="28"/>
          <w:lang w:val="kk-KZ"/>
        </w:rPr>
        <w:t>112</w:t>
      </w:r>
      <w:r w:rsidRPr="005B7E6F">
        <w:rPr>
          <w:rFonts w:ascii="Times New Roman" w:hAnsi="Times New Roman"/>
          <w:spacing w:val="10"/>
          <w:sz w:val="28"/>
          <w:szCs w:val="28"/>
          <w:lang w:val="sr-Cyrl-CS"/>
        </w:rPr>
        <w:t>.Қазақ халқының ұлы тәл</w:t>
      </w:r>
      <w:r w:rsidRPr="005B7E6F">
        <w:rPr>
          <w:rFonts w:ascii="Times New Roman" w:hAnsi="Times New Roman"/>
          <w:spacing w:val="10"/>
          <w:sz w:val="28"/>
          <w:szCs w:val="28"/>
          <w:lang w:val="kk-KZ"/>
        </w:rPr>
        <w:t>i</w:t>
      </w:r>
      <w:r w:rsidRPr="005B7E6F">
        <w:rPr>
          <w:rFonts w:ascii="Times New Roman" w:hAnsi="Times New Roman"/>
          <w:spacing w:val="10"/>
          <w:sz w:val="28"/>
          <w:szCs w:val="28"/>
          <w:lang w:val="sr-Cyrl-CS"/>
        </w:rPr>
        <w:t>мгер</w:t>
      </w:r>
      <w:r w:rsidRPr="005B7E6F">
        <w:rPr>
          <w:rFonts w:ascii="Times New Roman" w:hAnsi="Times New Roman"/>
          <w:spacing w:val="10"/>
          <w:sz w:val="28"/>
          <w:szCs w:val="28"/>
          <w:lang w:val="kk-KZ"/>
        </w:rPr>
        <w:t>i</w:t>
      </w:r>
      <w:r w:rsidRPr="005B7E6F">
        <w:rPr>
          <w:rFonts w:ascii="Times New Roman" w:hAnsi="Times New Roman"/>
          <w:spacing w:val="10"/>
          <w:sz w:val="28"/>
          <w:szCs w:val="28"/>
          <w:lang w:val="sr-Cyrl-CS"/>
        </w:rPr>
        <w:t xml:space="preserve"> М.Жұмабаев  </w:t>
      </w:r>
      <w:r w:rsidRPr="005B7E6F">
        <w:rPr>
          <w:rFonts w:ascii="Times New Roman" w:hAnsi="Times New Roman"/>
          <w:spacing w:val="14"/>
          <w:sz w:val="28"/>
          <w:szCs w:val="28"/>
          <w:lang w:val="sr-Cyrl-CS"/>
        </w:rPr>
        <w:t>ұлттық тәрбие туралы қандай еңбег</w:t>
      </w:r>
      <w:r w:rsidRPr="005B7E6F">
        <w:rPr>
          <w:rFonts w:ascii="Times New Roman" w:hAnsi="Times New Roman"/>
          <w:spacing w:val="14"/>
          <w:sz w:val="28"/>
          <w:szCs w:val="28"/>
          <w:lang w:val="kk-KZ"/>
        </w:rPr>
        <w:t>i</w:t>
      </w:r>
      <w:r w:rsidRPr="005B7E6F">
        <w:rPr>
          <w:rFonts w:ascii="Times New Roman" w:hAnsi="Times New Roman"/>
          <w:spacing w:val="14"/>
          <w:sz w:val="28"/>
          <w:szCs w:val="28"/>
          <w:lang w:val="sr-Cyrl-CS"/>
        </w:rPr>
        <w:t>нде айтқан?</w:t>
      </w:r>
    </w:p>
    <w:p w:rsidR="00A30AB0" w:rsidRPr="007D45E3" w:rsidRDefault="00A30AB0" w:rsidP="006B2DE1">
      <w:pPr>
        <w:autoSpaceDE w:val="0"/>
        <w:autoSpaceDN w:val="0"/>
        <w:adjustRightInd w:val="0"/>
        <w:spacing w:after="0" w:line="240" w:lineRule="auto"/>
        <w:jc w:val="both"/>
        <w:rPr>
          <w:rFonts w:ascii="Times New Roman" w:hAnsi="Times New Roman"/>
          <w:sz w:val="28"/>
          <w:szCs w:val="28"/>
          <w:lang w:val="kk-KZ"/>
        </w:rPr>
      </w:pPr>
      <w:r w:rsidRPr="007D45E3">
        <w:rPr>
          <w:rFonts w:ascii="Times New Roman" w:hAnsi="Times New Roman"/>
          <w:sz w:val="28"/>
          <w:szCs w:val="28"/>
          <w:lang w:val="kk-KZ"/>
        </w:rPr>
        <w:t xml:space="preserve">а) </w:t>
      </w:r>
      <w:r w:rsidRPr="005B7E6F">
        <w:rPr>
          <w:rFonts w:ascii="Times New Roman" w:hAnsi="Times New Roman"/>
          <w:spacing w:val="10"/>
          <w:sz w:val="28"/>
          <w:szCs w:val="28"/>
          <w:lang w:val="kk-KZ"/>
        </w:rPr>
        <w:t>«Қазақ халық әдебиетi»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13"/>
          <w:sz w:val="28"/>
          <w:szCs w:val="28"/>
          <w:lang w:val="kk-KZ"/>
        </w:rPr>
        <w:t xml:space="preserve"> «Ересектер үшiн әлiппе»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15"/>
          <w:sz w:val="28"/>
          <w:szCs w:val="28"/>
          <w:lang w:val="kk-KZ"/>
        </w:rPr>
        <w:t xml:space="preserve"> «Сауаттылыққа оқыту»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14"/>
          <w:sz w:val="28"/>
          <w:szCs w:val="28"/>
          <w:lang w:val="kk-KZ"/>
        </w:rPr>
        <w:t>Бастауыш кластағы ана тiлi»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w:t>
      </w:r>
      <w:r w:rsidRPr="005B7E6F">
        <w:rPr>
          <w:rFonts w:ascii="Times New Roman" w:hAnsi="Times New Roman"/>
          <w:spacing w:val="17"/>
          <w:sz w:val="28"/>
          <w:szCs w:val="28"/>
          <w:lang w:val="kk-KZ"/>
        </w:rPr>
        <w:t xml:space="preserve"> </w:t>
      </w:r>
      <w:r w:rsidRPr="002B7E74">
        <w:rPr>
          <w:rFonts w:ascii="Times New Roman" w:hAnsi="Times New Roman"/>
          <w:sz w:val="28"/>
          <w:szCs w:val="28"/>
          <w:lang w:val="kk-KZ"/>
        </w:rPr>
        <w:t>«</w:t>
      </w:r>
      <w:r w:rsidRPr="005B7E6F">
        <w:rPr>
          <w:rFonts w:ascii="Times New Roman" w:hAnsi="Times New Roman"/>
          <w:spacing w:val="12"/>
          <w:sz w:val="28"/>
          <w:szCs w:val="28"/>
          <w:lang w:val="kk-KZ"/>
        </w:rPr>
        <w:t>Педагогика»</w:t>
      </w:r>
    </w:p>
    <w:p w:rsidR="00A30AB0" w:rsidRPr="005B7E6F" w:rsidRDefault="00A30AB0" w:rsidP="006B2DE1">
      <w:pPr>
        <w:autoSpaceDE w:val="0"/>
        <w:autoSpaceDN w:val="0"/>
        <w:adjustRightInd w:val="0"/>
        <w:spacing w:after="0" w:line="240" w:lineRule="auto"/>
        <w:jc w:val="both"/>
        <w:rPr>
          <w:rFonts w:ascii="Times New Roman" w:hAnsi="Times New Roman"/>
          <w:spacing w:val="1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 xml:space="preserve">113.М. Жұмабаевтың "Педагогика" атты оқу құралында тәрбиенiң қандай түрлерi көрсетiлген? </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9"/>
          <w:sz w:val="28"/>
          <w:szCs w:val="28"/>
          <w:lang w:val="kk-KZ"/>
        </w:rPr>
        <w:t xml:space="preserve">Дене тәрбиесi, </w:t>
      </w:r>
      <w:r w:rsidRPr="005B7E6F">
        <w:rPr>
          <w:rFonts w:ascii="Times New Roman" w:hAnsi="Times New Roman"/>
          <w:spacing w:val="12"/>
          <w:sz w:val="28"/>
          <w:szCs w:val="28"/>
          <w:lang w:val="kk-KZ"/>
        </w:rPr>
        <w:t xml:space="preserve">ақыл тәрбиесi, сұлулық тәрбиесi, </w:t>
      </w:r>
      <w:r w:rsidRPr="005B7E6F">
        <w:rPr>
          <w:rFonts w:ascii="Times New Roman" w:hAnsi="Times New Roman"/>
          <w:spacing w:val="14"/>
          <w:sz w:val="28"/>
          <w:szCs w:val="28"/>
          <w:lang w:val="kk-KZ"/>
        </w:rPr>
        <w:t>құлық тәрбиесi</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kk-KZ"/>
        </w:rPr>
        <w:t>б) Экологиялық тәрбие, отансүйгіштік тәрбие, экономикалық тәрбие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Құқықтық тәрбие, еңбек тәрбиесі, адамгершілік тәрбиесі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Гуманистік тәрбие, имандылық тәрбиесі, саяси тәрбие</w:t>
      </w:r>
      <w:r w:rsidRPr="005B7E6F">
        <w:rPr>
          <w:rFonts w:ascii="Times New Roman" w:hAnsi="Times New Roman"/>
          <w:spacing w:val="-7"/>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үлгі-өнеге, қоғамдық пікір, әңгіме, түсіндіру, пікірталас  </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6"/>
          <w:sz w:val="28"/>
          <w:szCs w:val="28"/>
          <w:lang w:val="kk-KZ"/>
        </w:rPr>
        <w:t>114."Қирағат" атты оқу құралының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w:t>
      </w:r>
      <w:r w:rsidRPr="005B7E6F">
        <w:rPr>
          <w:rFonts w:ascii="Times New Roman" w:hAnsi="Times New Roman"/>
          <w:spacing w:val="13"/>
          <w:sz w:val="28"/>
          <w:szCs w:val="28"/>
          <w:lang w:val="kk-KZ"/>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w:t>
      </w:r>
      <w:r w:rsidRPr="005B7E6F">
        <w:rPr>
          <w:rFonts w:ascii="Times New Roman" w:hAnsi="Times New Roman"/>
          <w:spacing w:val="13"/>
          <w:sz w:val="28"/>
          <w:szCs w:val="28"/>
          <w:lang w:val="kk-KZ"/>
        </w:rPr>
        <w:t xml:space="preserve"> </w:t>
      </w:r>
      <w:r w:rsidRPr="005B7E6F">
        <w:rPr>
          <w:rFonts w:ascii="Times New Roman" w:hAnsi="Times New Roman"/>
          <w:spacing w:val="12"/>
          <w:sz w:val="28"/>
          <w:szCs w:val="28"/>
          <w:lang w:val="kk-KZ"/>
        </w:rPr>
        <w:t>М.Дулатов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14"/>
          <w:sz w:val="28"/>
          <w:szCs w:val="28"/>
          <w:lang w:val="kk-KZ"/>
        </w:rPr>
        <w:t xml:space="preserve"> 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16"/>
          <w:sz w:val="28"/>
          <w:szCs w:val="28"/>
          <w:lang w:val="kk-KZ"/>
        </w:rPr>
        <w:t>Н.А.Ильминский</w:t>
      </w:r>
    </w:p>
    <w:p w:rsidR="00A30AB0" w:rsidRPr="005B7E6F" w:rsidRDefault="00A30AB0" w:rsidP="006B2DE1">
      <w:pPr>
        <w:autoSpaceDE w:val="0"/>
        <w:autoSpaceDN w:val="0"/>
        <w:adjustRightInd w:val="0"/>
        <w:spacing w:after="0" w:line="240" w:lineRule="auto"/>
        <w:jc w:val="both"/>
        <w:rPr>
          <w:rFonts w:ascii="Times New Roman" w:hAnsi="Times New Roman"/>
          <w:spacing w:val="8"/>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8"/>
          <w:sz w:val="28"/>
          <w:szCs w:val="28"/>
          <w:lang w:val="kk-KZ"/>
        </w:rPr>
        <w:t>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7"/>
          <w:sz w:val="28"/>
          <w:szCs w:val="28"/>
          <w:lang w:val="kk-KZ"/>
        </w:rPr>
        <w:t>115.Жастық шақтың үш типiне сипаттама берген</w:t>
      </w:r>
      <w:r w:rsidRPr="005B7E6F">
        <w:rPr>
          <w:rFonts w:ascii="Times New Roman" w:hAnsi="Times New Roman"/>
          <w:sz w:val="28"/>
          <w:szCs w:val="28"/>
          <w:lang w:val="kk-KZ"/>
        </w:rPr>
        <w:t xml:space="preserve"> </w:t>
      </w:r>
      <w:r w:rsidRPr="005B7E6F">
        <w:rPr>
          <w:rFonts w:ascii="Times New Roman" w:hAnsi="Times New Roman"/>
          <w:spacing w:val="2"/>
          <w:sz w:val="28"/>
          <w:szCs w:val="28"/>
          <w:lang w:val="kk-KZ"/>
        </w:rPr>
        <w:t>акын</w:t>
      </w:r>
      <w:r w:rsidRPr="005B7E6F">
        <w:rPr>
          <w:rFonts w:ascii="Times New Roman" w:hAnsi="Times New Roman"/>
          <w:sz w:val="28"/>
          <w:szCs w:val="28"/>
          <w:lang w:val="sr-Cyrl-CS"/>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pacing w:val="-2"/>
          <w:sz w:val="28"/>
          <w:szCs w:val="28"/>
          <w:lang w:val="kk-KZ"/>
        </w:rPr>
        <w:t>Жиембет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1"/>
          <w:sz w:val="28"/>
          <w:szCs w:val="28"/>
          <w:lang w:val="kk-KZ"/>
        </w:rPr>
        <w:t xml:space="preserve"> Хорезми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2"/>
          <w:sz w:val="28"/>
          <w:szCs w:val="28"/>
          <w:lang w:val="kk-KZ"/>
        </w:rPr>
        <w:t xml:space="preserve"> </w:t>
      </w:r>
      <w:r w:rsidRPr="005B7E6F">
        <w:rPr>
          <w:rFonts w:ascii="Times New Roman" w:hAnsi="Times New Roman"/>
          <w:sz w:val="28"/>
          <w:szCs w:val="28"/>
          <w:lang w:val="kk-KZ"/>
        </w:rPr>
        <w:t>Шал-ақын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2"/>
          <w:sz w:val="28"/>
          <w:szCs w:val="28"/>
          <w:lang w:val="kk-KZ"/>
        </w:rPr>
        <w:t>Шалкиiз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Ақтамберді</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pacing w:val="6"/>
          <w:sz w:val="28"/>
          <w:szCs w:val="28"/>
          <w:lang w:val="kk-KZ"/>
        </w:rPr>
        <w:t>116.Өтiрiкшiлердi, жалқауларды, мақтаншақтарды</w:t>
      </w:r>
      <w:r w:rsidRPr="005B7E6F">
        <w:rPr>
          <w:rFonts w:ascii="Times New Roman" w:hAnsi="Times New Roman"/>
          <w:sz w:val="28"/>
          <w:szCs w:val="28"/>
          <w:lang w:val="kk-KZ"/>
        </w:rPr>
        <w:t xml:space="preserve"> </w:t>
      </w:r>
      <w:r w:rsidRPr="005B7E6F">
        <w:rPr>
          <w:rFonts w:ascii="Times New Roman" w:hAnsi="Times New Roman"/>
          <w:spacing w:val="2"/>
          <w:sz w:val="28"/>
          <w:szCs w:val="28"/>
          <w:lang w:val="kk-KZ"/>
        </w:rPr>
        <w:t xml:space="preserve">сынаған ақын-жырау: </w:t>
      </w:r>
    </w:p>
    <w:p w:rsidR="00A30AB0"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w:t>
      </w:r>
      <w:r w:rsidRPr="005B7E6F">
        <w:rPr>
          <w:rFonts w:ascii="Times New Roman" w:hAnsi="Times New Roman"/>
          <w:spacing w:val="-6"/>
          <w:sz w:val="28"/>
          <w:szCs w:val="28"/>
          <w:lang w:val="kk-KZ"/>
        </w:rPr>
        <w:t>Қазтуған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pacing w:val="7"/>
          <w:sz w:val="28"/>
          <w:szCs w:val="28"/>
          <w:lang w:val="kk-KZ"/>
        </w:rPr>
        <w:t xml:space="preserve"> Асан - Қайғы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pacing w:val="-2"/>
          <w:sz w:val="28"/>
          <w:szCs w:val="28"/>
          <w:lang w:val="kk-KZ"/>
        </w:rPr>
        <w:t xml:space="preserve"> Бұхар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г) </w:t>
      </w:r>
      <w:r w:rsidRPr="005B7E6F">
        <w:rPr>
          <w:rFonts w:ascii="Times New Roman" w:hAnsi="Times New Roman"/>
          <w:spacing w:val="-7"/>
          <w:sz w:val="28"/>
          <w:szCs w:val="28"/>
          <w:lang w:val="kk-KZ"/>
        </w:rPr>
        <w:t xml:space="preserve"> </w:t>
      </w:r>
      <w:r w:rsidRPr="005B7E6F">
        <w:rPr>
          <w:rFonts w:ascii="Times New Roman" w:hAnsi="Times New Roman"/>
          <w:spacing w:val="1"/>
          <w:sz w:val="28"/>
          <w:szCs w:val="28"/>
          <w:lang w:val="kk-KZ"/>
        </w:rPr>
        <w:t>Шалкиiз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kk-KZ"/>
        </w:rPr>
        <w:t xml:space="preserve">д)  </w:t>
      </w:r>
      <w:r w:rsidRPr="005B7E6F">
        <w:rPr>
          <w:rFonts w:ascii="Times New Roman" w:hAnsi="Times New Roman"/>
          <w:spacing w:val="-6"/>
          <w:sz w:val="28"/>
          <w:szCs w:val="28"/>
          <w:lang w:val="kk-KZ"/>
        </w:rPr>
        <w:t>Жиембет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117.М.Жұмабаевтың </w:t>
      </w:r>
      <w:r w:rsidRPr="005B7E6F">
        <w:rPr>
          <w:rFonts w:ascii="Times New Roman" w:hAnsi="Times New Roman"/>
          <w:spacing w:val="4"/>
          <w:sz w:val="28"/>
          <w:szCs w:val="28"/>
          <w:lang w:val="sr-Cyrl-CS"/>
        </w:rPr>
        <w:t xml:space="preserve">"Педагогика" атты </w:t>
      </w:r>
      <w:r w:rsidRPr="005B7E6F">
        <w:rPr>
          <w:rFonts w:ascii="Times New Roman" w:hAnsi="Times New Roman"/>
          <w:sz w:val="28"/>
          <w:szCs w:val="28"/>
          <w:lang w:val="sr-Cyrl-CS"/>
        </w:rPr>
        <w:t>оқулығының маңыздылығы неде?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Ғылыми педагогиканың негiзiн ұлттық тәрбиемен, халықтың мiнез- құлқымен байланыстыра бiлгендiгiнде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б) Алғаш рет ғылыми педагогиканың қазақ тiлiнде жазылуында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Қазақша педагогикалық терминдерді  қолдана білгендігінде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г) Ғылыми педагогиканы төрт тәрбие түрінің</w:t>
      </w:r>
      <w:r w:rsidRPr="005B7E6F">
        <w:rPr>
          <w:rFonts w:ascii="Times New Roman" w:hAnsi="Times New Roman"/>
          <w:spacing w:val="-7"/>
          <w:sz w:val="28"/>
          <w:szCs w:val="28"/>
          <w:lang w:val="kk-KZ"/>
        </w:rPr>
        <w:t xml:space="preserve"> ерекшеліктерін ескере отырып негіздей білгендігінде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 Педагогика ғылымын психология ғылымымен байланыстыра отырып, қарастыра білгендігінде</w:t>
      </w: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118. </w:t>
      </w:r>
      <w:r w:rsidRPr="005B7E6F">
        <w:rPr>
          <w:rFonts w:ascii="Times New Roman" w:hAnsi="Times New Roman"/>
          <w:sz w:val="28"/>
          <w:szCs w:val="28"/>
          <w:lang w:val="kk-KZ"/>
        </w:rPr>
        <w:t>Қазақстанда педагогика ғылыми қалыптаса бастады: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XX  ғасырдың басындағы қазақ ағартушылары еңбектерінде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XV ғасырдағы қазақ халық педагогикасы мұраларыда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XVI ғасырдағы ақын-жыраулар поэзиясында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XIX ғасырдағы  қазақ ағартушы-педагогтарының идеяларында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XX  ғасырдың 20-30 жылдарында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119. Қазақстандық педагог-ғалым,  педагогика тарихы,  психология, этнопедагогика салаларында фундаментальді еңбектердің авторы: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С.А.Ұзақбаева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Қ.Б.Жарықбаев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Қ.Бержанов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Н.Д.Хмель</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Р.Г. Лемберг</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120.Тұтас педагогикалық процестің теориялық негіздерін зерттеді: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 а)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Н.Д.Хмель</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Г.А.Уманов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121. Еңбек тәрбиесі және кәсіптік білім беру мәселелерін зерттеген қазақстандық ғалым-педагог:</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Қ. 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С.А.Узақбаева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А.П.Сейтешев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Т.Тәжібаев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122. Қазақстанда педагогика саласында ғылыми-зерттеулер жүргізетін арнайы  ғылыми-зерттеу мекемесі: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 «Дарын» мектептері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w:t>
      </w:r>
      <w:r w:rsidRPr="002B7E74">
        <w:rPr>
          <w:rFonts w:ascii="Times New Roman" w:hAnsi="Times New Roman"/>
          <w:sz w:val="28"/>
          <w:szCs w:val="28"/>
          <w:lang w:val="ru-MO"/>
        </w:rPr>
        <w:t xml:space="preserve"> </w:t>
      </w:r>
      <w:r w:rsidRPr="005B7E6F">
        <w:rPr>
          <w:rFonts w:ascii="Times New Roman" w:hAnsi="Times New Roman"/>
          <w:sz w:val="28"/>
          <w:szCs w:val="28"/>
          <w:lang w:val="ru-MO"/>
        </w:rPr>
        <w:t>Ы.Алтынсарын атындағы Қазақ білім академиясы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Назарбаев интелдлектуалдық мектептері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Қазақ-түрк лицейлері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Абай атындағы Қазақ Ұлттық педагогикалық университеті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123.</w:t>
      </w:r>
      <w:r>
        <w:rPr>
          <w:rFonts w:ascii="Times New Roman" w:hAnsi="Times New Roman"/>
          <w:sz w:val="28"/>
          <w:szCs w:val="28"/>
          <w:lang w:val="ru-MO"/>
        </w:rPr>
        <w:t xml:space="preserve"> </w:t>
      </w:r>
      <w:r w:rsidRPr="005B7E6F">
        <w:rPr>
          <w:rFonts w:ascii="Times New Roman" w:hAnsi="Times New Roman"/>
          <w:sz w:val="28"/>
          <w:szCs w:val="28"/>
          <w:lang w:val="ru-MO"/>
        </w:rPr>
        <w:t>Қазақстанның педогогикалық ой-пікірі дамуының 1 -кезеңіңдегі ойшыл-ғалымдар: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Ж. Баласағұн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kk-KZ"/>
        </w:rPr>
        <w:t xml:space="preserve"> </w:t>
      </w:r>
      <w:r w:rsidRPr="005B7E6F">
        <w:rPr>
          <w:rFonts w:ascii="Times New Roman" w:hAnsi="Times New Roman"/>
          <w:sz w:val="28"/>
          <w:szCs w:val="28"/>
          <w:lang w:val="ru-MO"/>
        </w:rPr>
        <w:t>А. Иүгнеки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М. Қашғари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Әл-Фараби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124. Қазiргi кезде халық педагогикасын қайта жаңғыртып үйренудiң идеясын түсiндiрудiң, тәжiрибесiн тарату керектiгiнiң себебiн түсiндiр: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Барлық жауабы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Халықтың өзiндiк санасының өсуi үш</w:t>
      </w:r>
      <w:r w:rsidRPr="005B7E6F">
        <w:rPr>
          <w:rFonts w:ascii="Times New Roman" w:hAnsi="Times New Roman"/>
          <w:sz w:val="28"/>
          <w:szCs w:val="28"/>
          <w:lang w:val="es-MX"/>
        </w:rPr>
        <w:t>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Ұлттық мәдениеттiң өркендеуi үш</w:t>
      </w:r>
      <w:r w:rsidRPr="005B7E6F">
        <w:rPr>
          <w:rFonts w:ascii="Times New Roman" w:hAnsi="Times New Roman"/>
          <w:sz w:val="28"/>
          <w:szCs w:val="28"/>
          <w:lang w:val="es-MX"/>
        </w:rPr>
        <w:t>i</w:t>
      </w:r>
      <w:r w:rsidRPr="005B7E6F">
        <w:rPr>
          <w:rFonts w:ascii="Times New Roman" w:hAnsi="Times New Roman"/>
          <w:sz w:val="28"/>
          <w:szCs w:val="28"/>
          <w:lang w:val="sr-Cyrl-CS"/>
        </w:rPr>
        <w:t>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Ұлттық мектептiң жаңа моделiн жасаудың қажеттiлiгi үшiн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Этномәдениеттiк қажеттiлiктiң өсуi және ол туралы бiлiм алуға жағдай жасаудың қажеттiлiгi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125. Халықтық тәрбиенiң мақсаты: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Жоғары мәдениеттi жеке тұлғаны қалыптастыру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Жан-жақты және үйлесімді дамыған тұлғаны қалыптастыру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Еңбекқорлыққа, бауырмалдыққа,азаматтыққа тәрбиелеу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«Сегіз қырлы, бір сырлы», жетілген, толық адамды тәрбиелеу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Көпмәдениетті жеке тұлғаны тәрбиелеу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126. Этнопедагогиканың қызметi: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Тәрбиенiң халықтық құралдарын зерттеу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Халықтың салт – дәстүрлерiн, әдет – ғұрыптарын үйрену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Фольклордағы тәрбие идеяларын зерттеу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Тәрбие әдiстерiн зерттеу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Халықтың педагогикалық құнды мұраларын насихаттау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127. «Халық педагогикасының ауыз әдебиетiндегi көрiнiсi» атты оқу құралының авторы кiм?</w:t>
      </w:r>
    </w:p>
    <w:p w:rsidR="00A30AB0"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а) </w:t>
      </w:r>
      <w:r w:rsidRPr="005B7E6F">
        <w:rPr>
          <w:rFonts w:ascii="Times New Roman" w:hAnsi="Times New Roman"/>
          <w:sz w:val="28"/>
          <w:szCs w:val="28"/>
        </w:rPr>
        <w:t>Жарықбаев Қ.</w:t>
      </w:r>
    </w:p>
    <w:p w:rsidR="00A30AB0" w:rsidRPr="0037273C"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Қалиев</w:t>
      </w:r>
      <w:r>
        <w:rPr>
          <w:rFonts w:ascii="Times New Roman" w:hAnsi="Times New Roman"/>
          <w:sz w:val="28"/>
          <w:szCs w:val="28"/>
          <w:lang w:val="sr-Cyrl-CS"/>
        </w:rPr>
        <w:t xml:space="preserve"> 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в) </w:t>
      </w:r>
      <w:r w:rsidRPr="005B7E6F">
        <w:rPr>
          <w:rFonts w:ascii="Times New Roman" w:hAnsi="Times New Roman"/>
          <w:sz w:val="28"/>
          <w:szCs w:val="28"/>
        </w:rPr>
        <w:t xml:space="preserve">Адамбаев Б.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z w:val="28"/>
          <w:szCs w:val="28"/>
        </w:rPr>
        <w:t>Ұзақбаева 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Бержанов 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128. «Этнопедагогика» терминiн педагогикалық еңбектерде алғаш рет қолданған кiм?</w:t>
      </w:r>
    </w:p>
    <w:p w:rsidR="00A30AB0"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Гашимов 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Виноградов Ю.</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Pr>
          <w:rFonts w:ascii="Times New Roman" w:hAnsi="Times New Roman"/>
          <w:sz w:val="28"/>
          <w:szCs w:val="28"/>
          <w:lang w:val="kk-KZ"/>
        </w:rPr>
        <w:t>Волков 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г)</w:t>
      </w:r>
      <w:r w:rsidRPr="005B7E6F">
        <w:rPr>
          <w:rFonts w:ascii="Times New Roman" w:hAnsi="Times New Roman"/>
          <w:sz w:val="28"/>
          <w:szCs w:val="28"/>
          <w:lang w:val="kk-KZ"/>
        </w:rPr>
        <w:t xml:space="preserve"> Измайлов Э.</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Жарықбаев 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129. Халық педагогикасының құралдары: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алық музыка шығармашылығы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ұлттық ойындар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салт-дәстүрлер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г)</w:t>
      </w:r>
      <w:r w:rsidRPr="005B7E6F">
        <w:rPr>
          <w:rFonts w:ascii="Times New Roman" w:hAnsi="Times New Roman"/>
          <w:sz w:val="28"/>
          <w:szCs w:val="28"/>
          <w:lang w:val="kk-KZ"/>
        </w:rPr>
        <w:t xml:space="preserve">  барлық жауаптары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халық  ауыз шығармашылығы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130.Халық педагогикасындағы тәрбие әдiстерi: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rPr>
        <w:t>үйрету, жаттығу, суретпен бейнелеу, мадақтау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өсиет сөздер, жеке бастың үлгiсi, кiтаппен жұмыс жасау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в) </w:t>
      </w:r>
      <w:r w:rsidRPr="005B7E6F">
        <w:rPr>
          <w:rFonts w:ascii="Times New Roman" w:hAnsi="Times New Roman"/>
          <w:sz w:val="28"/>
          <w:szCs w:val="28"/>
        </w:rPr>
        <w:t>әңгiме, лекция, пiкiр-талас, үлгi-өнеге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z w:val="28"/>
          <w:szCs w:val="28"/>
        </w:rPr>
        <w:t>демонстрациялау, жарыс, мадақтау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үйрету, өсиет сөздер, өтiнiш айту, бата беру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131. Жалпы бiлiм беретiн мектептердегi оқу-тәрбие процестерiнiң, сыныптан  тыс жұмыстарының өзiндік ұлттық ерекшелiктерiн айқындайтын, қазақ халық педагогикасының тәлiм-тәрбие принциптерiне негiзделген бағдарлама: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«Атамекен» бағдарламасы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«Елiм - ай» бағдарламасы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«Әдеп»   атты  арнайы курс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«Халық салт-дәстүрлерi» атты арнайы курс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Этномәдени  бiлiм беру тұжырымдамасы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132. Жұмбақтар баланың ойын дамытуға, әртүрлi заттар мен құбылыстардың түйiнiн шеше бiлуге үйрету үшiн керек, сондықтан оның негiзi мақсаты: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Дене тәрбиесi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Ақыл – ой тәрбиесi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Эстетикалық тәрбие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Адамгершiлiк тәрбиес</w:t>
      </w:r>
      <w:r w:rsidRPr="005B7E6F">
        <w:rPr>
          <w:rFonts w:ascii="Times New Roman" w:hAnsi="Times New Roman"/>
          <w:sz w:val="28"/>
          <w:szCs w:val="28"/>
          <w:lang w:val="es-MX"/>
        </w:rPr>
        <w:t>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Еңбек тәрбиесi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133. Әр халықтың өзіне тән мінез-құлық ерекшеліктері қалай аталады?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Қонақжайлылық және еңбексүйгiшт</w:t>
      </w:r>
      <w:r w:rsidRPr="005B7E6F">
        <w:rPr>
          <w:rFonts w:ascii="Times New Roman" w:hAnsi="Times New Roman"/>
          <w:sz w:val="28"/>
          <w:szCs w:val="28"/>
          <w:lang w:val="es-MX"/>
        </w:rPr>
        <w:t>i</w:t>
      </w:r>
      <w:r w:rsidRPr="005B7E6F">
        <w:rPr>
          <w:rFonts w:ascii="Times New Roman" w:hAnsi="Times New Roman"/>
          <w:sz w:val="28"/>
          <w:szCs w:val="28"/>
          <w:lang w:val="sr-Cyrl-CS"/>
        </w:rPr>
        <w:t>к</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Бiрдей мiнез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Этникалық мiнез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 xml:space="preserve">г) Жалпы мiнез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Айқын мiнез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134. Халық ауыз әдебиетiнiң қай шығармаларын балалар фольклорына жатқызуға болады?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санамақ, бата беру, мақал-мәтел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ертегi, аңыз-әңгiме, айтыс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жұмбақ, өтiрiк өлең, эпос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ертегi, мақал-мәтел, жаңылтпаш, санамақ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жаңылтпаш, ертегi, жоқтау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135. Балалар тәрбиесiне байланысты салт-дәстүрлер, әдет-ғұрыптар мен рәсiмдер: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Беташар, ат қою, санамақ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Бесiкке салу, тасаттық, тоғыз құмалақ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Шiлдехана, сыңсу, қырқынан шығару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Құрсақ той, шiлдекүзет, бата беру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Ит көйлек кигiзу, тұсау кесу, атқа мiнгiзу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136.Ұлттық ойындар iшiнде оймен келетiн ойындар: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Бес тас, тоғыз құмалақ, санамақ, ауызша есеп</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Жұмбақ, аударыспақ, санамақ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Үш аманат, алтыбақан, ауызша есеп</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Тоғыз құмалақ, үш әдiл, жұмбақ, бәйге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Жұмбақ, көкпар, бес тас, қыз қуу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137.Қазақ халық педагогикасының негiзгi ұғымдарын атаңыз: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Бiлiм, қабілет, дағдылар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Халықтық бiлiм, халықтық тәрбие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z w:val="28"/>
          <w:szCs w:val="28"/>
          <w:lang w:val="kk-KZ"/>
        </w:rPr>
        <w:t>Тәрбие, бiлiм беру, оқыту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Тәрбиелеу, дамыту, жетілдіру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 Этнопедагогика, этнопсихология</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138. </w:t>
      </w:r>
      <w:r w:rsidRPr="005B7E6F">
        <w:rPr>
          <w:rFonts w:ascii="Times New Roman" w:hAnsi="Times New Roman"/>
          <w:sz w:val="28"/>
          <w:szCs w:val="28"/>
          <w:lang w:val="sr-Cyrl-CS"/>
        </w:rPr>
        <w:t>Ы.Алтынсарин өз мектебiнде оқу – тәрбие жұмысын ұйымдастыруда қандай идеяларға сүйендi?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 Бiрыңғай мектеп идеясына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б) Жан-жақты және үйлесімді дамыған жеке тұлғаны қалыптастыру идеясына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в) Дүниежүзiлiк педагогика классиктерiнiң гуманистiк идеяларына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Қоғамдық еңбектi оқытумен байланыстыру идеясына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д) Тәрбиенiң табиғатпен сәйкестiлiк идеясына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139. «Қазақ этнопедагогикасының тарихы» атты оқу құралының авторы кiм?</w:t>
      </w:r>
    </w:p>
    <w:p w:rsidR="00A30AB0"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а)</w:t>
      </w:r>
      <w:r w:rsidRPr="0037273C">
        <w:rPr>
          <w:rFonts w:ascii="Times New Roman" w:hAnsi="Times New Roman"/>
          <w:spacing w:val="1"/>
          <w:sz w:val="28"/>
          <w:szCs w:val="28"/>
          <w:lang w:val="kk-KZ"/>
        </w:rPr>
        <w:t xml:space="preserve"> </w:t>
      </w:r>
      <w:r w:rsidRPr="005B7E6F">
        <w:rPr>
          <w:rFonts w:ascii="Times New Roman" w:hAnsi="Times New Roman"/>
          <w:spacing w:val="1"/>
          <w:sz w:val="28"/>
          <w:szCs w:val="28"/>
          <w:lang w:val="kk-KZ"/>
        </w:rPr>
        <w:t>А.Сембаев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 б) </w:t>
      </w:r>
      <w:r w:rsidRPr="005B7E6F">
        <w:rPr>
          <w:rFonts w:ascii="Times New Roman" w:hAnsi="Times New Roman"/>
          <w:spacing w:val="4"/>
          <w:sz w:val="28"/>
          <w:szCs w:val="28"/>
          <w:lang w:val="kk-KZ"/>
        </w:rPr>
        <w:t>Қ.Жарықбаев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pacing w:val="2"/>
          <w:sz w:val="28"/>
          <w:szCs w:val="28"/>
          <w:lang w:val="kk-KZ"/>
        </w:rPr>
        <w:t>Т.Тәжiбаев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4"/>
          <w:sz w:val="28"/>
          <w:szCs w:val="28"/>
          <w:lang w:val="kk-KZ"/>
        </w:rPr>
        <w:t>С.Қалиев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pacing w:val="2"/>
          <w:sz w:val="28"/>
          <w:szCs w:val="28"/>
          <w:lang w:val="kk-KZ"/>
        </w:rPr>
        <w:t>С.Мұқанов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 xml:space="preserve">140. «Қазақтың тәлiмдiк ой-пiкiр антологиясы» (1-2 </w:t>
      </w:r>
      <w:r w:rsidRPr="005B7E6F">
        <w:rPr>
          <w:rFonts w:ascii="Times New Roman" w:hAnsi="Times New Roman"/>
          <w:spacing w:val="5"/>
          <w:sz w:val="28"/>
          <w:szCs w:val="28"/>
          <w:lang w:val="kk-KZ"/>
        </w:rPr>
        <w:t>кiтаптар) атты оқу құралдарын кiмдер кұрастырған?</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2"/>
          <w:sz w:val="28"/>
          <w:szCs w:val="28"/>
        </w:rPr>
        <w:t>С. Мұқанов, М. Әуезов</w:t>
      </w:r>
      <w:r w:rsidRPr="0037273C">
        <w:rPr>
          <w:rFonts w:ascii="Times New Roman" w:hAnsi="Times New Roman"/>
          <w:spacing w:val="6"/>
          <w:sz w:val="28"/>
          <w:szCs w:val="28"/>
          <w:lang w:val="kk-KZ"/>
        </w:rPr>
        <w:t xml:space="preserve"> </w:t>
      </w:r>
      <w:r w:rsidRPr="005B7E6F">
        <w:rPr>
          <w:rFonts w:ascii="Times New Roman" w:hAnsi="Times New Roman"/>
          <w:spacing w:val="6"/>
          <w:sz w:val="28"/>
          <w:szCs w:val="28"/>
          <w:lang w:val="kk-KZ"/>
        </w:rPr>
        <w:t>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М. Ғабдуллин, С. 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в) </w:t>
      </w:r>
      <w:r w:rsidRPr="005B7E6F">
        <w:rPr>
          <w:rFonts w:ascii="Times New Roman" w:hAnsi="Times New Roman"/>
          <w:spacing w:val="5"/>
          <w:sz w:val="28"/>
          <w:szCs w:val="28"/>
        </w:rPr>
        <w:t>Г. Тәжiбаев, Қ. Бержанов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z w:val="28"/>
          <w:szCs w:val="28"/>
        </w:rPr>
        <w:t>А. Сембаев, С. Сейфуллин</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rPr>
      </w:pPr>
      <w:r w:rsidRPr="005B7E6F">
        <w:rPr>
          <w:rFonts w:ascii="Times New Roman" w:hAnsi="Times New Roman"/>
          <w:sz w:val="28"/>
          <w:szCs w:val="28"/>
          <w:lang w:val="sr-Cyrl-CS"/>
        </w:rPr>
        <w:t xml:space="preserve">д) </w:t>
      </w:r>
      <w:r w:rsidRPr="005B7E6F">
        <w:rPr>
          <w:rFonts w:ascii="Times New Roman" w:hAnsi="Times New Roman"/>
          <w:spacing w:val="6"/>
          <w:sz w:val="28"/>
          <w:szCs w:val="28"/>
          <w:lang w:val="kk-KZ"/>
        </w:rPr>
        <w:t>Жарықбаев, С. Қалиев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r w:rsidRPr="005B7E6F">
        <w:rPr>
          <w:rFonts w:ascii="Times New Roman" w:hAnsi="Times New Roman"/>
          <w:sz w:val="28"/>
          <w:szCs w:val="28"/>
          <w:lang w:val="kk-KZ"/>
        </w:rPr>
        <w:t>141. Қазақстанның   педагогика   тарихының   қалыпта</w:t>
      </w:r>
      <w:r w:rsidRPr="005B7E6F">
        <w:rPr>
          <w:rFonts w:ascii="Times New Roman" w:hAnsi="Times New Roman"/>
          <w:spacing w:val="-2"/>
          <w:sz w:val="28"/>
          <w:szCs w:val="28"/>
          <w:lang w:val="kk-KZ"/>
        </w:rPr>
        <w:t xml:space="preserve">суында  неше кезең бар?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20"/>
          <w:sz w:val="28"/>
          <w:szCs w:val="28"/>
          <w:lang w:val="kk-KZ"/>
        </w:rPr>
        <w:t>3 кезең</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lang w:val="kk-KZ"/>
        </w:rPr>
        <w:t xml:space="preserve">5 кезең </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pacing w:val="-3"/>
          <w:sz w:val="28"/>
          <w:szCs w:val="28"/>
          <w:lang w:val="kk-KZ"/>
        </w:rPr>
        <w:t xml:space="preserve">4 кезең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г) 2 кезең</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д) 4 кезең</w:t>
      </w:r>
    </w:p>
    <w:p w:rsidR="00A30AB0" w:rsidRPr="005B7E6F" w:rsidRDefault="00A30AB0" w:rsidP="006B2DE1">
      <w:pPr>
        <w:autoSpaceDE w:val="0"/>
        <w:autoSpaceDN w:val="0"/>
        <w:adjustRightInd w:val="0"/>
        <w:spacing w:after="0" w:line="240" w:lineRule="auto"/>
        <w:jc w:val="both"/>
        <w:rPr>
          <w:rFonts w:ascii="Times New Roman" w:hAnsi="Times New Roman"/>
          <w:spacing w:val="-7"/>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pacing w:val="5"/>
          <w:sz w:val="28"/>
          <w:szCs w:val="28"/>
          <w:lang w:val="kk-KZ"/>
        </w:rPr>
        <w:t>142</w:t>
      </w:r>
      <w:r w:rsidRPr="005B7E6F">
        <w:rPr>
          <w:rFonts w:ascii="Times New Roman" w:hAnsi="Times New Roman"/>
          <w:spacing w:val="5"/>
          <w:sz w:val="28"/>
          <w:szCs w:val="28"/>
        </w:rPr>
        <w:t xml:space="preserve">. </w:t>
      </w:r>
      <w:r w:rsidRPr="005B7E6F">
        <w:rPr>
          <w:rFonts w:ascii="Times New Roman" w:hAnsi="Times New Roman"/>
          <w:spacing w:val="5"/>
          <w:sz w:val="28"/>
          <w:szCs w:val="28"/>
          <w:lang w:val="kk-KZ"/>
        </w:rPr>
        <w:t>Х.</w:t>
      </w:r>
      <w:r w:rsidRPr="005B7E6F">
        <w:rPr>
          <w:rFonts w:ascii="Times New Roman" w:hAnsi="Times New Roman"/>
          <w:spacing w:val="5"/>
          <w:sz w:val="28"/>
          <w:szCs w:val="28"/>
        </w:rPr>
        <w:t>Досмұхамедов тiл туралы не деген?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6"/>
          <w:sz w:val="28"/>
          <w:szCs w:val="28"/>
          <w:lang w:val="kk-KZ"/>
        </w:rPr>
        <w:t>«</w:t>
      </w:r>
      <w:r w:rsidRPr="005B7E6F">
        <w:rPr>
          <w:rFonts w:ascii="Times New Roman" w:hAnsi="Times New Roman"/>
          <w:spacing w:val="9"/>
          <w:sz w:val="28"/>
          <w:szCs w:val="28"/>
          <w:lang w:val="kk-KZ"/>
        </w:rPr>
        <w:t>Тiл - тәрбие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6"/>
          <w:sz w:val="28"/>
          <w:szCs w:val="28"/>
          <w:lang w:val="kk-KZ"/>
        </w:rPr>
        <w:t>«</w:t>
      </w:r>
      <w:r w:rsidRPr="005B7E6F">
        <w:rPr>
          <w:rFonts w:ascii="Times New Roman" w:hAnsi="Times New Roman"/>
          <w:spacing w:val="11"/>
          <w:sz w:val="28"/>
          <w:szCs w:val="28"/>
          <w:lang w:val="kk-KZ"/>
        </w:rPr>
        <w:t>Тiл - жұрттың жаны»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pacing w:val="6"/>
          <w:sz w:val="28"/>
          <w:szCs w:val="28"/>
          <w:lang w:val="kk-KZ"/>
        </w:rPr>
        <w:t>«</w:t>
      </w:r>
      <w:r w:rsidRPr="005B7E6F">
        <w:rPr>
          <w:rFonts w:ascii="Times New Roman" w:hAnsi="Times New Roman"/>
          <w:spacing w:val="11"/>
          <w:sz w:val="28"/>
          <w:szCs w:val="28"/>
          <w:lang w:val="kk-KZ"/>
        </w:rPr>
        <w:t>Тiл - қатынас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6"/>
          <w:sz w:val="28"/>
          <w:szCs w:val="28"/>
          <w:lang w:val="kk-KZ"/>
        </w:rPr>
        <w:t>«</w:t>
      </w:r>
      <w:r w:rsidRPr="005B7E6F">
        <w:rPr>
          <w:rFonts w:ascii="Times New Roman" w:hAnsi="Times New Roman"/>
          <w:spacing w:val="10"/>
          <w:sz w:val="28"/>
          <w:szCs w:val="28"/>
          <w:lang w:val="kk-KZ"/>
        </w:rPr>
        <w:t>Тiл – iс - әрекет құралы»</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pacing w:val="6"/>
          <w:sz w:val="28"/>
          <w:szCs w:val="28"/>
          <w:lang w:val="kk-KZ"/>
        </w:rPr>
        <w:t>«</w:t>
      </w:r>
      <w:r w:rsidRPr="005B7E6F">
        <w:rPr>
          <w:rFonts w:ascii="Times New Roman" w:hAnsi="Times New Roman"/>
          <w:spacing w:val="10"/>
          <w:sz w:val="28"/>
          <w:szCs w:val="28"/>
          <w:lang w:val="kk-KZ"/>
        </w:rPr>
        <w:t>Тiл – асыл қазына»</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143.Соңы жылдары қазақстандық білім беру жүйесін реформалау бағытында қабылданған директивті құжаттар қатарына кірмейді:</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Қазақстан Республикасының «Білім туралы» Заңы</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z w:val="28"/>
          <w:szCs w:val="28"/>
          <w:lang w:val="kk-KZ"/>
        </w:rPr>
        <w:t>Қазақстан Республикасында 2011-2020 жылдарға арналған білім беруді дамытудың мемлекеттік бағдарламасы</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в) Жалпы білім беретін мектеп туралы ережелер</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Қазақстан Республикасының 2015 жылға дейінгі білім беруді дамыту тұжырымдамасы</w:t>
      </w:r>
    </w:p>
    <w:p w:rsidR="00A30AB0" w:rsidRPr="005B7E6F" w:rsidRDefault="00A30AB0" w:rsidP="006B2DE1">
      <w:pPr>
        <w:autoSpaceDE w:val="0"/>
        <w:autoSpaceDN w:val="0"/>
        <w:adjustRightInd w:val="0"/>
        <w:spacing w:after="0" w:line="240" w:lineRule="auto"/>
        <w:jc w:val="both"/>
        <w:rPr>
          <w:rFonts w:ascii="Times New Roman" w:hAnsi="Times New Roman"/>
          <w:spacing w:val="-3"/>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z w:val="28"/>
          <w:szCs w:val="28"/>
          <w:lang w:val="kk-KZ"/>
        </w:rPr>
        <w:t>Қазақстан Республикасында 12-жылдық білім берудың тұжырымдамасы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144.</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Қоғамдық-саяси, этикалық және белгәілі дәрежеде педагогикалық мәселелерге арналған (ХI ғ.), шығарма, моралдық қағидаттар мен мінез-құлық нормаларының өзін тән кодексі:</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w:t>
      </w:r>
      <w:r w:rsidRPr="005B7E6F">
        <w:rPr>
          <w:rFonts w:ascii="Times New Roman" w:hAnsi="Times New Roman"/>
          <w:sz w:val="28"/>
          <w:szCs w:val="28"/>
          <w:lang w:val="kk-KZ" w:eastAsia="ko-KR"/>
        </w:rPr>
        <w:t>Хибатуил хақайық</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w:t>
      </w:r>
      <w:r w:rsidRPr="005B7E6F">
        <w:rPr>
          <w:rFonts w:ascii="Times New Roman" w:hAnsi="Times New Roman"/>
          <w:sz w:val="28"/>
          <w:szCs w:val="28"/>
          <w:lang w:val="kk-KZ" w:eastAsia="ko-KR"/>
        </w:rPr>
        <w:t>Диуани хикмет</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w:t>
      </w:r>
      <w:r w:rsidRPr="005B7E6F">
        <w:rPr>
          <w:rFonts w:ascii="Times New Roman" w:hAnsi="Times New Roman"/>
          <w:sz w:val="28"/>
          <w:szCs w:val="28"/>
          <w:lang w:val="kk-KZ" w:eastAsia="ko-KR"/>
        </w:rPr>
        <w:t>Құтадғу білік</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«Ди</w:t>
      </w:r>
      <w:r w:rsidRPr="005B7E6F">
        <w:rPr>
          <w:rFonts w:ascii="Times New Roman" w:hAnsi="Times New Roman"/>
          <w:sz w:val="28"/>
          <w:szCs w:val="28"/>
          <w:lang w:val="kk-KZ" w:eastAsia="ko-KR"/>
        </w:rPr>
        <w:t>уан</w:t>
      </w:r>
      <w:r w:rsidRPr="005B7E6F">
        <w:rPr>
          <w:rFonts w:ascii="Times New Roman" w:hAnsi="Times New Roman"/>
          <w:sz w:val="28"/>
          <w:szCs w:val="28"/>
          <w:lang w:eastAsia="ko-KR"/>
        </w:rPr>
        <w:t xml:space="preserve"> лу</w:t>
      </w:r>
      <w:r w:rsidRPr="005B7E6F">
        <w:rPr>
          <w:rFonts w:ascii="Times New Roman" w:hAnsi="Times New Roman"/>
          <w:sz w:val="28"/>
          <w:szCs w:val="28"/>
          <w:lang w:val="kk-KZ" w:eastAsia="ko-KR"/>
        </w:rPr>
        <w:t>ғ</w:t>
      </w:r>
      <w:r w:rsidRPr="005B7E6F">
        <w:rPr>
          <w:rFonts w:ascii="Times New Roman" w:hAnsi="Times New Roman"/>
          <w:sz w:val="28"/>
          <w:szCs w:val="28"/>
          <w:lang w:eastAsia="ko-KR"/>
        </w:rPr>
        <w:t>ат ат турк»</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«Мухаббат-намэ»</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145.«Өсиет-наме» шығармасының авторы: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Бұқар жырау</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Ақтамберді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Шал ақын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Асан Қайғы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Д. Бабатайұлы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146. Қазақстандағы педагогикалық ой-пікір қалыптасуының 2- кезеңіндегі басты ағартушылар: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барлық жауаптар дұрыс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w:t>
      </w:r>
      <w:r w:rsidRPr="005B7E6F">
        <w:rPr>
          <w:rFonts w:ascii="Times New Roman" w:hAnsi="Times New Roman"/>
          <w:sz w:val="28"/>
          <w:szCs w:val="28"/>
        </w:rPr>
        <w:t>)</w:t>
      </w:r>
      <w:r w:rsidRPr="005B7E6F">
        <w:rPr>
          <w:rFonts w:ascii="Times New Roman" w:hAnsi="Times New Roman"/>
          <w:sz w:val="28"/>
          <w:szCs w:val="28"/>
          <w:lang w:val="ru-MO"/>
        </w:rPr>
        <w:t xml:space="preserve"> 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А.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 xml:space="preserve">д) </w:t>
      </w:r>
      <w:r w:rsidRPr="005B7E6F">
        <w:rPr>
          <w:rFonts w:ascii="Times New Roman" w:hAnsi="Times New Roman"/>
          <w:sz w:val="28"/>
          <w:szCs w:val="28"/>
          <w:lang w:val="ru-MO"/>
        </w:rPr>
        <w:t>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147.Ш. Уәлихановтың шығармалары: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«Қара сөздер»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«Жоңғария очерктері», «Мұсылмандар туралы»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«Ана тілі», «Балалар әлемі»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«Қырғыз хрестоматиясы»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«Ересектер үшін әліппе»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rPr>
      </w:pPr>
      <w:r w:rsidRPr="005B7E6F">
        <w:rPr>
          <w:rFonts w:ascii="Times New Roman" w:hAnsi="Times New Roman"/>
          <w:spacing w:val="4"/>
          <w:sz w:val="28"/>
          <w:szCs w:val="28"/>
          <w:lang w:val="kk-KZ"/>
        </w:rPr>
        <w:t>148.</w:t>
      </w:r>
      <w:r w:rsidRPr="005B7E6F">
        <w:rPr>
          <w:rFonts w:ascii="Times New Roman" w:hAnsi="Times New Roman"/>
          <w:spacing w:val="4"/>
          <w:sz w:val="28"/>
          <w:szCs w:val="28"/>
        </w:rPr>
        <w:t>"Кiм жазықты" атты романның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rPr>
      </w:pPr>
      <w:r w:rsidRPr="005B7E6F">
        <w:rPr>
          <w:rFonts w:ascii="Times New Roman" w:hAnsi="Times New Roman"/>
          <w:sz w:val="28"/>
          <w:szCs w:val="28"/>
          <w:lang w:val="sr-Cyrl-CS"/>
        </w:rPr>
        <w:t xml:space="preserve">а) </w:t>
      </w:r>
      <w:r w:rsidRPr="005B7E6F">
        <w:rPr>
          <w:rFonts w:ascii="Times New Roman" w:hAnsi="Times New Roman"/>
          <w:spacing w:val="4"/>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rPr>
      </w:pPr>
      <w:r w:rsidRPr="005B7E6F">
        <w:rPr>
          <w:rFonts w:ascii="Times New Roman" w:hAnsi="Times New Roman"/>
          <w:sz w:val="28"/>
          <w:szCs w:val="28"/>
          <w:lang w:val="sr-Cyrl-CS"/>
        </w:rPr>
        <w:t xml:space="preserve">б) </w:t>
      </w:r>
      <w:r w:rsidRPr="005B7E6F">
        <w:rPr>
          <w:rFonts w:ascii="Times New Roman" w:hAnsi="Times New Roman"/>
          <w:spacing w:val="4"/>
          <w:sz w:val="28"/>
          <w:szCs w:val="28"/>
        </w:rPr>
        <w:t>М. Әуезов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rPr>
      </w:pPr>
      <w:r w:rsidRPr="005B7E6F">
        <w:rPr>
          <w:rFonts w:ascii="Times New Roman" w:hAnsi="Times New Roman"/>
          <w:sz w:val="28"/>
          <w:szCs w:val="28"/>
          <w:lang w:val="sr-Cyrl-CS"/>
        </w:rPr>
        <w:t xml:space="preserve">в) </w:t>
      </w:r>
      <w:r w:rsidRPr="005B7E6F">
        <w:rPr>
          <w:rFonts w:ascii="Times New Roman" w:hAnsi="Times New Roman"/>
          <w:spacing w:val="4"/>
          <w:sz w:val="28"/>
          <w:szCs w:val="28"/>
        </w:rPr>
        <w:t>Ә. Тәжiбаев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rPr>
      </w:pPr>
      <w:r w:rsidRPr="005B7E6F">
        <w:rPr>
          <w:rFonts w:ascii="Times New Roman" w:hAnsi="Times New Roman"/>
          <w:sz w:val="28"/>
          <w:szCs w:val="28"/>
          <w:lang w:val="sr-Cyrl-CS"/>
        </w:rPr>
        <w:t xml:space="preserve">г) </w:t>
      </w:r>
      <w:r w:rsidRPr="005B7E6F">
        <w:rPr>
          <w:rFonts w:ascii="Times New Roman" w:hAnsi="Times New Roman"/>
          <w:spacing w:val="4"/>
          <w:sz w:val="28"/>
          <w:szCs w:val="28"/>
        </w:rPr>
        <w:t>С. Торайғыров</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pacing w:val="4"/>
          <w:sz w:val="28"/>
          <w:szCs w:val="28"/>
        </w:rPr>
        <w:t>С. Сейфулли</w:t>
      </w:r>
      <w:r w:rsidRPr="005B7E6F">
        <w:rPr>
          <w:rFonts w:ascii="Times New Roman" w:hAnsi="Times New Roman"/>
          <w:spacing w:val="4"/>
          <w:sz w:val="28"/>
          <w:szCs w:val="28"/>
          <w:lang w:val="kk-KZ"/>
        </w:rPr>
        <w:t>н</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r w:rsidRPr="005B7E6F">
        <w:rPr>
          <w:rFonts w:ascii="Times New Roman" w:hAnsi="Times New Roman"/>
          <w:spacing w:val="4"/>
          <w:sz w:val="28"/>
          <w:szCs w:val="28"/>
          <w:lang w:val="kk-KZ"/>
        </w:rPr>
        <w:t>149. С.Торайғыровтың "Оқып жүрген жастарға" атты өлеңiнде нендей мәселелер айтылады?</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а)</w:t>
      </w:r>
      <w:r w:rsidRPr="005B7E6F">
        <w:rPr>
          <w:rFonts w:ascii="Times New Roman" w:hAnsi="Times New Roman"/>
          <w:spacing w:val="5"/>
          <w:sz w:val="28"/>
          <w:szCs w:val="28"/>
          <w:lang w:val="kk-KZ"/>
        </w:rPr>
        <w:t xml:space="preserve"> Тұрмыс, бiлiм</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lang w:val="kk-KZ"/>
        </w:rPr>
        <w:t>Өмiр, махаббат</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pacing w:val="5"/>
          <w:sz w:val="28"/>
          <w:szCs w:val="28"/>
          <w:lang w:val="kk-KZ"/>
        </w:rPr>
        <w:t>Оқу, бiлiм, ғылым</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5"/>
          <w:sz w:val="28"/>
          <w:szCs w:val="28"/>
          <w:lang w:val="kk-KZ"/>
        </w:rPr>
        <w:t xml:space="preserve">Адамгершiлiк, сұлулық </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pacing w:val="5"/>
          <w:sz w:val="28"/>
          <w:szCs w:val="28"/>
          <w:lang w:val="kk-KZ"/>
        </w:rPr>
        <w:t xml:space="preserve">Жақсылық пен жамандық </w:t>
      </w:r>
    </w:p>
    <w:p w:rsidR="00A30AB0" w:rsidRPr="005B7E6F" w:rsidRDefault="00A30AB0" w:rsidP="006B2DE1">
      <w:pPr>
        <w:autoSpaceDE w:val="0"/>
        <w:autoSpaceDN w:val="0"/>
        <w:adjustRightInd w:val="0"/>
        <w:spacing w:after="0" w:line="240" w:lineRule="auto"/>
        <w:jc w:val="both"/>
        <w:rPr>
          <w:rFonts w:ascii="Times New Roman" w:hAnsi="Times New Roman"/>
          <w:spacing w:val="4"/>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pacing w:val="5"/>
          <w:sz w:val="28"/>
          <w:szCs w:val="28"/>
          <w:lang w:val="kk-KZ"/>
        </w:rPr>
        <w:t>150. Қазақ  халқының  салт-дәстүрлерiн Қазан  төңкерiсiне   дейiн  кiмдер  зерттеп, жинастырған?</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5"/>
          <w:sz w:val="28"/>
          <w:szCs w:val="28"/>
          <w:lang w:val="kk-KZ"/>
        </w:rPr>
        <w:t>С. Асфандияров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lang w:val="kk-KZ"/>
        </w:rPr>
        <w:t>А. Байтұрсынов,  М. Жұмабаев, Ж. 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в) </w:t>
      </w:r>
      <w:r w:rsidRPr="005B7E6F">
        <w:rPr>
          <w:rFonts w:ascii="Times New Roman" w:hAnsi="Times New Roman"/>
          <w:spacing w:val="5"/>
          <w:sz w:val="28"/>
          <w:szCs w:val="28"/>
          <w:lang w:val="kk-KZ"/>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5"/>
          <w:sz w:val="28"/>
          <w:szCs w:val="28"/>
          <w:lang w:val="kk-KZ"/>
        </w:rPr>
        <w:t>М. Тынышпаев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д) </w:t>
      </w:r>
      <w:r w:rsidRPr="005B7E6F">
        <w:rPr>
          <w:rFonts w:ascii="Times New Roman" w:hAnsi="Times New Roman"/>
          <w:spacing w:val="5"/>
          <w:sz w:val="28"/>
          <w:szCs w:val="28"/>
          <w:lang w:val="kk-KZ"/>
        </w:rPr>
        <w:t>А.Құнанбаев, Ы.Алтынсарин, Ш.Уәлиханов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pacing w:val="5"/>
          <w:sz w:val="28"/>
          <w:szCs w:val="28"/>
          <w:lang w:val="kk-KZ"/>
        </w:rPr>
        <w:t>151.Қазақстанда педагогикалық ой-пiкiр дамуының 3-шi кезеңiн дамытушы ағартушы-педагогтар:</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5"/>
          <w:sz w:val="28"/>
          <w:szCs w:val="28"/>
          <w:lang w:val="kk-KZ"/>
        </w:rPr>
        <w:t>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lang w:val="kk-KZ"/>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5"/>
          <w:sz w:val="28"/>
          <w:szCs w:val="28"/>
          <w:lang w:val="kk-KZ"/>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д)</w:t>
      </w:r>
      <w:r w:rsidRPr="005B7E6F">
        <w:rPr>
          <w:rFonts w:ascii="Times New Roman" w:hAnsi="Times New Roman"/>
          <w:spacing w:val="5"/>
          <w:sz w:val="28"/>
          <w:szCs w:val="28"/>
          <w:lang w:val="kk-KZ"/>
        </w:rPr>
        <w:t xml:space="preserve"> Н. Құлжанова</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2"/>
          <w:sz w:val="28"/>
          <w:szCs w:val="28"/>
          <w:lang w:val="kk-KZ"/>
        </w:rPr>
        <w:t>152.Қазақстанда 20-ғасырдың басында қандай мерзiмдi баспасөздер  шықты?</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pacing w:val="14"/>
          <w:sz w:val="28"/>
          <w:szCs w:val="28"/>
        </w:rPr>
        <w:t>"Дала уалайаты"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lang w:val="kk-KZ"/>
        </w:rPr>
        <w:t>Барлық жауаптар дұрыс</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14"/>
          <w:sz w:val="28"/>
          <w:szCs w:val="28"/>
        </w:rPr>
        <w:t>"Түркiстан уалайаты"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pacing w:val="8"/>
          <w:sz w:val="28"/>
          <w:szCs w:val="28"/>
        </w:rPr>
        <w:t>"Айқап"</w:t>
      </w: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rPr>
      </w:pPr>
      <w:r w:rsidRPr="005B7E6F">
        <w:rPr>
          <w:rFonts w:ascii="Times New Roman" w:hAnsi="Times New Roman"/>
          <w:sz w:val="28"/>
          <w:szCs w:val="28"/>
          <w:lang w:val="sr-Cyrl-CS"/>
        </w:rPr>
        <w:t>д)</w:t>
      </w:r>
      <w:r w:rsidRPr="005B7E6F">
        <w:rPr>
          <w:rFonts w:ascii="Times New Roman" w:hAnsi="Times New Roman"/>
          <w:spacing w:val="13"/>
          <w:sz w:val="28"/>
          <w:szCs w:val="28"/>
          <w:lang w:val="sr-Cyrl-CS"/>
        </w:rPr>
        <w:t xml:space="preserve"> </w:t>
      </w:r>
      <w:r w:rsidRPr="005B7E6F">
        <w:rPr>
          <w:rFonts w:ascii="Times New Roman" w:hAnsi="Times New Roman"/>
          <w:spacing w:val="13"/>
          <w:sz w:val="28"/>
          <w:szCs w:val="28"/>
        </w:rPr>
        <w:t>"Мұғалiм"</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r w:rsidRPr="005B7E6F">
        <w:rPr>
          <w:rFonts w:ascii="Times New Roman" w:hAnsi="Times New Roman"/>
          <w:spacing w:val="5"/>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4"/>
          <w:sz w:val="28"/>
          <w:szCs w:val="28"/>
          <w:lang w:val="kk-KZ"/>
        </w:rPr>
        <w:t>153.Қазақтың мемлекеттiк университетi қай жылы ашылды?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15"/>
          <w:sz w:val="28"/>
          <w:szCs w:val="28"/>
          <w:lang w:val="kk-KZ"/>
        </w:rPr>
        <w:t>1928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14"/>
          <w:sz w:val="28"/>
          <w:szCs w:val="28"/>
          <w:lang w:val="kk-KZ"/>
        </w:rPr>
        <w:t>1917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14"/>
          <w:sz w:val="28"/>
          <w:szCs w:val="28"/>
          <w:lang w:val="kk-KZ"/>
        </w:rPr>
        <w:t>1925 ж.</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15"/>
          <w:sz w:val="28"/>
          <w:szCs w:val="28"/>
          <w:lang w:val="kk-KZ"/>
        </w:rPr>
        <w:t>1940 ж.</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5"/>
          <w:sz w:val="28"/>
          <w:szCs w:val="28"/>
          <w:lang w:val="kk-KZ"/>
        </w:rPr>
        <w:t>1953 ж.</w:t>
      </w:r>
    </w:p>
    <w:p w:rsidR="00A30AB0" w:rsidRPr="005B7E6F" w:rsidRDefault="00A30AB0" w:rsidP="006B2DE1">
      <w:pPr>
        <w:autoSpaceDE w:val="0"/>
        <w:autoSpaceDN w:val="0"/>
        <w:adjustRightInd w:val="0"/>
        <w:spacing w:after="0" w:line="240" w:lineRule="auto"/>
        <w:jc w:val="both"/>
        <w:rPr>
          <w:rFonts w:ascii="Times New Roman" w:hAnsi="Times New Roman"/>
          <w:spacing w:val="13"/>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4"/>
          <w:sz w:val="28"/>
          <w:szCs w:val="28"/>
          <w:lang w:val="kk-KZ"/>
        </w:rPr>
        <w:t xml:space="preserve">154.Тұңғыш қазақ тiлiнде шыққан "Педагогика" </w:t>
      </w:r>
      <w:r w:rsidRPr="005B7E6F">
        <w:rPr>
          <w:rFonts w:ascii="Times New Roman" w:hAnsi="Times New Roman"/>
          <w:spacing w:val="15"/>
          <w:sz w:val="28"/>
          <w:szCs w:val="28"/>
          <w:lang w:val="kk-KZ"/>
        </w:rPr>
        <w:t>оқулығының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15"/>
          <w:sz w:val="28"/>
          <w:szCs w:val="28"/>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б) </w:t>
      </w:r>
      <w:r w:rsidRPr="005B7E6F">
        <w:rPr>
          <w:rFonts w:ascii="Times New Roman" w:hAnsi="Times New Roman"/>
          <w:spacing w:val="12"/>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12"/>
          <w:sz w:val="28"/>
          <w:szCs w:val="28"/>
          <w:lang w:val="en-US"/>
        </w:rPr>
        <w:t>X</w:t>
      </w:r>
      <w:r w:rsidRPr="005B7E6F">
        <w:rPr>
          <w:rFonts w:ascii="Times New Roman" w:hAnsi="Times New Roman"/>
          <w:spacing w:val="1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14"/>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5"/>
          <w:sz w:val="28"/>
          <w:szCs w:val="28"/>
          <w:lang w:val="kk-KZ"/>
        </w:rPr>
        <w:t>Н. Құлжанова</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15"/>
          <w:sz w:val="28"/>
          <w:szCs w:val="28"/>
          <w:lang w:val="kk-KZ"/>
        </w:rPr>
        <w:t>155.Тұңғыш қазақ тiлiнде шыққан "Психология" оқулығының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pacing w:val="15"/>
          <w:sz w:val="28"/>
          <w:szCs w:val="28"/>
          <w:lang w:val="kk-KZ"/>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15"/>
          <w:sz w:val="28"/>
          <w:szCs w:val="28"/>
          <w:lang w:val="kk-KZ"/>
        </w:rPr>
        <w:t>Н</w:t>
      </w:r>
      <w:r w:rsidRPr="005B7E6F">
        <w:rPr>
          <w:rFonts w:ascii="Times New Roman" w:hAnsi="Times New Roman"/>
          <w:spacing w:val="15"/>
          <w:sz w:val="28"/>
          <w:szCs w:val="28"/>
        </w:rPr>
        <w:t>. Қ</w:t>
      </w:r>
      <w:r w:rsidRPr="005B7E6F">
        <w:rPr>
          <w:rFonts w:ascii="Times New Roman" w:hAnsi="Times New Roman"/>
          <w:spacing w:val="15"/>
          <w:sz w:val="28"/>
          <w:szCs w:val="28"/>
          <w:lang w:val="kk-KZ"/>
        </w:rPr>
        <w:t>ұ</w:t>
      </w:r>
      <w:r w:rsidRPr="005B7E6F">
        <w:rPr>
          <w:rFonts w:ascii="Times New Roman" w:hAnsi="Times New Roman"/>
          <w:spacing w:val="15"/>
          <w:sz w:val="28"/>
          <w:szCs w:val="28"/>
        </w:rPr>
        <w:t>лжанова</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14"/>
          <w:sz w:val="28"/>
          <w:szCs w:val="28"/>
        </w:rPr>
        <w:t xml:space="preserve">М. Жұмабаев </w:t>
      </w:r>
    </w:p>
    <w:p w:rsidR="00A30AB0" w:rsidRPr="005B7E6F" w:rsidRDefault="00A30AB0" w:rsidP="006B2DE1">
      <w:pPr>
        <w:autoSpaceDE w:val="0"/>
        <w:autoSpaceDN w:val="0"/>
        <w:adjustRightInd w:val="0"/>
        <w:spacing w:after="0" w:line="240" w:lineRule="auto"/>
        <w:jc w:val="both"/>
        <w:rPr>
          <w:rFonts w:ascii="Times New Roman" w:hAnsi="Times New Roman"/>
          <w:spacing w:val="11"/>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11"/>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pacing w:val="12"/>
          <w:sz w:val="28"/>
          <w:szCs w:val="28"/>
          <w:lang w:val="en-US"/>
        </w:rPr>
        <w:t>X</w:t>
      </w:r>
      <w:r w:rsidRPr="005B7E6F">
        <w:rPr>
          <w:rFonts w:ascii="Times New Roman" w:hAnsi="Times New Roman"/>
          <w:spacing w:val="1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5"/>
          <w:sz w:val="28"/>
          <w:szCs w:val="28"/>
        </w:rPr>
        <w:t>Ж. 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6"/>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6"/>
          <w:sz w:val="28"/>
          <w:szCs w:val="28"/>
          <w:lang w:val="kk-KZ"/>
        </w:rPr>
        <w:t>156.Қазақ тiлiнде шыққан тұңғыш "Әлiппенiң" ав</w:t>
      </w:r>
      <w:r w:rsidRPr="005B7E6F">
        <w:rPr>
          <w:rFonts w:ascii="Times New Roman" w:hAnsi="Times New Roman"/>
          <w:spacing w:val="7"/>
          <w:sz w:val="28"/>
          <w:szCs w:val="28"/>
          <w:lang w:val="kk-KZ"/>
        </w:rPr>
        <w:t>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5"/>
          <w:sz w:val="28"/>
          <w:szCs w:val="28"/>
          <w:lang w:val="kk-KZ"/>
        </w:rPr>
        <w:t>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14"/>
          <w:sz w:val="28"/>
          <w:szCs w:val="28"/>
        </w:rPr>
        <w:t xml:space="preserve">М.Жұмабаев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z w:val="28"/>
          <w:szCs w:val="28"/>
          <w:lang w:val="kk-KZ"/>
        </w:rPr>
        <w:t>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2"/>
          <w:sz w:val="28"/>
          <w:szCs w:val="28"/>
          <w:lang w:val="kk-KZ"/>
        </w:rPr>
        <w:t>М.Дулатов</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
          <w:sz w:val="28"/>
          <w:szCs w:val="28"/>
          <w:lang w:val="kk-KZ"/>
        </w:rPr>
        <w:t>С.Көбеев</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157."Есеп   құралы"   атты   ұлттық   оқу   құралының </w:t>
      </w:r>
      <w:r w:rsidRPr="005B7E6F">
        <w:rPr>
          <w:rFonts w:ascii="Times New Roman" w:hAnsi="Times New Roman"/>
          <w:spacing w:val="6"/>
          <w:sz w:val="28"/>
          <w:szCs w:val="28"/>
          <w:lang w:val="kk-KZ"/>
        </w:rPr>
        <w:t>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б) </w:t>
      </w:r>
      <w:r w:rsidRPr="005B7E6F">
        <w:rPr>
          <w:rFonts w:ascii="Times New Roman" w:hAnsi="Times New Roman"/>
          <w:spacing w:val="2"/>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5"/>
          <w:sz w:val="28"/>
          <w:szCs w:val="28"/>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iCs/>
          <w:spacing w:val="4"/>
          <w:sz w:val="28"/>
          <w:szCs w:val="28"/>
        </w:rPr>
        <w:t>Ж.</w:t>
      </w:r>
      <w:r w:rsidRPr="005B7E6F">
        <w:rPr>
          <w:rFonts w:ascii="Times New Roman" w:hAnsi="Times New Roman"/>
          <w:spacing w:val="4"/>
          <w:sz w:val="28"/>
          <w:szCs w:val="28"/>
        </w:rPr>
        <w:t>Аймауытов</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
          <w:sz w:val="28"/>
          <w:szCs w:val="28"/>
          <w:lang w:val="kk-KZ"/>
        </w:rPr>
        <w:t>С.Көбеев</w:t>
      </w:r>
    </w:p>
    <w:p w:rsidR="00A30AB0" w:rsidRPr="005B7E6F" w:rsidRDefault="00A30AB0" w:rsidP="006B2DE1">
      <w:pPr>
        <w:autoSpaceDE w:val="0"/>
        <w:autoSpaceDN w:val="0"/>
        <w:adjustRightInd w:val="0"/>
        <w:spacing w:after="0" w:line="240" w:lineRule="auto"/>
        <w:jc w:val="both"/>
        <w:rPr>
          <w:rFonts w:ascii="Times New Roman" w:hAnsi="Times New Roman"/>
          <w:spacing w:val="2"/>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2"/>
          <w:sz w:val="28"/>
          <w:szCs w:val="28"/>
          <w:lang w:val="kk-KZ"/>
        </w:rPr>
        <w:t xml:space="preserve">158."Әрбiр   тәрбиешi,   сөз   жоқ,   ұлттық   тәрбиемен </w:t>
      </w:r>
      <w:r w:rsidRPr="005B7E6F">
        <w:rPr>
          <w:rFonts w:ascii="Times New Roman" w:hAnsi="Times New Roman"/>
          <w:spacing w:val="4"/>
          <w:sz w:val="28"/>
          <w:szCs w:val="28"/>
          <w:lang w:val="kk-KZ"/>
        </w:rPr>
        <w:t>таныс болуы тиiс" деген ұсынысты айтқан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2"/>
          <w:sz w:val="28"/>
          <w:szCs w:val="28"/>
        </w:rPr>
        <w:t>М. Әуезов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б) </w:t>
      </w:r>
      <w:r w:rsidRPr="005B7E6F">
        <w:rPr>
          <w:rFonts w:ascii="Times New Roman" w:hAnsi="Times New Roman"/>
          <w:spacing w:val="5"/>
          <w:sz w:val="28"/>
          <w:szCs w:val="28"/>
        </w:rPr>
        <w:t>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4"/>
          <w:sz w:val="28"/>
          <w:szCs w:val="28"/>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z w:val="28"/>
          <w:szCs w:val="28"/>
          <w:lang w:val="kk-KZ"/>
        </w:rPr>
        <w:t>Ш. Құдайбердиев</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
          <w:sz w:val="28"/>
          <w:szCs w:val="28"/>
          <w:lang w:val="kk-KZ"/>
        </w:rPr>
        <w:t>С.Көбеев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159.Ахмет Байтұрсыновтың "Мектеп керектерi" деген </w:t>
      </w:r>
      <w:r w:rsidRPr="005B7E6F">
        <w:rPr>
          <w:rFonts w:ascii="Times New Roman" w:hAnsi="Times New Roman"/>
          <w:spacing w:val="10"/>
          <w:sz w:val="28"/>
          <w:szCs w:val="28"/>
          <w:lang w:val="kk-KZ"/>
        </w:rPr>
        <w:t>мақаласы қай газетте шықты?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1"/>
          <w:sz w:val="28"/>
          <w:szCs w:val="28"/>
          <w:lang w:val="kk-KZ"/>
        </w:rPr>
        <w:t>Мұғалiм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б)</w:t>
      </w:r>
      <w:r w:rsidRPr="005B7E6F">
        <w:rPr>
          <w:rFonts w:ascii="Times New Roman" w:hAnsi="Times New Roman"/>
          <w:sz w:val="28"/>
          <w:szCs w:val="28"/>
          <w:lang w:val="kk-KZ"/>
        </w:rPr>
        <w:t xml:space="preserve"> </w:t>
      </w:r>
      <w:r w:rsidRPr="005B7E6F">
        <w:rPr>
          <w:rFonts w:ascii="Times New Roman" w:hAnsi="Times New Roman"/>
          <w:spacing w:val="7"/>
          <w:sz w:val="28"/>
          <w:szCs w:val="28"/>
          <w:lang w:val="kk-KZ"/>
        </w:rPr>
        <w:t>Еңбекшi қазақ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2"/>
          <w:sz w:val="28"/>
          <w:szCs w:val="28"/>
          <w:lang w:val="kk-KZ"/>
        </w:rPr>
        <w:t>Қазақстан</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9"/>
          <w:sz w:val="28"/>
          <w:szCs w:val="28"/>
          <w:lang w:val="kk-KZ"/>
        </w:rPr>
        <w:t>Қазақ</w:t>
      </w:r>
    </w:p>
    <w:p w:rsidR="00A30AB0" w:rsidRPr="005B7E6F" w:rsidRDefault="00A30AB0" w:rsidP="006B2DE1">
      <w:pPr>
        <w:autoSpaceDE w:val="0"/>
        <w:autoSpaceDN w:val="0"/>
        <w:adjustRightInd w:val="0"/>
        <w:spacing w:after="0" w:line="240" w:lineRule="auto"/>
        <w:jc w:val="both"/>
        <w:rPr>
          <w:rFonts w:ascii="Times New Roman" w:hAnsi="Times New Roman"/>
          <w:spacing w:val="-1"/>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1"/>
          <w:sz w:val="28"/>
          <w:szCs w:val="28"/>
          <w:lang w:val="kk-KZ"/>
        </w:rPr>
        <w:t>Түркiстан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160. Ахмет Байтұрсыновтың қай еңбегiнде "Ауыз </w:t>
      </w:r>
      <w:r w:rsidRPr="005B7E6F">
        <w:rPr>
          <w:rFonts w:ascii="Times New Roman" w:hAnsi="Times New Roman"/>
          <w:spacing w:val="5"/>
          <w:sz w:val="28"/>
          <w:szCs w:val="28"/>
          <w:lang w:val="kk-KZ"/>
        </w:rPr>
        <w:t>әдебиетi – даналық негiзi" деген ой айтылды?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а)</w:t>
      </w:r>
      <w:r w:rsidRPr="005B7E6F">
        <w:rPr>
          <w:rFonts w:ascii="Times New Roman" w:hAnsi="Times New Roman"/>
          <w:spacing w:val="14"/>
          <w:sz w:val="28"/>
          <w:szCs w:val="28"/>
          <w:lang w:val="kk-KZ"/>
        </w:rPr>
        <w:t xml:space="preserve"> </w:t>
      </w:r>
      <w:r w:rsidRPr="005B7E6F">
        <w:rPr>
          <w:rFonts w:ascii="Times New Roman" w:hAnsi="Times New Roman"/>
          <w:spacing w:val="13"/>
          <w:sz w:val="28"/>
          <w:szCs w:val="28"/>
          <w:lang w:val="kk-KZ"/>
        </w:rPr>
        <w:t>Қазақ</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б) </w:t>
      </w:r>
      <w:r w:rsidRPr="005B7E6F">
        <w:rPr>
          <w:rFonts w:ascii="Times New Roman" w:hAnsi="Times New Roman"/>
          <w:spacing w:val="-1"/>
          <w:sz w:val="28"/>
          <w:szCs w:val="28"/>
          <w:lang w:val="kk-KZ"/>
        </w:rPr>
        <w:t>Әлiппе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7"/>
          <w:sz w:val="28"/>
          <w:szCs w:val="28"/>
          <w:lang w:val="kk-KZ"/>
        </w:rPr>
        <w:t>Тiл құралы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г) </w:t>
      </w:r>
      <w:r w:rsidRPr="005B7E6F">
        <w:rPr>
          <w:rFonts w:ascii="Times New Roman" w:hAnsi="Times New Roman"/>
          <w:spacing w:val="6"/>
          <w:sz w:val="28"/>
          <w:szCs w:val="28"/>
          <w:lang w:val="kk-KZ"/>
        </w:rPr>
        <w:t>Қырық мысал</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pacing w:val="5"/>
          <w:sz w:val="28"/>
          <w:szCs w:val="28"/>
          <w:lang w:val="kk-KZ"/>
        </w:rPr>
        <w:t>Әдебиет танытқыш</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pacing w:val="5"/>
          <w:sz w:val="28"/>
          <w:szCs w:val="28"/>
          <w:lang w:val="kk-KZ"/>
        </w:rPr>
        <w:t xml:space="preserve">161.Қазақтың жазба әдебиетiнiң негiзiн қалаған </w:t>
      </w:r>
      <w:r w:rsidRPr="005B7E6F">
        <w:rPr>
          <w:rFonts w:ascii="Times New Roman" w:hAnsi="Times New Roman"/>
          <w:sz w:val="28"/>
          <w:szCs w:val="28"/>
          <w:lang w:val="kk-KZ"/>
        </w:rPr>
        <w:t xml:space="preserve">ақын-ағартушы, аудармашы, шығыс әдебиетiн жетiк </w:t>
      </w:r>
      <w:r w:rsidRPr="005B7E6F">
        <w:rPr>
          <w:rFonts w:ascii="Times New Roman" w:hAnsi="Times New Roman"/>
          <w:spacing w:val="4"/>
          <w:sz w:val="28"/>
          <w:szCs w:val="28"/>
          <w:lang w:val="kk-KZ"/>
        </w:rPr>
        <w:t>меңгерген кiм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 xml:space="preserve">а) </w:t>
      </w:r>
      <w:r w:rsidRPr="005B7E6F">
        <w:rPr>
          <w:rFonts w:ascii="Times New Roman" w:hAnsi="Times New Roman"/>
          <w:sz w:val="28"/>
          <w:szCs w:val="28"/>
          <w:lang w:val="kk-KZ"/>
        </w:rPr>
        <w:t>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sr-Cyrl-CS"/>
        </w:rPr>
        <w:t>б)</w:t>
      </w:r>
      <w:r w:rsidRPr="005B7E6F">
        <w:rPr>
          <w:rFonts w:ascii="Times New Roman" w:hAnsi="Times New Roman"/>
          <w:sz w:val="28"/>
          <w:szCs w:val="28"/>
          <w:lang w:val="kk-KZ"/>
        </w:rPr>
        <w:t xml:space="preserve">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в)</w:t>
      </w:r>
      <w:r w:rsidRPr="005B7E6F">
        <w:rPr>
          <w:rFonts w:ascii="Times New Roman" w:hAnsi="Times New Roman"/>
          <w:spacing w:val="5"/>
          <w:sz w:val="28"/>
          <w:szCs w:val="28"/>
          <w:lang w:val="kk-KZ"/>
        </w:rPr>
        <w:t xml:space="preserve"> </w:t>
      </w:r>
      <w:r w:rsidRPr="005B7E6F">
        <w:rPr>
          <w:rFonts w:ascii="Times New Roman" w:hAnsi="Times New Roman"/>
          <w:spacing w:val="5"/>
          <w:sz w:val="28"/>
          <w:szCs w:val="28"/>
        </w:rPr>
        <w:t>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 xml:space="preserve">г) </w:t>
      </w:r>
      <w:r w:rsidRPr="005B7E6F">
        <w:rPr>
          <w:rFonts w:ascii="Times New Roman" w:hAnsi="Times New Roman"/>
          <w:spacing w:val="2"/>
          <w:sz w:val="28"/>
          <w:szCs w:val="28"/>
          <w:lang w:val="en-US"/>
        </w:rPr>
        <w:t>X</w:t>
      </w:r>
      <w:r w:rsidRPr="005B7E6F">
        <w:rPr>
          <w:rFonts w:ascii="Times New Roman" w:hAnsi="Times New Roman"/>
          <w:spacing w:val="2"/>
          <w:sz w:val="28"/>
          <w:szCs w:val="28"/>
        </w:rPr>
        <w:t>.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sr-Cyrl-CS"/>
        </w:rPr>
        <w:t>д)</w:t>
      </w:r>
      <w:r w:rsidRPr="005B7E6F">
        <w:rPr>
          <w:rFonts w:ascii="Times New Roman" w:hAnsi="Times New Roman"/>
          <w:spacing w:val="13"/>
          <w:sz w:val="28"/>
          <w:szCs w:val="28"/>
          <w:lang w:val="kk-KZ"/>
        </w:rPr>
        <w:t xml:space="preserve"> </w:t>
      </w:r>
      <w:r w:rsidRPr="005B7E6F">
        <w:rPr>
          <w:rFonts w:ascii="Times New Roman" w:hAnsi="Times New Roman"/>
          <w:sz w:val="28"/>
          <w:szCs w:val="28"/>
        </w:rPr>
        <w:t>М. Дулатов</w:t>
      </w:r>
    </w:p>
    <w:p w:rsidR="00A30AB0" w:rsidRPr="005B7E6F" w:rsidRDefault="00A30AB0" w:rsidP="006B2DE1">
      <w:pPr>
        <w:autoSpaceDE w:val="0"/>
        <w:autoSpaceDN w:val="0"/>
        <w:adjustRightInd w:val="0"/>
        <w:spacing w:after="0" w:line="240" w:lineRule="auto"/>
        <w:jc w:val="both"/>
        <w:rPr>
          <w:rFonts w:ascii="Times New Roman" w:hAnsi="Times New Roman"/>
          <w:spacing w:val="5"/>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162.Орыс -қазақ мектептерінің ашылуы кімнің қызметімен байланысты?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DC333E">
        <w:rPr>
          <w:rFonts w:ascii="Times New Roman" w:hAnsi="Times New Roman"/>
          <w:sz w:val="28"/>
          <w:szCs w:val="28"/>
          <w:lang w:val="ru-MO"/>
        </w:rPr>
        <w:t xml:space="preserve"> </w:t>
      </w:r>
      <w:r w:rsidRPr="005B7E6F">
        <w:rPr>
          <w:rFonts w:ascii="Times New Roman" w:hAnsi="Times New Roman"/>
          <w:sz w:val="28"/>
          <w:szCs w:val="28"/>
          <w:lang w:val="ru-MO"/>
        </w:rPr>
        <w:t xml:space="preserve">А. Құнанбаев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Ж. 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163.Қазақстанда қолөнер училищесін алғаш ұйымдастырған кім?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А.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Х. Досмұхамедов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164.Қазақстанда әйелдерге білім берудің негізін қалаушы кім?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А. 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А.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Н.А. Ильминский</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165.«Қара сөздердің» авторы кім?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б)</w:t>
      </w:r>
      <w:r w:rsidRPr="005B7E6F">
        <w:rPr>
          <w:rFonts w:ascii="Times New Roman" w:hAnsi="Times New Roman"/>
          <w:sz w:val="28"/>
          <w:szCs w:val="28"/>
          <w:lang w:val="ru-MO"/>
        </w:rPr>
        <w:t xml:space="preserve"> Ы.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в)</w:t>
      </w:r>
      <w:r w:rsidRPr="005B7E6F">
        <w:rPr>
          <w:rFonts w:ascii="Times New Roman" w:hAnsi="Times New Roman"/>
          <w:sz w:val="28"/>
          <w:szCs w:val="28"/>
          <w:lang w:val="ru-MO"/>
        </w:rPr>
        <w:t xml:space="preserve"> Ш. 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г)</w:t>
      </w:r>
      <w:r w:rsidRPr="005B7E6F">
        <w:rPr>
          <w:rFonts w:ascii="Times New Roman" w:hAnsi="Times New Roman"/>
          <w:sz w:val="28"/>
          <w:szCs w:val="28"/>
          <w:lang w:val="ru-MO"/>
        </w:rPr>
        <w:t xml:space="preserve"> М. 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rPr>
        <w:t>д)</w:t>
      </w:r>
      <w:r w:rsidRPr="005B7E6F">
        <w:rPr>
          <w:rFonts w:ascii="Times New Roman" w:hAnsi="Times New Roman"/>
          <w:sz w:val="28"/>
          <w:szCs w:val="28"/>
          <w:lang w:val="ru-MO"/>
        </w:rPr>
        <w:t xml:space="preserve"> 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166.</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Шоқан Уәлихановтің шығармалары:</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А). «Қырғыздар туралы жазбалар», «Қырғыздарда шамандықтің нышандары», «Қырғыз шежіресі»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В). «Қырғыз хрестоматиясы», « Қырғыздарды орыс тіліне оқытуға бастауыш нұсқаулық»</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w:t>
      </w:r>
      <w:r w:rsidRPr="005B7E6F">
        <w:rPr>
          <w:rFonts w:ascii="Times New Roman" w:hAnsi="Times New Roman"/>
          <w:sz w:val="28"/>
          <w:szCs w:val="28"/>
          <w:lang w:val="kk-KZ" w:eastAsia="ko-KR"/>
        </w:rPr>
        <w:t>Жаңа әліппе</w:t>
      </w:r>
      <w:r w:rsidRPr="005B7E6F">
        <w:rPr>
          <w:rFonts w:ascii="Times New Roman" w:hAnsi="Times New Roman"/>
          <w:sz w:val="28"/>
          <w:szCs w:val="28"/>
          <w:lang w:eastAsia="ko-KR"/>
        </w:rPr>
        <w:t>», «</w:t>
      </w:r>
      <w:r w:rsidRPr="005B7E6F">
        <w:rPr>
          <w:rFonts w:ascii="Times New Roman" w:hAnsi="Times New Roman"/>
          <w:sz w:val="28"/>
          <w:szCs w:val="28"/>
          <w:lang w:val="kk-KZ" w:eastAsia="ko-KR"/>
        </w:rPr>
        <w:t>Мәдениет тарихы</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w:t>
      </w:r>
      <w:r w:rsidRPr="005B7E6F">
        <w:rPr>
          <w:rFonts w:ascii="Times New Roman" w:hAnsi="Times New Roman"/>
          <w:sz w:val="28"/>
          <w:szCs w:val="28"/>
          <w:lang w:val="kk-KZ" w:eastAsia="ko-KR"/>
        </w:rPr>
        <w:t>Бастауыш сыныпта ана тілі</w:t>
      </w:r>
      <w:r w:rsidRPr="005B7E6F">
        <w:rPr>
          <w:rFonts w:ascii="Times New Roman" w:hAnsi="Times New Roman"/>
          <w:sz w:val="28"/>
          <w:szCs w:val="28"/>
          <w:lang w:eastAsia="ko-KR"/>
        </w:rPr>
        <w:t>», «</w:t>
      </w:r>
      <w:r w:rsidRPr="005B7E6F">
        <w:rPr>
          <w:rFonts w:ascii="Times New Roman" w:hAnsi="Times New Roman"/>
          <w:sz w:val="28"/>
          <w:szCs w:val="28"/>
          <w:lang w:val="kk-KZ" w:eastAsia="ko-KR"/>
        </w:rPr>
        <w:t>Ересектер үшін әліппе</w:t>
      </w:r>
      <w:r w:rsidRPr="005B7E6F">
        <w:rPr>
          <w:rFonts w:ascii="Times New Roman" w:hAnsi="Times New Roman"/>
          <w:sz w:val="28"/>
          <w:szCs w:val="28"/>
          <w:lang w:eastAsia="ko-KR"/>
        </w:rPr>
        <w:t>»</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w:t>
      </w:r>
      <w:r w:rsidRPr="005B7E6F">
        <w:rPr>
          <w:rFonts w:ascii="Times New Roman" w:hAnsi="Times New Roman"/>
          <w:sz w:val="28"/>
          <w:szCs w:val="28"/>
          <w:lang w:val="kk-KZ" w:eastAsia="ko-KR"/>
        </w:rPr>
        <w:t>Ана тілі бойынша құрал</w:t>
      </w:r>
      <w:r w:rsidRPr="005B7E6F">
        <w:rPr>
          <w:rFonts w:ascii="Times New Roman" w:hAnsi="Times New Roman"/>
          <w:sz w:val="28"/>
          <w:szCs w:val="28"/>
          <w:lang w:eastAsia="ko-KR"/>
        </w:rPr>
        <w:t>», «</w:t>
      </w:r>
      <w:r w:rsidRPr="005B7E6F">
        <w:rPr>
          <w:rFonts w:ascii="Times New Roman" w:hAnsi="Times New Roman"/>
          <w:sz w:val="28"/>
          <w:szCs w:val="28"/>
          <w:lang w:val="kk-KZ" w:eastAsia="ko-KR"/>
        </w:rPr>
        <w:t>Әдебиеттану негіздері</w:t>
      </w:r>
      <w:r w:rsidRPr="005B7E6F">
        <w:rPr>
          <w:rFonts w:ascii="Times New Roman" w:hAnsi="Times New Roman"/>
          <w:sz w:val="28"/>
          <w:szCs w:val="28"/>
          <w:lang w:eastAsia="ko-KR"/>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167.Алғашқы қауымдық қоғам кезеңiндегi жастардың өмiрге дайындығын (мұқтаждыққа, ауруға төзе бiлу, батылдық пен төзiмдiлiктi көрсету сияқты) тексеретiн сынақ қалай  аталады?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а</w:t>
      </w:r>
      <w:r w:rsidRPr="005B7E6F">
        <w:rPr>
          <w:rFonts w:ascii="Times New Roman" w:hAnsi="Times New Roman"/>
          <w:sz w:val="28"/>
          <w:szCs w:val="28"/>
        </w:rPr>
        <w:t>)</w:t>
      </w:r>
      <w:r w:rsidRPr="005B7E6F">
        <w:rPr>
          <w:rFonts w:ascii="Times New Roman" w:hAnsi="Times New Roman"/>
          <w:sz w:val="28"/>
          <w:szCs w:val="28"/>
          <w:lang w:val="ru-MO"/>
        </w:rPr>
        <w:t xml:space="preserve"> </w:t>
      </w:r>
      <w:r w:rsidRPr="005B7E6F">
        <w:rPr>
          <w:rFonts w:ascii="Times New Roman" w:hAnsi="Times New Roman"/>
          <w:sz w:val="28"/>
          <w:szCs w:val="28"/>
          <w:lang w:val="kk-KZ"/>
        </w:rPr>
        <w:t>олимпиадалық ойындар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б)</w:t>
      </w:r>
      <w:r w:rsidRPr="005B7E6F">
        <w:rPr>
          <w:rFonts w:ascii="Times New Roman" w:hAnsi="Times New Roman"/>
          <w:sz w:val="28"/>
          <w:szCs w:val="28"/>
          <w:lang w:val="ru-MO"/>
        </w:rPr>
        <w:t xml:space="preserve"> </w:t>
      </w:r>
      <w:r w:rsidRPr="005B7E6F">
        <w:rPr>
          <w:rFonts w:ascii="Times New Roman" w:hAnsi="Times New Roman"/>
          <w:sz w:val="28"/>
          <w:szCs w:val="28"/>
          <w:lang w:val="kk-KZ"/>
        </w:rPr>
        <w:t>инициация</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rPr>
        <w:t>в)</w:t>
      </w:r>
      <w:r w:rsidRPr="005B7E6F">
        <w:rPr>
          <w:rFonts w:ascii="Times New Roman" w:hAnsi="Times New Roman"/>
          <w:sz w:val="28"/>
          <w:szCs w:val="28"/>
          <w:lang w:val="ru-MO"/>
        </w:rPr>
        <w:t xml:space="preserve"> </w:t>
      </w:r>
      <w:r w:rsidRPr="005B7E6F">
        <w:rPr>
          <w:rFonts w:ascii="Times New Roman" w:hAnsi="Times New Roman"/>
          <w:sz w:val="28"/>
          <w:szCs w:val="28"/>
          <w:lang w:val="kk-KZ"/>
        </w:rPr>
        <w:t>криптийлер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әскери әрекеттер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емтихандар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jc w:val="both"/>
        <w:rPr>
          <w:rFonts w:ascii="Times New Roman" w:hAnsi="Times New Roman"/>
          <w:sz w:val="28"/>
          <w:szCs w:val="28"/>
          <w:lang w:val="kk-KZ"/>
        </w:rPr>
      </w:pPr>
      <w:r w:rsidRPr="005B7E6F">
        <w:rPr>
          <w:rFonts w:ascii="Times New Roman" w:hAnsi="Times New Roman"/>
          <w:sz w:val="28"/>
          <w:szCs w:val="28"/>
          <w:lang w:val="kk-KZ"/>
        </w:rPr>
        <w:t xml:space="preserve">168. </w:t>
      </w:r>
      <w:r w:rsidRPr="005B7E6F">
        <w:rPr>
          <w:rFonts w:ascii="Times New Roman" w:hAnsi="Times New Roman"/>
          <w:sz w:val="28"/>
          <w:szCs w:val="28"/>
          <w:lang w:val="kk-KZ" w:eastAsia="ko-KR"/>
        </w:rPr>
        <w:t>ХХ ғасырдың 60-70 жылдарында зерттеулерінде тарихи-педагогикалық, дидактикалық, әдістемелік мәселелер қарастырылған ірі қазақстандық ғалымдар:</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eastAsia="ko-KR"/>
        </w:rPr>
        <w:t>А). Т. Тажибаев, А. Сембаев, А.К. Кунантаев</w:t>
      </w:r>
      <w:r w:rsidRPr="005B7E6F">
        <w:rPr>
          <w:rFonts w:ascii="Times New Roman" w:hAnsi="Times New Roman"/>
          <w:sz w:val="28"/>
          <w:szCs w:val="28"/>
          <w:lang w:val="kk-KZ" w:eastAsia="ko-KR"/>
        </w:rPr>
        <w:t>а</w:t>
      </w:r>
      <w:r w:rsidRPr="005B7E6F">
        <w:rPr>
          <w:rFonts w:ascii="Times New Roman" w:hAnsi="Times New Roman"/>
          <w:sz w:val="28"/>
          <w:szCs w:val="28"/>
          <w:lang w:eastAsia="ko-KR"/>
        </w:rPr>
        <w:t>, К.Б. Жарикбаев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В). С. Торайгыров, С. К</w:t>
      </w:r>
      <w:r w:rsidRPr="005B7E6F">
        <w:rPr>
          <w:rFonts w:ascii="Times New Roman" w:hAnsi="Times New Roman"/>
          <w:sz w:val="28"/>
          <w:szCs w:val="28"/>
          <w:lang w:val="kk-KZ" w:eastAsia="ko-KR"/>
        </w:rPr>
        <w:t>ө</w:t>
      </w:r>
      <w:r w:rsidRPr="005B7E6F">
        <w:rPr>
          <w:rFonts w:ascii="Times New Roman" w:hAnsi="Times New Roman"/>
          <w:sz w:val="28"/>
          <w:szCs w:val="28"/>
          <w:lang w:eastAsia="ko-KR"/>
        </w:rPr>
        <w:t>беев, Ш. Альжанов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С). Р.Г. Лемберг, К. Мухаммеджанов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Д). Т. Жургенов, С. Асфендияров, М. Ауэзов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С.К. Калиев, К.Ж. Кожахметова, С.А. Узақбаева</w:t>
      </w:r>
    </w:p>
    <w:p w:rsidR="00A30AB0" w:rsidRPr="005B7E6F" w:rsidRDefault="00A30AB0" w:rsidP="006B2DE1">
      <w:pPr>
        <w:spacing w:after="0" w:line="240" w:lineRule="auto"/>
        <w:jc w:val="both"/>
        <w:rPr>
          <w:rFonts w:ascii="Times New Roman" w:hAnsi="Times New Roman"/>
          <w:sz w:val="28"/>
          <w:szCs w:val="28"/>
          <w:lang w:val="kk-KZ" w:eastAsia="ko-KR"/>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169.</w:t>
      </w:r>
      <w:r>
        <w:rPr>
          <w:rFonts w:ascii="Times New Roman" w:hAnsi="Times New Roman"/>
          <w:sz w:val="28"/>
          <w:szCs w:val="28"/>
          <w:lang w:val="kk-KZ"/>
        </w:rPr>
        <w:t xml:space="preserve"> </w:t>
      </w:r>
      <w:r w:rsidRPr="005B7E6F">
        <w:rPr>
          <w:rFonts w:ascii="Times New Roman" w:hAnsi="Times New Roman"/>
          <w:sz w:val="28"/>
          <w:szCs w:val="28"/>
          <w:lang w:val="kk-KZ"/>
        </w:rPr>
        <w:t>Қудалауға ұшыраған 1926-29 жж. Шымкент педагогикалық техникумды басқарған, педагогика, психология, оқыту теориясы бойынша оқулық және оқу құралдарының авторы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М.Дулатов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Ш.Алжанов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170. Қазақ тілінде жарық көрген, екі бөлімнен туратын  бірінші байыпты педагогикалық еңбек:</w:t>
      </w: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а) «Кешенді оқыту жүйесі әдістері» (1929)</w:t>
      </w: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б) «Мектепке дейінгі тәрбие» (1927)</w:t>
      </w: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в) «Педагогика» (1922)</w:t>
      </w: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г) «Марксистік-лениндік педагогикалық хрестоматия» (1935)</w:t>
      </w: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д) «Педагогикалық жетекшілік» (1924)</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171. Абай Құнанбаев, Шоқан Уәлиханов, Ыбрай Алтынсаринның педагогикалық мұрасы зерттеулерінің  пәні болған қазақстандық ғалымдар: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А. Байтурсынов, М. Жумабаев</w:t>
      </w:r>
      <w:r w:rsidRPr="00DC333E">
        <w:rPr>
          <w:rFonts w:ascii="Times New Roman" w:hAnsi="Times New Roman"/>
          <w:sz w:val="28"/>
          <w:szCs w:val="28"/>
          <w:lang w:eastAsia="ko-KR"/>
        </w:rPr>
        <w:t xml:space="preserve"> </w:t>
      </w:r>
      <w:r w:rsidRPr="005B7E6F">
        <w:rPr>
          <w:rFonts w:ascii="Times New Roman" w:hAnsi="Times New Roman"/>
          <w:sz w:val="28"/>
          <w:szCs w:val="28"/>
          <w:lang w:eastAsia="ko-KR"/>
        </w:rPr>
        <w:t>Т. Т</w:t>
      </w:r>
      <w:r w:rsidRPr="005B7E6F">
        <w:rPr>
          <w:rFonts w:ascii="Times New Roman" w:hAnsi="Times New Roman"/>
          <w:sz w:val="28"/>
          <w:szCs w:val="28"/>
          <w:lang w:val="kk-KZ" w:eastAsia="ko-KR"/>
        </w:rPr>
        <w:t>ә</w:t>
      </w:r>
      <w:r w:rsidRPr="005B7E6F">
        <w:rPr>
          <w:rFonts w:ascii="Times New Roman" w:hAnsi="Times New Roman"/>
          <w:sz w:val="28"/>
          <w:szCs w:val="28"/>
          <w:lang w:eastAsia="ko-KR"/>
        </w:rPr>
        <w:t>ж</w:t>
      </w:r>
      <w:r w:rsidRPr="005B7E6F">
        <w:rPr>
          <w:rFonts w:ascii="Times New Roman" w:hAnsi="Times New Roman"/>
          <w:sz w:val="28"/>
          <w:szCs w:val="28"/>
          <w:lang w:val="kk-KZ" w:eastAsia="ko-KR"/>
        </w:rPr>
        <w:t>і</w:t>
      </w:r>
      <w:r w:rsidRPr="005B7E6F">
        <w:rPr>
          <w:rFonts w:ascii="Times New Roman" w:hAnsi="Times New Roman"/>
          <w:sz w:val="28"/>
          <w:szCs w:val="28"/>
          <w:lang w:eastAsia="ko-KR"/>
        </w:rPr>
        <w:t>баев,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В). Р.Г. Лемберг, К. Мухамеджанов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С). </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.Б. Жари</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баев, С.</w:t>
      </w:r>
      <w:r w:rsidRPr="005B7E6F">
        <w:rPr>
          <w:rFonts w:ascii="Times New Roman" w:hAnsi="Times New Roman"/>
          <w:sz w:val="28"/>
          <w:szCs w:val="28"/>
          <w:lang w:val="kk-KZ" w:eastAsia="ko-KR"/>
        </w:rPr>
        <w:t>Қ</w:t>
      </w:r>
      <w:r w:rsidRPr="005B7E6F">
        <w:rPr>
          <w:rFonts w:ascii="Times New Roman" w:hAnsi="Times New Roman"/>
          <w:sz w:val="28"/>
          <w:szCs w:val="28"/>
          <w:lang w:eastAsia="ko-KR"/>
        </w:rPr>
        <w:t xml:space="preserve">. </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алиева</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Д). Т. Жургенов, С. Асфендияров</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Е). С. </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ожахметов, А.Ситди</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172.</w:t>
      </w:r>
      <w:r>
        <w:rPr>
          <w:rFonts w:ascii="Times New Roman" w:hAnsi="Times New Roman"/>
          <w:sz w:val="28"/>
          <w:szCs w:val="28"/>
          <w:lang w:val="kk-KZ"/>
        </w:rPr>
        <w:t xml:space="preserve"> </w:t>
      </w:r>
      <w:r w:rsidRPr="005B7E6F">
        <w:rPr>
          <w:rFonts w:ascii="Times New Roman" w:hAnsi="Times New Roman"/>
          <w:sz w:val="28"/>
          <w:szCs w:val="28"/>
          <w:lang w:val="kk-KZ"/>
        </w:rPr>
        <w:t>Ы.Алтынсариннiң “Қырғыз хрестоматиясын” жасауында қай шығарма прообраз ретiнде қызмет еттi?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а) </w:t>
      </w:r>
      <w:r w:rsidRPr="005B7E6F">
        <w:rPr>
          <w:rFonts w:ascii="Times New Roman" w:hAnsi="Times New Roman"/>
          <w:sz w:val="28"/>
          <w:szCs w:val="28"/>
        </w:rPr>
        <w:t>Л.Н.Толстойдың “</w:t>
      </w:r>
      <w:r w:rsidRPr="005B7E6F">
        <w:rPr>
          <w:rFonts w:ascii="Times New Roman" w:hAnsi="Times New Roman"/>
          <w:sz w:val="28"/>
          <w:szCs w:val="28"/>
          <w:lang w:val="kk-KZ"/>
        </w:rPr>
        <w:t>Ә</w:t>
      </w:r>
      <w:r w:rsidRPr="005B7E6F">
        <w:rPr>
          <w:rFonts w:ascii="Times New Roman" w:hAnsi="Times New Roman"/>
          <w:sz w:val="28"/>
          <w:szCs w:val="28"/>
        </w:rPr>
        <w:t>лiппесi”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б) </w:t>
      </w:r>
      <w:r w:rsidRPr="005B7E6F">
        <w:rPr>
          <w:rFonts w:ascii="Times New Roman" w:hAnsi="Times New Roman"/>
          <w:sz w:val="28"/>
          <w:szCs w:val="28"/>
        </w:rPr>
        <w:t>К.Д.Ушинский “Ана тiлiсi”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в) </w:t>
      </w:r>
      <w:r w:rsidRPr="005B7E6F">
        <w:rPr>
          <w:rFonts w:ascii="Times New Roman" w:hAnsi="Times New Roman"/>
          <w:sz w:val="28"/>
          <w:szCs w:val="28"/>
        </w:rPr>
        <w:t>К.Д.Ушинский “Балалар әл</w:t>
      </w:r>
      <w:r w:rsidRPr="005B7E6F">
        <w:rPr>
          <w:rFonts w:ascii="Times New Roman" w:hAnsi="Times New Roman"/>
          <w:sz w:val="28"/>
          <w:szCs w:val="28"/>
          <w:lang w:val="kk-KZ"/>
        </w:rPr>
        <w:t>е</w:t>
      </w:r>
      <w:r w:rsidRPr="005B7E6F">
        <w:rPr>
          <w:rFonts w:ascii="Times New Roman" w:hAnsi="Times New Roman"/>
          <w:sz w:val="28"/>
          <w:szCs w:val="28"/>
        </w:rPr>
        <w:t>мi”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г) </w:t>
      </w:r>
      <w:r w:rsidRPr="005B7E6F">
        <w:rPr>
          <w:rFonts w:ascii="Times New Roman" w:hAnsi="Times New Roman"/>
          <w:sz w:val="28"/>
          <w:szCs w:val="28"/>
        </w:rPr>
        <w:t>Л.Н.Толстойдың “Оқу кiтабы”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д) </w:t>
      </w:r>
      <w:r w:rsidRPr="005B7E6F">
        <w:rPr>
          <w:rFonts w:ascii="Times New Roman" w:hAnsi="Times New Roman"/>
          <w:sz w:val="28"/>
          <w:szCs w:val="28"/>
        </w:rPr>
        <w:t>Я.А.Коменскийдiң “Ана мектебi”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jc w:val="both"/>
        <w:rPr>
          <w:rFonts w:ascii="Times New Roman" w:hAnsi="Times New Roman"/>
          <w:sz w:val="28"/>
          <w:szCs w:val="28"/>
          <w:lang w:val="kk-KZ" w:eastAsia="ko-KR"/>
        </w:rPr>
      </w:pPr>
      <w:r w:rsidRPr="005B7E6F">
        <w:rPr>
          <w:rFonts w:ascii="Times New Roman" w:hAnsi="Times New Roman"/>
          <w:sz w:val="28"/>
          <w:szCs w:val="28"/>
          <w:lang w:val="kk-KZ"/>
        </w:rPr>
        <w:t>173.</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К.Д.Ушинскийдің педагогикалық мұрасына зерттеу жұмыстарын арнаған қазақстандық  педагог-ғалымдар: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Ш. Альжанов, С. К</w:t>
      </w:r>
      <w:r w:rsidRPr="005B7E6F">
        <w:rPr>
          <w:rFonts w:ascii="Times New Roman" w:hAnsi="Times New Roman"/>
          <w:sz w:val="28"/>
          <w:szCs w:val="28"/>
          <w:lang w:val="kk-KZ" w:eastAsia="ko-KR"/>
        </w:rPr>
        <w:t>ө</w:t>
      </w:r>
      <w:r w:rsidRPr="005B7E6F">
        <w:rPr>
          <w:rFonts w:ascii="Times New Roman" w:hAnsi="Times New Roman"/>
          <w:sz w:val="28"/>
          <w:szCs w:val="28"/>
          <w:lang w:eastAsia="ko-KR"/>
        </w:rPr>
        <w:t>беев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С. Мусин, А. Ситдыков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М. Жумабаев,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Ж. Аймауытов, Х. Досмухамедов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Т. Т</w:t>
      </w:r>
      <w:r w:rsidRPr="005B7E6F">
        <w:rPr>
          <w:rFonts w:ascii="Times New Roman" w:hAnsi="Times New Roman"/>
          <w:sz w:val="28"/>
          <w:szCs w:val="28"/>
          <w:lang w:val="kk-KZ" w:eastAsia="ko-KR"/>
        </w:rPr>
        <w:t>ә</w:t>
      </w:r>
      <w:r w:rsidRPr="005B7E6F">
        <w:rPr>
          <w:rFonts w:ascii="Times New Roman" w:hAnsi="Times New Roman"/>
          <w:sz w:val="28"/>
          <w:szCs w:val="28"/>
          <w:lang w:eastAsia="ko-KR"/>
        </w:rPr>
        <w:t>ж</w:t>
      </w:r>
      <w:r w:rsidRPr="005B7E6F">
        <w:rPr>
          <w:rFonts w:ascii="Times New Roman" w:hAnsi="Times New Roman"/>
          <w:sz w:val="28"/>
          <w:szCs w:val="28"/>
          <w:lang w:val="kk-KZ" w:eastAsia="ko-KR"/>
        </w:rPr>
        <w:t>і</w:t>
      </w:r>
      <w:r w:rsidRPr="005B7E6F">
        <w:rPr>
          <w:rFonts w:ascii="Times New Roman" w:hAnsi="Times New Roman"/>
          <w:sz w:val="28"/>
          <w:szCs w:val="28"/>
          <w:lang w:eastAsia="ko-KR"/>
        </w:rPr>
        <w:t>баев, Р.Г. Лемберг</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174. Педагогиканың теориясышы Н.К.Крупскаяның мұрасын зерттеген қазақстандық ғалымдар:</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Г.А. Уманов, К.Б. Жар</w:t>
      </w:r>
      <w:r w:rsidRPr="005B7E6F">
        <w:rPr>
          <w:rFonts w:ascii="Times New Roman" w:hAnsi="Times New Roman"/>
          <w:sz w:val="28"/>
          <w:szCs w:val="28"/>
          <w:lang w:val="kk-KZ" w:eastAsia="ko-KR"/>
        </w:rPr>
        <w:t>ық</w:t>
      </w:r>
      <w:r w:rsidRPr="005B7E6F">
        <w:rPr>
          <w:rFonts w:ascii="Times New Roman" w:hAnsi="Times New Roman"/>
          <w:sz w:val="28"/>
          <w:szCs w:val="28"/>
          <w:lang w:eastAsia="ko-KR"/>
        </w:rPr>
        <w:t>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Т. Т</w:t>
      </w:r>
      <w:r w:rsidRPr="005B7E6F">
        <w:rPr>
          <w:rFonts w:ascii="Times New Roman" w:hAnsi="Times New Roman"/>
          <w:sz w:val="28"/>
          <w:szCs w:val="28"/>
          <w:lang w:val="kk-KZ" w:eastAsia="ko-KR"/>
        </w:rPr>
        <w:t>ә</w:t>
      </w:r>
      <w:r w:rsidRPr="005B7E6F">
        <w:rPr>
          <w:rFonts w:ascii="Times New Roman" w:hAnsi="Times New Roman"/>
          <w:sz w:val="28"/>
          <w:szCs w:val="28"/>
          <w:lang w:eastAsia="ko-KR"/>
        </w:rPr>
        <w:t>ж</w:t>
      </w:r>
      <w:r w:rsidRPr="005B7E6F">
        <w:rPr>
          <w:rFonts w:ascii="Times New Roman" w:hAnsi="Times New Roman"/>
          <w:sz w:val="28"/>
          <w:szCs w:val="28"/>
          <w:lang w:val="kk-KZ" w:eastAsia="ko-KR"/>
        </w:rPr>
        <w:t>і</w:t>
      </w:r>
      <w:r w:rsidRPr="005B7E6F">
        <w:rPr>
          <w:rFonts w:ascii="Times New Roman" w:hAnsi="Times New Roman"/>
          <w:sz w:val="28"/>
          <w:szCs w:val="28"/>
          <w:lang w:eastAsia="ko-KR"/>
        </w:rPr>
        <w:t>баев, Р.Г. Лемберг</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А. Сембаев, А. Ситды</w:t>
      </w:r>
      <w:r w:rsidRPr="005B7E6F">
        <w:rPr>
          <w:rFonts w:ascii="Times New Roman" w:hAnsi="Times New Roman"/>
          <w:sz w:val="28"/>
          <w:szCs w:val="28"/>
          <w:lang w:val="kk-KZ" w:eastAsia="ko-KR"/>
        </w:rPr>
        <w:t>қ</w:t>
      </w:r>
      <w:r w:rsidRPr="005B7E6F">
        <w:rPr>
          <w:rFonts w:ascii="Times New Roman" w:hAnsi="Times New Roman"/>
          <w:sz w:val="28"/>
          <w:szCs w:val="28"/>
          <w:lang w:eastAsia="ko-KR"/>
        </w:rPr>
        <w:t>ов, С. Мусин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Ш. Альжанов, С. К</w:t>
      </w:r>
      <w:r w:rsidRPr="005B7E6F">
        <w:rPr>
          <w:rFonts w:ascii="Times New Roman" w:hAnsi="Times New Roman"/>
          <w:sz w:val="28"/>
          <w:szCs w:val="28"/>
          <w:lang w:val="kk-KZ" w:eastAsia="ko-KR"/>
        </w:rPr>
        <w:t>ө</w:t>
      </w:r>
      <w:r w:rsidRPr="005B7E6F">
        <w:rPr>
          <w:rFonts w:ascii="Times New Roman" w:hAnsi="Times New Roman"/>
          <w:sz w:val="28"/>
          <w:szCs w:val="28"/>
          <w:lang w:eastAsia="ko-KR"/>
        </w:rPr>
        <w:t>беев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Е). Н. </w:t>
      </w:r>
      <w:r w:rsidRPr="005B7E6F">
        <w:rPr>
          <w:rFonts w:ascii="Times New Roman" w:hAnsi="Times New Roman"/>
          <w:sz w:val="28"/>
          <w:szCs w:val="28"/>
          <w:lang w:val="kk-KZ" w:eastAsia="ko-KR"/>
        </w:rPr>
        <w:t>Қ</w:t>
      </w:r>
      <w:r w:rsidRPr="005B7E6F">
        <w:rPr>
          <w:rFonts w:ascii="Times New Roman" w:hAnsi="Times New Roman"/>
          <w:sz w:val="28"/>
          <w:szCs w:val="28"/>
          <w:lang w:eastAsia="ko-KR"/>
        </w:rPr>
        <w:t>улжанов, М. Жумабаев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tabs>
          <w:tab w:val="left" w:pos="2550"/>
        </w:tabs>
        <w:autoSpaceDE w:val="0"/>
        <w:autoSpaceDN w:val="0"/>
        <w:adjustRightInd w:val="0"/>
        <w:spacing w:after="0" w:line="240" w:lineRule="auto"/>
        <w:jc w:val="both"/>
        <w:rPr>
          <w:rFonts w:ascii="Times New Roman" w:hAnsi="Times New Roman"/>
          <w:sz w:val="28"/>
          <w:szCs w:val="28"/>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175.Жаңа алфавиттi жасауға, оны араб транскрипциясынан латын транскипциясына, онан кейiн орыс графикасына көшiруге (1910-1926 жылдар) қатысқан қазақ педагогы, ғалым-лингвист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Ш.Уәлиханов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176. Қазақстандағы алғашқы халық комиссары кiм?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Ш.Алжанов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А.Байтұрсынов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М.Дулатов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177. «Бiр сағат iлiм үйрену бiр кеш бойы құлшылық етуден жақсы, бiр күн бойы дәрiс алу үш ай ораза тұтқаннан  жақсы»  деген сөздер кімдікі?</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Мұхаммед Пайғамбардың хадистерi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Абай 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г) </w:t>
      </w:r>
      <w:r w:rsidRPr="005B7E6F">
        <w:rPr>
          <w:rFonts w:ascii="Times New Roman" w:hAnsi="Times New Roman"/>
          <w:sz w:val="28"/>
          <w:szCs w:val="28"/>
        </w:rPr>
        <w:t>Қожа Ахмет Ясауи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rPr>
      </w:pPr>
      <w:r w:rsidRPr="005B7E6F">
        <w:rPr>
          <w:rFonts w:ascii="Times New Roman" w:hAnsi="Times New Roman"/>
          <w:sz w:val="28"/>
          <w:szCs w:val="28"/>
          <w:lang w:val="kk-KZ"/>
        </w:rPr>
        <w:t xml:space="preserve">д) </w:t>
      </w:r>
      <w:r w:rsidRPr="005B7E6F">
        <w:rPr>
          <w:rFonts w:ascii="Times New Roman" w:hAnsi="Times New Roman"/>
          <w:sz w:val="28"/>
          <w:szCs w:val="28"/>
        </w:rPr>
        <w:t>М.Х.Дулати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178. Әдiлет, Ақыл, Парасат, Қанағат - қай шығарманың кейiпкерлерi?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а) «Құтты бiлiк»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«Тарихи-Рашиди»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«Диуани лұғат- ат- түрiк»</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«Ақиқат сыйы»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«Диуани хикмет»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line="240" w:lineRule="auto"/>
        <w:jc w:val="both"/>
        <w:rPr>
          <w:rFonts w:ascii="Times New Roman" w:hAnsi="Times New Roman"/>
          <w:sz w:val="28"/>
          <w:szCs w:val="28"/>
          <w:lang w:val="kk-KZ"/>
        </w:rPr>
      </w:pPr>
      <w:r w:rsidRPr="005B7E6F">
        <w:rPr>
          <w:rFonts w:ascii="Times New Roman" w:hAnsi="Times New Roman"/>
          <w:sz w:val="28"/>
          <w:szCs w:val="28"/>
          <w:lang w:val="kk-KZ"/>
        </w:rPr>
        <w:t>179.</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XX ғасырдың басындағы қазақ ағартушысы, өзінің «Социализм», «Адасқан өмір», «Қазақтарға білім беру мен оқыту ісінің хал-кұйі  қандай?» шығармаларында дидактика, жас кезеңдеріне бөлу, ана тілінің рөлі, өзіндік білім беру мәселелері бойынша бірегей идеяларды ұсынды:</w:t>
      </w:r>
      <w:r w:rsidRPr="005B7E6F">
        <w:rPr>
          <w:rFonts w:ascii="Times New Roman" w:hAnsi="Times New Roman"/>
          <w:sz w:val="28"/>
          <w:szCs w:val="28"/>
          <w:lang w:val="kk-KZ"/>
        </w:rPr>
        <w:t xml:space="preserve"> </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А). Х. Досм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хаммедов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Ж. Аймауытов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С. Торай</w:t>
      </w:r>
      <w:r w:rsidRPr="005B7E6F">
        <w:rPr>
          <w:rFonts w:ascii="Times New Roman" w:hAnsi="Times New Roman"/>
          <w:sz w:val="28"/>
          <w:szCs w:val="28"/>
          <w:lang w:val="kk-KZ" w:eastAsia="ko-KR"/>
        </w:rPr>
        <w:t>ғ</w:t>
      </w:r>
      <w:r w:rsidRPr="005B7E6F">
        <w:rPr>
          <w:rFonts w:ascii="Times New Roman" w:hAnsi="Times New Roman"/>
          <w:sz w:val="28"/>
          <w:szCs w:val="28"/>
          <w:lang w:eastAsia="ko-KR"/>
        </w:rPr>
        <w:t>ыров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180. Қазақ халық педагогикасынан жарық көрген </w:t>
      </w:r>
      <w:r w:rsidRPr="005B7E6F">
        <w:rPr>
          <w:rFonts w:ascii="Times New Roman" w:hAnsi="Times New Roman"/>
          <w:spacing w:val="5"/>
          <w:sz w:val="28"/>
          <w:szCs w:val="28"/>
          <w:lang w:val="kk-KZ"/>
        </w:rPr>
        <w:t>еңбектердiң авторларын атаңыз?</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Қ.Жарықбаев, С.Қалиев, С.Ұзақбаева, М.</w:t>
      </w:r>
      <w:r w:rsidRPr="005B7E6F">
        <w:rPr>
          <w:rFonts w:ascii="Times New Roman" w:hAnsi="Times New Roman"/>
          <w:spacing w:val="2"/>
          <w:sz w:val="28"/>
          <w:szCs w:val="28"/>
          <w:lang w:val="kk-KZ"/>
        </w:rPr>
        <w:t>Балтабаев, Ж.Наурызбаев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Д.Локк, Я.А.Коменский, Ж.Ж.Руссо, А.Дистервег, И. Гербарт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w:t>
      </w:r>
      <w:r w:rsidRPr="005B7E6F">
        <w:rPr>
          <w:rFonts w:ascii="Times New Roman" w:hAnsi="Times New Roman"/>
          <w:spacing w:val="5"/>
          <w:sz w:val="28"/>
          <w:szCs w:val="28"/>
          <w:lang w:val="kk-KZ"/>
        </w:rPr>
        <w:t xml:space="preserve"> Асан-Қайғы, Қорқыт, Ж.Баласағұни, әл-Фараби, М.Х.Дулати</w:t>
      </w:r>
    </w:p>
    <w:p w:rsidR="00A30AB0" w:rsidRPr="005B7E6F" w:rsidRDefault="00A30AB0" w:rsidP="006B2DE1">
      <w:pPr>
        <w:autoSpaceDE w:val="0"/>
        <w:autoSpaceDN w:val="0"/>
        <w:adjustRightInd w:val="0"/>
        <w:spacing w:after="0" w:line="240" w:lineRule="auto"/>
        <w:jc w:val="both"/>
        <w:rPr>
          <w:rFonts w:ascii="Times New Roman" w:hAnsi="Times New Roman"/>
          <w:spacing w:val="8"/>
          <w:sz w:val="28"/>
          <w:szCs w:val="28"/>
          <w:lang w:val="kk-KZ"/>
        </w:rPr>
      </w:pPr>
      <w:r w:rsidRPr="005B7E6F">
        <w:rPr>
          <w:rFonts w:ascii="Times New Roman" w:hAnsi="Times New Roman"/>
          <w:sz w:val="28"/>
          <w:szCs w:val="28"/>
          <w:lang w:val="kk-KZ"/>
        </w:rPr>
        <w:t>г)</w:t>
      </w:r>
      <w:r w:rsidRPr="005B7E6F">
        <w:rPr>
          <w:rFonts w:ascii="Times New Roman" w:hAnsi="Times New Roman"/>
          <w:spacing w:val="7"/>
          <w:sz w:val="28"/>
          <w:szCs w:val="28"/>
          <w:lang w:val="kk-KZ"/>
        </w:rPr>
        <w:t xml:space="preserve"> </w:t>
      </w:r>
      <w:r w:rsidRPr="005B7E6F">
        <w:rPr>
          <w:rFonts w:ascii="Times New Roman" w:hAnsi="Times New Roman"/>
          <w:spacing w:val="8"/>
          <w:sz w:val="28"/>
          <w:szCs w:val="28"/>
        </w:rPr>
        <w:t>Н.К.Крупская, К.Д.Ушинский</w:t>
      </w:r>
      <w:r w:rsidRPr="005B7E6F">
        <w:rPr>
          <w:rFonts w:ascii="Times New Roman" w:hAnsi="Times New Roman"/>
          <w:spacing w:val="8"/>
          <w:sz w:val="28"/>
          <w:szCs w:val="28"/>
          <w:lang w:val="kk-KZ"/>
        </w:rPr>
        <w:t>, С.Т.Шацкий, Н.А.Радищев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барлық жауаптар дұрыс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tabs>
          <w:tab w:val="left" w:pos="720"/>
        </w:tabs>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181. Ақын, ағартушы, қазақ жазба әдебиетінің негізін қалаушы, ақынның көп жылдық ойлары, философиялық-моралдық, психологиялық-педагогикалық көзқарастарының  нәтижесі болған  «Қара сөздердің» авторы:</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А). Ма</w:t>
      </w:r>
      <w:r w:rsidRPr="005B7E6F">
        <w:rPr>
          <w:rFonts w:ascii="Times New Roman" w:hAnsi="Times New Roman"/>
          <w:sz w:val="28"/>
          <w:szCs w:val="28"/>
          <w:lang w:val="kk-KZ"/>
        </w:rPr>
        <w:t>ғ</w:t>
      </w:r>
      <w:r w:rsidRPr="005B7E6F">
        <w:rPr>
          <w:rFonts w:ascii="Times New Roman" w:hAnsi="Times New Roman"/>
          <w:sz w:val="28"/>
          <w:szCs w:val="28"/>
        </w:rPr>
        <w:t>жан Ж</w:t>
      </w:r>
      <w:r w:rsidRPr="005B7E6F">
        <w:rPr>
          <w:rFonts w:ascii="Times New Roman" w:hAnsi="Times New Roman"/>
          <w:sz w:val="28"/>
          <w:szCs w:val="28"/>
          <w:lang w:val="kk-KZ"/>
        </w:rPr>
        <w:t>ұ</w:t>
      </w:r>
      <w:r w:rsidRPr="005B7E6F">
        <w:rPr>
          <w:rFonts w:ascii="Times New Roman" w:hAnsi="Times New Roman"/>
          <w:sz w:val="28"/>
          <w:szCs w:val="28"/>
        </w:rPr>
        <w:t>мабаев</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В). Ибрай Алтынсарин</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С). Абай </w:t>
      </w:r>
      <w:r w:rsidRPr="005B7E6F">
        <w:rPr>
          <w:rFonts w:ascii="Times New Roman" w:hAnsi="Times New Roman"/>
          <w:sz w:val="28"/>
          <w:szCs w:val="28"/>
          <w:lang w:val="kk-KZ"/>
        </w:rPr>
        <w:t>Құ</w:t>
      </w:r>
      <w:r w:rsidRPr="005B7E6F">
        <w:rPr>
          <w:rFonts w:ascii="Times New Roman" w:hAnsi="Times New Roman"/>
          <w:sz w:val="28"/>
          <w:szCs w:val="28"/>
        </w:rPr>
        <w:t>нанбаев</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Д). </w:t>
      </w:r>
      <w:r w:rsidRPr="005B7E6F">
        <w:rPr>
          <w:rFonts w:ascii="Times New Roman" w:hAnsi="Times New Roman"/>
          <w:sz w:val="28"/>
          <w:szCs w:val="28"/>
          <w:lang w:val="kk-KZ"/>
        </w:rPr>
        <w:t>Ш</w:t>
      </w:r>
      <w:r w:rsidRPr="005B7E6F">
        <w:rPr>
          <w:rFonts w:ascii="Times New Roman" w:hAnsi="Times New Roman"/>
          <w:sz w:val="28"/>
          <w:szCs w:val="28"/>
        </w:rPr>
        <w:t>о</w:t>
      </w:r>
      <w:r w:rsidRPr="005B7E6F">
        <w:rPr>
          <w:rFonts w:ascii="Times New Roman" w:hAnsi="Times New Roman"/>
          <w:sz w:val="28"/>
          <w:szCs w:val="28"/>
          <w:lang w:val="kk-KZ"/>
        </w:rPr>
        <w:t>қ</w:t>
      </w:r>
      <w:r w:rsidRPr="005B7E6F">
        <w:rPr>
          <w:rFonts w:ascii="Times New Roman" w:hAnsi="Times New Roman"/>
          <w:sz w:val="28"/>
          <w:szCs w:val="28"/>
        </w:rPr>
        <w:t xml:space="preserve">ан </w:t>
      </w:r>
      <w:r w:rsidRPr="005B7E6F">
        <w:rPr>
          <w:rFonts w:ascii="Times New Roman" w:hAnsi="Times New Roman"/>
          <w:sz w:val="28"/>
          <w:szCs w:val="28"/>
          <w:lang w:val="kk-KZ"/>
        </w:rPr>
        <w:t>Уә</w:t>
      </w:r>
      <w:r w:rsidRPr="005B7E6F">
        <w:rPr>
          <w:rFonts w:ascii="Times New Roman" w:hAnsi="Times New Roman"/>
          <w:sz w:val="28"/>
          <w:szCs w:val="28"/>
        </w:rPr>
        <w:t>лиханов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rPr>
        <w:t>Е). Ахмет Байт</w:t>
      </w:r>
      <w:r w:rsidRPr="005B7E6F">
        <w:rPr>
          <w:rFonts w:ascii="Times New Roman" w:hAnsi="Times New Roman"/>
          <w:sz w:val="28"/>
          <w:szCs w:val="28"/>
          <w:lang w:val="kk-KZ"/>
        </w:rPr>
        <w:t>ұ</w:t>
      </w:r>
      <w:r w:rsidRPr="005B7E6F">
        <w:rPr>
          <w:rFonts w:ascii="Times New Roman" w:hAnsi="Times New Roman"/>
          <w:sz w:val="28"/>
          <w:szCs w:val="28"/>
        </w:rPr>
        <w:t>рсынов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sr-Cyrl-CS"/>
        </w:rPr>
        <w:t>182. Орта ғасырда өмiр сүрген көрнектi ойшыл ғалым оқыту туралы ойын былай айтады: «Оқыту – бұл халықты мейiрiмдiлiкке тәрбиелеу теориясының бiр бөлiгi, ал тәрбие – эстетикалық өнер, негiзгi бiлiм берудегi бiр iзгi тәсiлдердiң бiр бөлiгi» дедi: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а) </w:t>
      </w:r>
      <w:r w:rsidRPr="005B7E6F">
        <w:rPr>
          <w:rFonts w:ascii="Times New Roman" w:hAnsi="Times New Roman"/>
          <w:sz w:val="28"/>
          <w:szCs w:val="28"/>
          <w:lang w:val="sr-Cyrl-CS"/>
        </w:rPr>
        <w:t>Хорезми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б) </w:t>
      </w:r>
      <w:r w:rsidRPr="005B7E6F">
        <w:rPr>
          <w:rFonts w:ascii="Times New Roman" w:hAnsi="Times New Roman"/>
          <w:sz w:val="28"/>
          <w:szCs w:val="28"/>
          <w:lang w:val="sr-Cyrl-CS"/>
        </w:rPr>
        <w:t>Әл - Фараби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в) </w:t>
      </w:r>
      <w:r w:rsidRPr="005B7E6F">
        <w:rPr>
          <w:rFonts w:ascii="Times New Roman" w:hAnsi="Times New Roman"/>
          <w:sz w:val="28"/>
          <w:szCs w:val="28"/>
          <w:lang w:val="sr-Cyrl-CS"/>
        </w:rPr>
        <w:t xml:space="preserve">Авиценна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г) </w:t>
      </w:r>
      <w:r w:rsidRPr="005B7E6F">
        <w:rPr>
          <w:rFonts w:ascii="Times New Roman" w:hAnsi="Times New Roman"/>
          <w:sz w:val="28"/>
          <w:szCs w:val="28"/>
          <w:lang w:val="sr-Cyrl-CS"/>
        </w:rPr>
        <w:t>Ә.Бируни</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r w:rsidRPr="005B7E6F">
        <w:rPr>
          <w:rFonts w:ascii="Times New Roman" w:hAnsi="Times New Roman"/>
          <w:sz w:val="28"/>
          <w:szCs w:val="28"/>
          <w:lang w:val="kk-KZ"/>
        </w:rPr>
        <w:t xml:space="preserve">д) </w:t>
      </w:r>
      <w:r w:rsidRPr="005B7E6F">
        <w:rPr>
          <w:rFonts w:ascii="Times New Roman" w:hAnsi="Times New Roman"/>
          <w:sz w:val="28"/>
          <w:szCs w:val="28"/>
          <w:lang w:val="sr-Cyrl-CS"/>
        </w:rPr>
        <w:t xml:space="preserve">Ж.Баласағұн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sr-Cyrl-CS"/>
        </w:rPr>
        <w:t>183.</w:t>
      </w:r>
      <w:r w:rsidRPr="005B7E6F">
        <w:rPr>
          <w:rFonts w:ascii="Times New Roman" w:hAnsi="Times New Roman"/>
          <w:sz w:val="24"/>
          <w:szCs w:val="24"/>
          <w:lang w:val="sr-Cyrl-CS" w:eastAsia="ko-KR"/>
        </w:rPr>
        <w:t xml:space="preserve"> </w:t>
      </w:r>
      <w:r w:rsidRPr="005B7E6F">
        <w:rPr>
          <w:rFonts w:ascii="Times New Roman" w:hAnsi="Times New Roman"/>
          <w:sz w:val="28"/>
          <w:szCs w:val="28"/>
          <w:lang w:val="kk-KZ" w:eastAsia="ko-KR"/>
        </w:rPr>
        <w:t xml:space="preserve">Көрнекті көшпелі әнші, шешен, </w:t>
      </w:r>
      <w:r w:rsidRPr="005B7E6F">
        <w:rPr>
          <w:rFonts w:ascii="Times New Roman" w:hAnsi="Times New Roman"/>
          <w:sz w:val="28"/>
          <w:szCs w:val="28"/>
          <w:lang w:val="en-US" w:eastAsia="ko-KR"/>
        </w:rPr>
        <w:t>XIX</w:t>
      </w:r>
      <w:r w:rsidRPr="005B7E6F">
        <w:rPr>
          <w:rFonts w:ascii="Times New Roman" w:hAnsi="Times New Roman"/>
          <w:sz w:val="28"/>
          <w:szCs w:val="28"/>
          <w:lang w:val="kk-KZ" w:eastAsia="ko-KR"/>
        </w:rPr>
        <w:t xml:space="preserve"> ғасырдың басындағы Кіші жұз қазақстарының көтерілісі жетекшілерінің бірі, педагогикалық идеялары демократиялық бағыттылығымен ерекшеленеді:</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А). Махамбет </w:t>
      </w:r>
      <w:r w:rsidRPr="005B7E6F">
        <w:rPr>
          <w:rFonts w:ascii="Times New Roman" w:hAnsi="Times New Roman"/>
          <w:sz w:val="28"/>
          <w:szCs w:val="28"/>
          <w:lang w:val="kk-KZ" w:eastAsia="ko-KR"/>
        </w:rPr>
        <w:t>Ө</w:t>
      </w:r>
      <w:r w:rsidRPr="005B7E6F">
        <w:rPr>
          <w:rFonts w:ascii="Times New Roman" w:hAnsi="Times New Roman"/>
          <w:sz w:val="28"/>
          <w:szCs w:val="28"/>
          <w:lang w:eastAsia="ko-KR"/>
        </w:rPr>
        <w:t>темис</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лы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Дулат Бабатай</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лы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С). </w:t>
      </w:r>
      <w:r w:rsidRPr="005B7E6F">
        <w:rPr>
          <w:rFonts w:ascii="Times New Roman" w:hAnsi="Times New Roman"/>
          <w:sz w:val="28"/>
          <w:szCs w:val="28"/>
          <w:lang w:val="kk-KZ" w:eastAsia="ko-KR"/>
        </w:rPr>
        <w:t>Ш</w:t>
      </w:r>
      <w:r w:rsidRPr="005B7E6F">
        <w:rPr>
          <w:rFonts w:ascii="Times New Roman" w:hAnsi="Times New Roman"/>
          <w:sz w:val="28"/>
          <w:szCs w:val="28"/>
          <w:lang w:eastAsia="ko-KR"/>
        </w:rPr>
        <w:t>о</w:t>
      </w:r>
      <w:r w:rsidRPr="005B7E6F">
        <w:rPr>
          <w:rFonts w:ascii="Times New Roman" w:hAnsi="Times New Roman"/>
          <w:sz w:val="28"/>
          <w:szCs w:val="28"/>
          <w:lang w:val="kk-KZ" w:eastAsia="ko-KR"/>
        </w:rPr>
        <w:t>қ</w:t>
      </w:r>
      <w:r w:rsidRPr="005B7E6F">
        <w:rPr>
          <w:rFonts w:ascii="Times New Roman" w:hAnsi="Times New Roman"/>
          <w:sz w:val="28"/>
          <w:szCs w:val="28"/>
          <w:lang w:eastAsia="ko-KR"/>
        </w:rPr>
        <w:t xml:space="preserve">ан </w:t>
      </w:r>
      <w:r w:rsidRPr="005B7E6F">
        <w:rPr>
          <w:rFonts w:ascii="Times New Roman" w:hAnsi="Times New Roman"/>
          <w:sz w:val="28"/>
          <w:szCs w:val="28"/>
          <w:lang w:val="kk-KZ" w:eastAsia="ko-KR"/>
        </w:rPr>
        <w:t xml:space="preserve"> Уә</w:t>
      </w:r>
      <w:r w:rsidRPr="005B7E6F">
        <w:rPr>
          <w:rFonts w:ascii="Times New Roman" w:hAnsi="Times New Roman"/>
          <w:sz w:val="28"/>
          <w:szCs w:val="28"/>
          <w:lang w:eastAsia="ko-KR"/>
        </w:rPr>
        <w:t>лиханов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Шал а</w:t>
      </w:r>
      <w:r w:rsidRPr="005B7E6F">
        <w:rPr>
          <w:rFonts w:ascii="Times New Roman" w:hAnsi="Times New Roman"/>
          <w:sz w:val="28"/>
          <w:szCs w:val="28"/>
          <w:lang w:val="kk-KZ" w:eastAsia="ko-KR"/>
        </w:rPr>
        <w:t>қ</w:t>
      </w:r>
      <w:r w:rsidRPr="005B7E6F">
        <w:rPr>
          <w:rFonts w:ascii="Times New Roman" w:hAnsi="Times New Roman"/>
          <w:sz w:val="28"/>
          <w:szCs w:val="28"/>
          <w:lang w:eastAsia="ko-KR"/>
        </w:rPr>
        <w:t>ын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Жиембет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sr-Cyrl-CS"/>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jc w:val="both"/>
        <w:rPr>
          <w:rFonts w:ascii="Times New Roman" w:hAnsi="Times New Roman"/>
          <w:sz w:val="28"/>
          <w:szCs w:val="28"/>
          <w:lang w:val="ru-MO"/>
        </w:rPr>
      </w:pPr>
      <w:r w:rsidRPr="005B7E6F">
        <w:rPr>
          <w:rFonts w:ascii="Times New Roman" w:hAnsi="Times New Roman"/>
          <w:sz w:val="28"/>
          <w:szCs w:val="28"/>
          <w:lang w:val="ru-MO"/>
        </w:rPr>
        <w:t>184. Бірінші дүниеуи (дінсіз) қазақ мектептері ашылды:</w:t>
      </w:r>
    </w:p>
    <w:p w:rsidR="00A30AB0" w:rsidRPr="005B7E6F" w:rsidRDefault="00A30AB0" w:rsidP="006B2DE1">
      <w:pPr>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А) Бөкеев Ортдасында хан ставкасында (1841), Орынбор шекере комиссиясында (1850)</w:t>
      </w:r>
    </w:p>
    <w:p w:rsidR="00A30AB0" w:rsidRPr="005B7E6F" w:rsidRDefault="00A30AB0" w:rsidP="006B2DE1">
      <w:pPr>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Қазақстанның Ресейге қосылғанынан кейін (1731)</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ru-MO"/>
        </w:rPr>
        <w:t>С) ерте ортағасыр дәуірінде (</w:t>
      </w:r>
      <w:r w:rsidRPr="005B7E6F">
        <w:rPr>
          <w:rFonts w:ascii="Times New Roman" w:hAnsi="Times New Roman"/>
          <w:sz w:val="28"/>
          <w:szCs w:val="28"/>
          <w:lang w:val="en-US" w:eastAsia="ko-KR"/>
        </w:rPr>
        <w:t>VII</w:t>
      </w:r>
      <w:r w:rsidRPr="005B7E6F">
        <w:rPr>
          <w:rFonts w:ascii="Times New Roman" w:hAnsi="Times New Roman"/>
          <w:sz w:val="28"/>
          <w:szCs w:val="28"/>
          <w:lang w:eastAsia="ko-KR"/>
        </w:rPr>
        <w:t xml:space="preserve"> – </w:t>
      </w:r>
      <w:r w:rsidRPr="005B7E6F">
        <w:rPr>
          <w:rFonts w:ascii="Times New Roman" w:hAnsi="Times New Roman"/>
          <w:sz w:val="28"/>
          <w:szCs w:val="28"/>
          <w:lang w:val="en-US" w:eastAsia="ko-KR"/>
        </w:rPr>
        <w:t>VIII</w:t>
      </w:r>
      <w:r w:rsidRPr="005B7E6F">
        <w:rPr>
          <w:rFonts w:ascii="Times New Roman" w:hAnsi="Times New Roman"/>
          <w:sz w:val="28"/>
          <w:szCs w:val="28"/>
          <w:lang w:val="kk-KZ" w:eastAsia="ko-KR"/>
        </w:rPr>
        <w:t xml:space="preserve"> ғғ.)</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Д) XIX ғасырдың бірінші жартысында, Қазақстанның Ресейге қосылуының аяқталуы қарсаңында</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eastAsia="ko-KR"/>
        </w:rPr>
        <w:t>Е) ХХ ғасырдың басында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185. «Жаңа мектеп» педагогикалық журналы қай жылдан шыға бастады?</w:t>
      </w:r>
    </w:p>
    <w:p w:rsidR="00A30AB0" w:rsidRPr="005B7E6F" w:rsidRDefault="00A30AB0" w:rsidP="006B2DE1">
      <w:pPr>
        <w:spacing w:after="0" w:line="240" w:lineRule="auto"/>
        <w:jc w:val="both"/>
        <w:rPr>
          <w:rFonts w:ascii="Times New Roman" w:hAnsi="Times New Roman"/>
          <w:sz w:val="28"/>
          <w:szCs w:val="28"/>
          <w:lang w:val="ru-MO"/>
        </w:rPr>
      </w:pPr>
      <w:r w:rsidRPr="005B7E6F">
        <w:rPr>
          <w:rFonts w:ascii="Times New Roman" w:hAnsi="Times New Roman"/>
          <w:sz w:val="28"/>
          <w:szCs w:val="28"/>
        </w:rPr>
        <w:t xml:space="preserve">А). </w:t>
      </w:r>
      <w:r w:rsidRPr="005B7E6F">
        <w:rPr>
          <w:rFonts w:ascii="Times New Roman" w:hAnsi="Times New Roman"/>
          <w:sz w:val="28"/>
          <w:szCs w:val="28"/>
          <w:lang w:val="kk-KZ"/>
        </w:rPr>
        <w:t xml:space="preserve"> </w:t>
      </w:r>
      <w:r w:rsidRPr="005B7E6F">
        <w:rPr>
          <w:rFonts w:ascii="Times New Roman" w:hAnsi="Times New Roman"/>
          <w:sz w:val="28"/>
          <w:szCs w:val="28"/>
        </w:rPr>
        <w:t xml:space="preserve">1933 </w:t>
      </w:r>
      <w:r w:rsidRPr="005B7E6F">
        <w:rPr>
          <w:rFonts w:ascii="Times New Roman" w:hAnsi="Times New Roman"/>
          <w:sz w:val="28"/>
          <w:szCs w:val="28"/>
          <w:lang w:val="kk-KZ"/>
        </w:rPr>
        <w:t>жылдан</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В). </w:t>
      </w:r>
      <w:r w:rsidRPr="005B7E6F">
        <w:rPr>
          <w:rFonts w:ascii="Times New Roman" w:hAnsi="Times New Roman"/>
          <w:sz w:val="28"/>
          <w:szCs w:val="28"/>
          <w:lang w:val="kk-KZ"/>
        </w:rPr>
        <w:t xml:space="preserve"> </w:t>
      </w:r>
      <w:r w:rsidRPr="005B7E6F">
        <w:rPr>
          <w:rFonts w:ascii="Times New Roman" w:hAnsi="Times New Roman"/>
          <w:sz w:val="28"/>
          <w:szCs w:val="28"/>
        </w:rPr>
        <w:t xml:space="preserve">1919 </w:t>
      </w:r>
      <w:r w:rsidRPr="005B7E6F">
        <w:rPr>
          <w:rFonts w:ascii="Times New Roman" w:hAnsi="Times New Roman"/>
          <w:sz w:val="28"/>
          <w:szCs w:val="28"/>
          <w:lang w:val="kk-KZ"/>
        </w:rPr>
        <w:t xml:space="preserve"> жылдан</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С). </w:t>
      </w:r>
      <w:r w:rsidRPr="005B7E6F">
        <w:rPr>
          <w:rFonts w:ascii="Times New Roman" w:hAnsi="Times New Roman"/>
          <w:sz w:val="28"/>
          <w:szCs w:val="28"/>
          <w:lang w:val="kk-KZ"/>
        </w:rPr>
        <w:t xml:space="preserve"> </w:t>
      </w:r>
      <w:r w:rsidRPr="005B7E6F">
        <w:rPr>
          <w:rFonts w:ascii="Times New Roman" w:hAnsi="Times New Roman"/>
          <w:sz w:val="28"/>
          <w:szCs w:val="28"/>
        </w:rPr>
        <w:t xml:space="preserve"> 1925 </w:t>
      </w:r>
      <w:r w:rsidRPr="005B7E6F">
        <w:rPr>
          <w:rFonts w:ascii="Times New Roman" w:hAnsi="Times New Roman"/>
          <w:sz w:val="28"/>
          <w:szCs w:val="28"/>
          <w:lang w:val="kk-KZ"/>
        </w:rPr>
        <w:t>жылдан</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Д). </w:t>
      </w:r>
      <w:r w:rsidRPr="005B7E6F">
        <w:rPr>
          <w:rFonts w:ascii="Times New Roman" w:hAnsi="Times New Roman"/>
          <w:sz w:val="28"/>
          <w:szCs w:val="28"/>
          <w:lang w:val="kk-KZ"/>
        </w:rPr>
        <w:t xml:space="preserve"> </w:t>
      </w:r>
      <w:r w:rsidRPr="005B7E6F">
        <w:rPr>
          <w:rFonts w:ascii="Times New Roman" w:hAnsi="Times New Roman"/>
          <w:sz w:val="28"/>
          <w:szCs w:val="28"/>
        </w:rPr>
        <w:t xml:space="preserve"> 1935 </w:t>
      </w:r>
      <w:r w:rsidRPr="005B7E6F">
        <w:rPr>
          <w:rFonts w:ascii="Times New Roman" w:hAnsi="Times New Roman"/>
          <w:sz w:val="28"/>
          <w:szCs w:val="28"/>
          <w:lang w:val="kk-KZ"/>
        </w:rPr>
        <w:t>жылдан</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Е). </w:t>
      </w:r>
      <w:r w:rsidRPr="005B7E6F">
        <w:rPr>
          <w:rFonts w:ascii="Times New Roman" w:hAnsi="Times New Roman"/>
          <w:sz w:val="28"/>
          <w:szCs w:val="28"/>
          <w:lang w:val="kk-KZ"/>
        </w:rPr>
        <w:t xml:space="preserve"> </w:t>
      </w:r>
      <w:r w:rsidRPr="005B7E6F">
        <w:rPr>
          <w:rFonts w:ascii="Times New Roman" w:hAnsi="Times New Roman"/>
          <w:sz w:val="28"/>
          <w:szCs w:val="28"/>
        </w:rPr>
        <w:t xml:space="preserve"> 1948 </w:t>
      </w:r>
      <w:r w:rsidRPr="005B7E6F">
        <w:rPr>
          <w:rFonts w:ascii="Times New Roman" w:hAnsi="Times New Roman"/>
          <w:sz w:val="28"/>
          <w:szCs w:val="28"/>
          <w:lang w:val="kk-KZ"/>
        </w:rPr>
        <w:t xml:space="preserve"> жылдан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ru-MO"/>
        </w:rPr>
        <w:t>186.</w:t>
      </w:r>
      <w:r w:rsidRPr="005B7E6F">
        <w:rPr>
          <w:rFonts w:ascii="Times New Roman" w:hAnsi="Times New Roman"/>
          <w:sz w:val="24"/>
          <w:szCs w:val="24"/>
        </w:rPr>
        <w:t xml:space="preserve"> </w:t>
      </w:r>
      <w:r w:rsidRPr="005B7E6F">
        <w:rPr>
          <w:rFonts w:ascii="Times New Roman" w:hAnsi="Times New Roman"/>
          <w:sz w:val="28"/>
          <w:szCs w:val="28"/>
          <w:lang w:val="kk-KZ"/>
        </w:rPr>
        <w:t>Қашан  Қазкрайкомдың V пленумы шешімі бойынша Қазақ  АССР  халық ағарту ісі комиссариаты жанындағы мектептер ғылыми-зерттеу институты ашылды?</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А). </w:t>
      </w:r>
      <w:r w:rsidRPr="005B7E6F">
        <w:rPr>
          <w:rFonts w:ascii="Times New Roman" w:hAnsi="Times New Roman"/>
          <w:sz w:val="28"/>
          <w:szCs w:val="28"/>
          <w:lang w:val="kk-KZ"/>
        </w:rPr>
        <w:t>1946 жылда</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В). 1920 </w:t>
      </w:r>
      <w:r w:rsidRPr="005B7E6F">
        <w:rPr>
          <w:rFonts w:ascii="Times New Roman" w:hAnsi="Times New Roman"/>
          <w:sz w:val="28"/>
          <w:szCs w:val="28"/>
          <w:lang w:val="kk-KZ"/>
        </w:rPr>
        <w:t xml:space="preserve"> жылда</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С).  1948 </w:t>
      </w:r>
      <w:r w:rsidRPr="005B7E6F">
        <w:rPr>
          <w:rFonts w:ascii="Times New Roman" w:hAnsi="Times New Roman"/>
          <w:sz w:val="28"/>
          <w:szCs w:val="28"/>
          <w:lang w:val="kk-KZ"/>
        </w:rPr>
        <w:t xml:space="preserve"> жылда</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Д). </w:t>
      </w:r>
      <w:r w:rsidRPr="005B7E6F">
        <w:rPr>
          <w:rFonts w:ascii="Times New Roman" w:hAnsi="Times New Roman"/>
          <w:sz w:val="28"/>
          <w:szCs w:val="28"/>
          <w:lang w:val="kk-KZ"/>
        </w:rPr>
        <w:t xml:space="preserve"> 1936  жылда</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Е). </w:t>
      </w:r>
      <w:r w:rsidRPr="005B7E6F">
        <w:rPr>
          <w:rFonts w:ascii="Times New Roman" w:hAnsi="Times New Roman"/>
          <w:sz w:val="28"/>
          <w:szCs w:val="28"/>
          <w:lang w:val="kk-KZ"/>
        </w:rPr>
        <w:t xml:space="preserve"> </w:t>
      </w:r>
      <w:r w:rsidRPr="005B7E6F">
        <w:rPr>
          <w:rFonts w:ascii="Times New Roman" w:hAnsi="Times New Roman"/>
          <w:sz w:val="28"/>
          <w:szCs w:val="28"/>
        </w:rPr>
        <w:t xml:space="preserve">1933 </w:t>
      </w:r>
      <w:r w:rsidRPr="005B7E6F">
        <w:rPr>
          <w:rFonts w:ascii="Times New Roman" w:hAnsi="Times New Roman"/>
          <w:sz w:val="28"/>
          <w:szCs w:val="28"/>
          <w:lang w:val="kk-KZ"/>
        </w:rPr>
        <w:t>жылдың наурыз айында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187. Қазақ балалары үшін бірініші рәсми мектеп ашылды:</w:t>
      </w:r>
    </w:p>
    <w:p w:rsidR="00A30AB0"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А). </w:t>
      </w:r>
      <w:r w:rsidRPr="005B7E6F">
        <w:rPr>
          <w:rFonts w:ascii="Times New Roman" w:hAnsi="Times New Roman"/>
          <w:sz w:val="28"/>
          <w:szCs w:val="28"/>
          <w:lang w:val="kk-KZ"/>
        </w:rPr>
        <w:t xml:space="preserve"> Орынбор шекере комиссиясы жанында </w:t>
      </w:r>
      <w:r w:rsidRPr="005B7E6F">
        <w:rPr>
          <w:rFonts w:ascii="Times New Roman" w:hAnsi="Times New Roman"/>
          <w:sz w:val="28"/>
          <w:szCs w:val="28"/>
        </w:rPr>
        <w:t>(1850)</w:t>
      </w:r>
      <w:r w:rsidRPr="005B7E6F">
        <w:rPr>
          <w:rFonts w:ascii="Times New Roman" w:hAnsi="Times New Roman"/>
          <w:sz w:val="28"/>
          <w:szCs w:val="28"/>
          <w:lang w:val="kk-KZ"/>
        </w:rPr>
        <w:t xml:space="preserve">   </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В). </w:t>
      </w:r>
      <w:r w:rsidRPr="005B7E6F">
        <w:rPr>
          <w:rFonts w:ascii="Times New Roman" w:hAnsi="Times New Roman"/>
          <w:sz w:val="28"/>
          <w:szCs w:val="28"/>
          <w:lang w:val="kk-KZ"/>
        </w:rPr>
        <w:t xml:space="preserve"> Бөкеев Ордасындағы Хан   ставкасы жанында </w:t>
      </w:r>
      <w:r w:rsidRPr="005B7E6F">
        <w:rPr>
          <w:rFonts w:ascii="Times New Roman" w:hAnsi="Times New Roman"/>
          <w:sz w:val="28"/>
          <w:szCs w:val="28"/>
        </w:rPr>
        <w:t>(1841)</w:t>
      </w:r>
    </w:p>
    <w:p w:rsidR="00A30AB0" w:rsidRPr="00BF4E7D"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С). </w:t>
      </w:r>
      <w:r w:rsidRPr="005B7E6F">
        <w:rPr>
          <w:rFonts w:ascii="Times New Roman" w:hAnsi="Times New Roman"/>
          <w:sz w:val="28"/>
          <w:szCs w:val="28"/>
          <w:lang w:val="kk-KZ"/>
        </w:rPr>
        <w:t xml:space="preserve"> Орынбордағы Меновой двор қасындағы мешіт жанында </w:t>
      </w:r>
      <w:r w:rsidRPr="005B7E6F">
        <w:rPr>
          <w:rFonts w:ascii="Times New Roman" w:hAnsi="Times New Roman"/>
          <w:sz w:val="28"/>
          <w:szCs w:val="28"/>
        </w:rPr>
        <w:t xml:space="preserve">(1789 </w:t>
      </w:r>
      <w:r w:rsidRPr="005B7E6F">
        <w:rPr>
          <w:rFonts w:ascii="Times New Roman" w:hAnsi="Times New Roman"/>
          <w:sz w:val="28"/>
          <w:szCs w:val="28"/>
          <w:lang w:val="kk-KZ"/>
        </w:rPr>
        <w:t>ж</w:t>
      </w:r>
      <w:r>
        <w:rPr>
          <w:rFonts w:ascii="Times New Roman" w:hAnsi="Times New Roman"/>
          <w:sz w:val="28"/>
          <w:szCs w:val="28"/>
        </w:rPr>
        <w:t>.)</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Д). </w:t>
      </w:r>
      <w:r w:rsidRPr="005B7E6F">
        <w:rPr>
          <w:rFonts w:ascii="Times New Roman" w:hAnsi="Times New Roman"/>
          <w:sz w:val="28"/>
          <w:szCs w:val="28"/>
          <w:lang w:val="kk-KZ"/>
        </w:rPr>
        <w:t>Дұрыс жауабы жоқ</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Е). </w:t>
      </w:r>
      <w:r w:rsidRPr="005B7E6F">
        <w:rPr>
          <w:rFonts w:ascii="Times New Roman" w:hAnsi="Times New Roman"/>
          <w:sz w:val="28"/>
          <w:szCs w:val="28"/>
          <w:lang w:val="kk-KZ"/>
        </w:rPr>
        <w:t xml:space="preserve">  Змеиногорск    қорғасын-қалай кеніші жанында  (1786)</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188.</w:t>
      </w:r>
      <w:r w:rsidRPr="005B7E6F">
        <w:rPr>
          <w:rFonts w:ascii="Times New Roman" w:hAnsi="Times New Roman"/>
          <w:sz w:val="24"/>
          <w:szCs w:val="24"/>
          <w:lang w:val="kk-KZ"/>
        </w:rPr>
        <w:t xml:space="preserve">  </w:t>
      </w:r>
      <w:r w:rsidRPr="005B7E6F">
        <w:rPr>
          <w:rFonts w:ascii="Times New Roman" w:hAnsi="Times New Roman"/>
          <w:sz w:val="28"/>
          <w:szCs w:val="28"/>
          <w:lang w:val="kk-KZ"/>
        </w:rPr>
        <w:t>Қазақ жастарын оқыту мен тәрбиелеуде Ы.Алтынсарин ХIХ ғасырдың 60-жж. прогрессившіл орыс педагогикасының идеяларын пайдаланды,  әсіресе...</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А.И. Герценнің</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В). В.Г. Белинскийдің</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С). Н.И. Пироговтің</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Н.Г.Чернышевскийдің</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К.Д. Ушинскийдің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189. Кайкаус құрастырған ортағасырлық педагогикалық ескерткіш:</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А). «Хадис</w:t>
      </w:r>
      <w:r w:rsidRPr="005B7E6F">
        <w:rPr>
          <w:rFonts w:ascii="Times New Roman" w:hAnsi="Times New Roman"/>
          <w:sz w:val="28"/>
          <w:szCs w:val="28"/>
          <w:lang w:val="kk-KZ"/>
        </w:rPr>
        <w:t>тер</w:t>
      </w:r>
      <w:r w:rsidRPr="005B7E6F">
        <w:rPr>
          <w:rFonts w:ascii="Times New Roman" w:hAnsi="Times New Roman"/>
          <w:sz w:val="28"/>
          <w:szCs w:val="28"/>
        </w:rPr>
        <w:t>»</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В). «</w:t>
      </w:r>
      <w:r w:rsidRPr="005B7E6F">
        <w:rPr>
          <w:rFonts w:ascii="Times New Roman" w:hAnsi="Times New Roman"/>
          <w:sz w:val="28"/>
          <w:szCs w:val="28"/>
          <w:lang w:val="kk-KZ"/>
        </w:rPr>
        <w:t>Құран кәрім</w:t>
      </w:r>
      <w:r w:rsidRPr="005B7E6F">
        <w:rPr>
          <w:rFonts w:ascii="Times New Roman" w:hAnsi="Times New Roman"/>
          <w:sz w:val="28"/>
          <w:szCs w:val="28"/>
        </w:rPr>
        <w:t>»</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С). «</w:t>
      </w:r>
      <w:r w:rsidRPr="005B7E6F">
        <w:rPr>
          <w:rFonts w:ascii="Times New Roman" w:hAnsi="Times New Roman"/>
          <w:sz w:val="28"/>
          <w:szCs w:val="28"/>
          <w:lang w:val="kk-KZ"/>
        </w:rPr>
        <w:t>Қ</w:t>
      </w:r>
      <w:r w:rsidRPr="005B7E6F">
        <w:rPr>
          <w:rFonts w:ascii="Times New Roman" w:hAnsi="Times New Roman"/>
          <w:sz w:val="28"/>
          <w:szCs w:val="28"/>
        </w:rPr>
        <w:t>абус</w:t>
      </w:r>
      <w:r w:rsidRPr="005B7E6F">
        <w:rPr>
          <w:rFonts w:ascii="Times New Roman" w:hAnsi="Times New Roman"/>
          <w:sz w:val="28"/>
          <w:szCs w:val="28"/>
          <w:lang w:val="kk-KZ"/>
        </w:rPr>
        <w:t>нама</w:t>
      </w:r>
      <w:r w:rsidRPr="005B7E6F">
        <w:rPr>
          <w:rFonts w:ascii="Times New Roman" w:hAnsi="Times New Roman"/>
          <w:sz w:val="28"/>
          <w:szCs w:val="28"/>
        </w:rPr>
        <w:t>»</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Д). «</w:t>
      </w:r>
      <w:r w:rsidRPr="005B7E6F">
        <w:rPr>
          <w:rFonts w:ascii="Times New Roman" w:hAnsi="Times New Roman"/>
          <w:sz w:val="28"/>
          <w:szCs w:val="28"/>
          <w:lang w:val="kk-KZ"/>
        </w:rPr>
        <w:t>Ә</w:t>
      </w:r>
      <w:r w:rsidRPr="005B7E6F">
        <w:rPr>
          <w:rFonts w:ascii="Times New Roman" w:hAnsi="Times New Roman"/>
          <w:sz w:val="28"/>
          <w:szCs w:val="28"/>
        </w:rPr>
        <w:t>л</w:t>
      </w:r>
      <w:r w:rsidRPr="005B7E6F">
        <w:rPr>
          <w:rFonts w:ascii="Times New Roman" w:hAnsi="Times New Roman"/>
          <w:sz w:val="28"/>
          <w:szCs w:val="28"/>
          <w:lang w:val="en-US"/>
        </w:rPr>
        <w:t>i</w:t>
      </w:r>
      <w:r w:rsidRPr="005B7E6F">
        <w:rPr>
          <w:rFonts w:ascii="Times New Roman" w:hAnsi="Times New Roman"/>
          <w:sz w:val="28"/>
          <w:szCs w:val="28"/>
        </w:rPr>
        <w:t>ппе»</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Е). «</w:t>
      </w:r>
      <w:r w:rsidRPr="005B7E6F">
        <w:rPr>
          <w:rFonts w:ascii="Times New Roman" w:hAnsi="Times New Roman"/>
          <w:sz w:val="28"/>
          <w:szCs w:val="28"/>
          <w:lang w:val="kk-KZ"/>
        </w:rPr>
        <w:t>Мың бір кеш</w:t>
      </w:r>
      <w:r w:rsidRPr="005B7E6F">
        <w:rPr>
          <w:rFonts w:ascii="Times New Roman" w:hAnsi="Times New Roman"/>
          <w:sz w:val="28"/>
          <w:szCs w:val="28"/>
        </w:rPr>
        <w:t>»</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jc w:val="both"/>
        <w:rPr>
          <w:rFonts w:ascii="Times New Roman" w:hAnsi="Times New Roman"/>
          <w:sz w:val="28"/>
          <w:szCs w:val="28"/>
          <w:lang w:val="kk-KZ"/>
        </w:rPr>
      </w:pPr>
      <w:r w:rsidRPr="005B7E6F">
        <w:rPr>
          <w:rFonts w:ascii="Times New Roman" w:hAnsi="Times New Roman"/>
          <w:sz w:val="28"/>
          <w:szCs w:val="28"/>
          <w:lang w:val="kk-KZ"/>
        </w:rPr>
        <w:t>190. Кімдің бастамасымен 1998 жылы Орынбор (Орск) мұғалімдер қырғыз  мектебі ашылып, орыс-қазақ мектептері үшін мұғалімдерді дайындаудың орталығына айналды?</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И. Алтынсарин</w:t>
      </w:r>
      <w:r w:rsidRPr="005B7E6F">
        <w:rPr>
          <w:rFonts w:ascii="Times New Roman" w:hAnsi="Times New Roman"/>
          <w:sz w:val="28"/>
          <w:szCs w:val="28"/>
          <w:lang w:val="kk-KZ" w:eastAsia="ko-KR"/>
        </w:rPr>
        <w:t>ның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В). А. </w:t>
      </w:r>
      <w:r w:rsidRPr="005B7E6F">
        <w:rPr>
          <w:rFonts w:ascii="Times New Roman" w:hAnsi="Times New Roman"/>
          <w:sz w:val="28"/>
          <w:szCs w:val="28"/>
          <w:lang w:val="kk-KZ" w:eastAsia="ko-KR"/>
        </w:rPr>
        <w:t>Құ</w:t>
      </w:r>
      <w:r w:rsidRPr="005B7E6F">
        <w:rPr>
          <w:rFonts w:ascii="Times New Roman" w:hAnsi="Times New Roman"/>
          <w:sz w:val="28"/>
          <w:szCs w:val="28"/>
          <w:lang w:eastAsia="ko-KR"/>
        </w:rPr>
        <w:t>нанбаев</w:t>
      </w:r>
      <w:r w:rsidRPr="005B7E6F">
        <w:rPr>
          <w:rFonts w:ascii="Times New Roman" w:hAnsi="Times New Roman"/>
          <w:sz w:val="28"/>
          <w:szCs w:val="28"/>
          <w:lang w:val="kk-KZ" w:eastAsia="ko-KR"/>
        </w:rPr>
        <w:t>тің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С). Ч. Уәлихановтің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Д). Махамбета Өтемісұлының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Дулата Бабатайұлының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191.  Қазақ халқының әлеуметтік-экономикалық өмірі және тұрмысы жағдайларына  сәйкес келетін, ХХ ғасырдың басында Қазақстанның көпшілік облыстарында таралған орыс-қазақ мектептерінің түрлерін құрған қазақ ағартушысы: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А). </w:t>
      </w:r>
      <w:r w:rsidRPr="005B7E6F">
        <w:rPr>
          <w:rFonts w:ascii="Times New Roman" w:hAnsi="Times New Roman"/>
          <w:sz w:val="28"/>
          <w:szCs w:val="28"/>
          <w:lang w:val="kk-KZ" w:eastAsia="ko-KR"/>
        </w:rPr>
        <w:t xml:space="preserve"> </w:t>
      </w:r>
      <w:r w:rsidRPr="005B7E6F">
        <w:rPr>
          <w:rFonts w:ascii="Times New Roman" w:hAnsi="Times New Roman"/>
          <w:sz w:val="28"/>
          <w:szCs w:val="28"/>
          <w:lang w:eastAsia="ko-KR"/>
        </w:rPr>
        <w:t>Ж. Аймауытов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Д). Х. Досм</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хамедов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Е). </w:t>
      </w:r>
      <w:r w:rsidRPr="005B7E6F">
        <w:rPr>
          <w:rFonts w:ascii="Times New Roman" w:hAnsi="Times New Roman"/>
          <w:sz w:val="28"/>
          <w:szCs w:val="28"/>
          <w:lang w:val="kk-KZ" w:eastAsia="ko-KR"/>
        </w:rPr>
        <w:t>Ы</w:t>
      </w:r>
      <w:r w:rsidRPr="005B7E6F">
        <w:rPr>
          <w:rFonts w:ascii="Times New Roman" w:hAnsi="Times New Roman"/>
          <w:sz w:val="28"/>
          <w:szCs w:val="28"/>
          <w:lang w:eastAsia="ko-KR"/>
        </w:rPr>
        <w:t>. 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ru-MO"/>
        </w:rPr>
        <w:t xml:space="preserve">192. </w:t>
      </w:r>
      <w:r w:rsidRPr="005B7E6F">
        <w:rPr>
          <w:rFonts w:ascii="Times New Roman" w:hAnsi="Times New Roman"/>
          <w:sz w:val="28"/>
          <w:szCs w:val="28"/>
          <w:lang w:eastAsia="ko-KR"/>
        </w:rPr>
        <w:t>Х</w:t>
      </w:r>
      <w:r w:rsidRPr="005B7E6F">
        <w:rPr>
          <w:rFonts w:ascii="Times New Roman" w:hAnsi="Times New Roman"/>
          <w:sz w:val="28"/>
          <w:szCs w:val="28"/>
          <w:lang w:val="en-US" w:eastAsia="ko-KR"/>
        </w:rPr>
        <w:t>I</w:t>
      </w:r>
      <w:r w:rsidRPr="005B7E6F">
        <w:rPr>
          <w:rFonts w:ascii="Times New Roman" w:hAnsi="Times New Roman"/>
          <w:sz w:val="28"/>
          <w:szCs w:val="28"/>
          <w:lang w:eastAsia="ko-KR"/>
        </w:rPr>
        <w:t>Х</w:t>
      </w:r>
      <w:r w:rsidRPr="005B7E6F">
        <w:rPr>
          <w:rFonts w:ascii="Times New Roman" w:hAnsi="Times New Roman"/>
          <w:sz w:val="28"/>
          <w:szCs w:val="28"/>
          <w:lang w:val="kk-KZ" w:eastAsia="ko-KR"/>
        </w:rPr>
        <w:t xml:space="preserve"> </w:t>
      </w:r>
      <w:r w:rsidRPr="005B7E6F">
        <w:rPr>
          <w:rFonts w:ascii="Times New Roman" w:hAnsi="Times New Roman"/>
          <w:sz w:val="28"/>
          <w:szCs w:val="28"/>
          <w:lang w:eastAsia="ko-KR"/>
        </w:rPr>
        <w:t xml:space="preserve">- </w:t>
      </w:r>
      <w:r w:rsidRPr="005B7E6F">
        <w:rPr>
          <w:rFonts w:ascii="Times New Roman" w:hAnsi="Times New Roman"/>
          <w:sz w:val="28"/>
          <w:szCs w:val="28"/>
          <w:lang w:val="kk-KZ" w:eastAsia="ko-KR"/>
        </w:rPr>
        <w:t xml:space="preserve"> </w:t>
      </w:r>
      <w:r w:rsidRPr="005B7E6F">
        <w:rPr>
          <w:rFonts w:ascii="Times New Roman" w:hAnsi="Times New Roman"/>
          <w:sz w:val="28"/>
          <w:szCs w:val="28"/>
          <w:lang w:eastAsia="ko-KR"/>
        </w:rPr>
        <w:t xml:space="preserve"> ХХ </w:t>
      </w:r>
      <w:r w:rsidRPr="005B7E6F">
        <w:rPr>
          <w:rFonts w:ascii="Times New Roman" w:hAnsi="Times New Roman"/>
          <w:sz w:val="28"/>
          <w:szCs w:val="28"/>
          <w:lang w:val="kk-KZ" w:eastAsia="ko-KR"/>
        </w:rPr>
        <w:t>ғасырдың басында қазақ халқының ағарту ісінде «Қырғыз хрестоматиясы», «Қырғыздарды орыс тіліне оқытуға бастапқы басшылық» оқулықтары маңызды рөл атқарды:</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С. Торай</w:t>
      </w:r>
      <w:r w:rsidRPr="005B7E6F">
        <w:rPr>
          <w:rFonts w:ascii="Times New Roman" w:hAnsi="Times New Roman"/>
          <w:sz w:val="28"/>
          <w:szCs w:val="28"/>
          <w:lang w:val="kk-KZ" w:eastAsia="ko-KR"/>
        </w:rPr>
        <w:t>ғ</w:t>
      </w:r>
      <w:r w:rsidRPr="005B7E6F">
        <w:rPr>
          <w:rFonts w:ascii="Times New Roman" w:hAnsi="Times New Roman"/>
          <w:sz w:val="28"/>
          <w:szCs w:val="28"/>
          <w:lang w:eastAsia="ko-KR"/>
        </w:rPr>
        <w:t>ыров</w:t>
      </w:r>
      <w:r w:rsidRPr="005B7E6F">
        <w:rPr>
          <w:rFonts w:ascii="Times New Roman" w:hAnsi="Times New Roman"/>
          <w:sz w:val="28"/>
          <w:szCs w:val="28"/>
          <w:lang w:val="kk-KZ" w:eastAsia="ko-KR"/>
        </w:rPr>
        <w:t>тың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В). </w:t>
      </w:r>
      <w:r w:rsidRPr="005B7E6F">
        <w:rPr>
          <w:rFonts w:ascii="Times New Roman" w:hAnsi="Times New Roman"/>
          <w:sz w:val="28"/>
          <w:szCs w:val="28"/>
          <w:lang w:val="kk-KZ" w:eastAsia="ko-KR"/>
        </w:rPr>
        <w:t>Ы</w:t>
      </w:r>
      <w:r w:rsidRPr="005B7E6F">
        <w:rPr>
          <w:rFonts w:ascii="Times New Roman" w:hAnsi="Times New Roman"/>
          <w:sz w:val="28"/>
          <w:szCs w:val="28"/>
          <w:lang w:eastAsia="ko-KR"/>
        </w:rPr>
        <w:t>. Алтынсарин</w:t>
      </w:r>
      <w:r w:rsidRPr="005B7E6F">
        <w:rPr>
          <w:rFonts w:ascii="Times New Roman" w:hAnsi="Times New Roman"/>
          <w:sz w:val="28"/>
          <w:szCs w:val="28"/>
          <w:lang w:val="kk-KZ" w:eastAsia="ko-KR"/>
        </w:rPr>
        <w:t>ның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С). А. Байт</w:t>
      </w:r>
      <w:r w:rsidRPr="005B7E6F">
        <w:rPr>
          <w:rFonts w:ascii="Times New Roman" w:hAnsi="Times New Roman"/>
          <w:sz w:val="28"/>
          <w:szCs w:val="28"/>
          <w:lang w:val="kk-KZ" w:eastAsia="ko-KR"/>
        </w:rPr>
        <w:t>ұ</w:t>
      </w:r>
      <w:r w:rsidRPr="005B7E6F">
        <w:rPr>
          <w:rFonts w:ascii="Times New Roman" w:hAnsi="Times New Roman"/>
          <w:sz w:val="28"/>
          <w:szCs w:val="28"/>
          <w:lang w:eastAsia="ko-KR"/>
        </w:rPr>
        <w:t>рсынов</w:t>
      </w:r>
      <w:r w:rsidRPr="005B7E6F">
        <w:rPr>
          <w:rFonts w:ascii="Times New Roman" w:hAnsi="Times New Roman"/>
          <w:sz w:val="28"/>
          <w:szCs w:val="28"/>
          <w:lang w:val="kk-KZ" w:eastAsia="ko-KR"/>
        </w:rPr>
        <w:t>тың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Д). М. Ж</w:t>
      </w:r>
      <w:r w:rsidRPr="005B7E6F">
        <w:rPr>
          <w:rFonts w:ascii="Times New Roman" w:hAnsi="Times New Roman"/>
          <w:sz w:val="28"/>
          <w:szCs w:val="28"/>
          <w:lang w:val="kk-KZ" w:eastAsia="ko-KR"/>
        </w:rPr>
        <w:t>ұ</w:t>
      </w:r>
      <w:r w:rsidRPr="005B7E6F">
        <w:rPr>
          <w:rFonts w:ascii="Times New Roman" w:hAnsi="Times New Roman"/>
          <w:sz w:val="28"/>
          <w:szCs w:val="28"/>
          <w:lang w:eastAsia="ko-KR"/>
        </w:rPr>
        <w:t>мабаева</w:t>
      </w:r>
      <w:r w:rsidRPr="005B7E6F">
        <w:rPr>
          <w:rFonts w:ascii="Times New Roman" w:hAnsi="Times New Roman"/>
          <w:sz w:val="28"/>
          <w:szCs w:val="28"/>
          <w:lang w:val="kk-KZ" w:eastAsia="ko-KR"/>
        </w:rPr>
        <w:t>тың</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Е). А. Құнанбаевтың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rPr>
        <w:t>193.</w:t>
      </w:r>
      <w:r w:rsidRPr="005B7E6F">
        <w:rPr>
          <w:rFonts w:ascii="Times New Roman" w:hAnsi="Times New Roman"/>
          <w:sz w:val="24"/>
          <w:szCs w:val="24"/>
          <w:lang w:val="kk-KZ" w:eastAsia="ko-KR"/>
        </w:rPr>
        <w:t xml:space="preserve"> </w:t>
      </w:r>
      <w:r w:rsidRPr="005B7E6F">
        <w:rPr>
          <w:rFonts w:ascii="Times New Roman" w:hAnsi="Times New Roman"/>
          <w:sz w:val="28"/>
          <w:szCs w:val="28"/>
          <w:lang w:val="kk-KZ" w:eastAsia="ko-KR"/>
        </w:rPr>
        <w:t>ХХ ғасырдың 50-90 жылдарындағы көрнекті қазақстандық педагог-ғалымдар:</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А). А.И. Сембаев, Г.А. Уманов</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В). Т. Тажибаев, Р.Г. Лемберг</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С). К.Б. Бержанов, И.Б. Мадин</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 xml:space="preserve">Д). </w:t>
      </w:r>
      <w:r w:rsidRPr="005B7E6F">
        <w:rPr>
          <w:rFonts w:ascii="Times New Roman" w:hAnsi="Times New Roman"/>
          <w:sz w:val="28"/>
          <w:szCs w:val="28"/>
          <w:lang w:val="kk-KZ" w:eastAsia="ko-KR"/>
        </w:rPr>
        <w:t>аталған ғалымдардың барлығы</w:t>
      </w:r>
    </w:p>
    <w:p w:rsidR="00A30AB0" w:rsidRPr="005B7E6F" w:rsidRDefault="00A30AB0" w:rsidP="006B2DE1">
      <w:pPr>
        <w:spacing w:after="0" w:line="240" w:lineRule="auto"/>
        <w:jc w:val="both"/>
        <w:rPr>
          <w:rFonts w:ascii="Times New Roman" w:hAnsi="Times New Roman"/>
          <w:sz w:val="28"/>
          <w:szCs w:val="28"/>
          <w:lang w:eastAsia="ko-KR"/>
        </w:rPr>
      </w:pPr>
      <w:r w:rsidRPr="005B7E6F">
        <w:rPr>
          <w:rFonts w:ascii="Times New Roman" w:hAnsi="Times New Roman"/>
          <w:sz w:val="28"/>
          <w:szCs w:val="28"/>
          <w:lang w:eastAsia="ko-KR"/>
        </w:rPr>
        <w:t>Е). Н.Д. Хмель, А.П. Сейтешев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194. Ы. Алтынсарин кімнің идеясын пайдаланып еңбектер жазды?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 xml:space="preserve">а) К.Д. Ушинскийдің </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б) Л.Н. Толстойдың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в) М.А. Добролюбовтың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г) Б.Г. Белинскийдің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r w:rsidRPr="005B7E6F">
        <w:rPr>
          <w:rFonts w:ascii="Times New Roman" w:hAnsi="Times New Roman"/>
          <w:sz w:val="28"/>
          <w:szCs w:val="28"/>
          <w:lang w:val="ru-MO"/>
        </w:rPr>
        <w:t>д) Л.Н. Толстойдың</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ru-MO"/>
        </w:rPr>
      </w:pPr>
    </w:p>
    <w:p w:rsidR="00A30AB0" w:rsidRPr="005B7E6F" w:rsidRDefault="00A30AB0" w:rsidP="006B2DE1">
      <w:pPr>
        <w:jc w:val="both"/>
        <w:rPr>
          <w:rFonts w:ascii="Times New Roman" w:hAnsi="Times New Roman"/>
          <w:sz w:val="28"/>
          <w:szCs w:val="28"/>
          <w:lang w:val="kk-KZ"/>
        </w:rPr>
      </w:pPr>
      <w:r w:rsidRPr="005B7E6F">
        <w:rPr>
          <w:rFonts w:ascii="Times New Roman" w:hAnsi="Times New Roman"/>
          <w:sz w:val="28"/>
          <w:szCs w:val="28"/>
          <w:lang w:val="kk-KZ"/>
        </w:rPr>
        <w:t>195. Көне түрк тайпаларының педагогикалық көзқарастары бейнеленген:</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А). </w:t>
      </w:r>
      <w:r w:rsidRPr="005B7E6F">
        <w:rPr>
          <w:rFonts w:ascii="Times New Roman" w:hAnsi="Times New Roman"/>
          <w:sz w:val="28"/>
          <w:szCs w:val="28"/>
          <w:lang w:val="kk-KZ" w:eastAsia="ko-KR"/>
        </w:rPr>
        <w:t>Қазақ халық ауыз әдебиетінде</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В). «Авест</w:t>
      </w:r>
      <w:r w:rsidRPr="005B7E6F">
        <w:rPr>
          <w:rFonts w:ascii="Times New Roman" w:hAnsi="Times New Roman"/>
          <w:sz w:val="28"/>
          <w:szCs w:val="28"/>
          <w:lang w:val="kk-KZ" w:eastAsia="ko-KR"/>
        </w:rPr>
        <w:t>а</w:t>
      </w:r>
      <w:r w:rsidRPr="005B7E6F">
        <w:rPr>
          <w:rFonts w:ascii="Times New Roman" w:hAnsi="Times New Roman"/>
          <w:sz w:val="28"/>
          <w:szCs w:val="28"/>
          <w:lang w:eastAsia="ko-KR"/>
        </w:rPr>
        <w:t>»</w:t>
      </w:r>
      <w:r w:rsidRPr="005B7E6F">
        <w:rPr>
          <w:rFonts w:ascii="Times New Roman" w:hAnsi="Times New Roman"/>
          <w:sz w:val="28"/>
          <w:szCs w:val="28"/>
          <w:lang w:val="kk-KZ" w:eastAsia="ko-KR"/>
        </w:rPr>
        <w:t>да</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eastAsia="ko-KR"/>
        </w:rPr>
        <w:t xml:space="preserve">С). </w:t>
      </w:r>
      <w:r w:rsidRPr="005B7E6F">
        <w:rPr>
          <w:rFonts w:ascii="Times New Roman" w:hAnsi="Times New Roman"/>
          <w:sz w:val="28"/>
          <w:szCs w:val="28"/>
          <w:lang w:val="kk-KZ" w:eastAsia="ko-KR"/>
        </w:rPr>
        <w:t xml:space="preserve"> </w:t>
      </w:r>
      <w:r w:rsidRPr="00BF4E7D">
        <w:rPr>
          <w:rFonts w:ascii="Times New Roman" w:hAnsi="Times New Roman"/>
          <w:sz w:val="28"/>
          <w:szCs w:val="28"/>
          <w:lang w:val="kk-KZ" w:eastAsia="ko-KR"/>
        </w:rPr>
        <w:t>Орхоно-Енисе</w:t>
      </w:r>
      <w:r w:rsidRPr="005B7E6F">
        <w:rPr>
          <w:rFonts w:ascii="Times New Roman" w:hAnsi="Times New Roman"/>
          <w:sz w:val="28"/>
          <w:szCs w:val="28"/>
          <w:lang w:val="kk-KZ" w:eastAsia="ko-KR"/>
        </w:rPr>
        <w:t>й жазба ескерткіштерінде</w:t>
      </w:r>
    </w:p>
    <w:p w:rsidR="00A30AB0" w:rsidRPr="005B7E6F" w:rsidRDefault="00A30AB0" w:rsidP="006B2DE1">
      <w:pPr>
        <w:spacing w:after="0" w:line="240" w:lineRule="auto"/>
        <w:jc w:val="both"/>
        <w:rPr>
          <w:rFonts w:ascii="Times New Roman" w:hAnsi="Times New Roman"/>
          <w:sz w:val="28"/>
          <w:szCs w:val="28"/>
          <w:lang w:val="kk-KZ" w:eastAsia="ko-KR"/>
        </w:rPr>
      </w:pPr>
      <w:r w:rsidRPr="005B7E6F">
        <w:rPr>
          <w:rFonts w:ascii="Times New Roman" w:hAnsi="Times New Roman"/>
          <w:sz w:val="28"/>
          <w:szCs w:val="28"/>
          <w:lang w:val="kk-KZ" w:eastAsia="ko-KR"/>
        </w:rPr>
        <w:t>Д). қазіргі түрктанушылардың зерттеулерінде</w:t>
      </w:r>
    </w:p>
    <w:p w:rsidR="00A30AB0" w:rsidRPr="005B7E6F" w:rsidRDefault="00A30AB0" w:rsidP="006B2DE1">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е</w:t>
      </w:r>
      <w:r w:rsidRPr="005B7E6F">
        <w:rPr>
          <w:rFonts w:ascii="Times New Roman" w:hAnsi="Times New Roman"/>
          <w:sz w:val="28"/>
          <w:szCs w:val="28"/>
          <w:lang w:val="kk-KZ" w:eastAsia="ko-KR"/>
        </w:rPr>
        <w:t>). Қазақ ақын-жырауларының поэзиясында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196.</w:t>
      </w:r>
      <w:r w:rsidRPr="005B7E6F">
        <w:rPr>
          <w:rFonts w:ascii="Times New Roman" w:hAnsi="Times New Roman"/>
          <w:sz w:val="24"/>
          <w:szCs w:val="24"/>
          <w:lang w:val="kk-KZ"/>
        </w:rPr>
        <w:t xml:space="preserve"> </w:t>
      </w:r>
      <w:r w:rsidRPr="005B7E6F">
        <w:rPr>
          <w:rFonts w:ascii="Times New Roman" w:hAnsi="Times New Roman"/>
          <w:sz w:val="28"/>
          <w:szCs w:val="28"/>
          <w:lang w:val="kk-KZ"/>
        </w:rPr>
        <w:t>ХIХ ғасырдың екінші жартысында өмір сүрген қазақ ағартушысы, «ұлттық рухты» жаңғыртуға шақырған. Бір қатар шығармаларында басқа халықтардың тұрмысы, салт-дәстүрлері, мәдениеті, географиялық ортасын  мұқият талдаған:</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А). Махамбет </w:t>
      </w:r>
      <w:r w:rsidRPr="005B7E6F">
        <w:rPr>
          <w:rFonts w:ascii="Times New Roman" w:hAnsi="Times New Roman"/>
          <w:sz w:val="28"/>
          <w:szCs w:val="28"/>
          <w:lang w:val="kk-KZ"/>
        </w:rPr>
        <w:t xml:space="preserve"> Ө</w:t>
      </w:r>
      <w:r w:rsidRPr="005B7E6F">
        <w:rPr>
          <w:rFonts w:ascii="Times New Roman" w:hAnsi="Times New Roman"/>
          <w:sz w:val="28"/>
          <w:szCs w:val="28"/>
        </w:rPr>
        <w:t>темис</w:t>
      </w:r>
      <w:r w:rsidRPr="005B7E6F">
        <w:rPr>
          <w:rFonts w:ascii="Times New Roman" w:hAnsi="Times New Roman"/>
          <w:sz w:val="28"/>
          <w:szCs w:val="28"/>
          <w:lang w:val="kk-KZ"/>
        </w:rPr>
        <w:t>ұ</w:t>
      </w:r>
      <w:r w:rsidRPr="005B7E6F">
        <w:rPr>
          <w:rFonts w:ascii="Times New Roman" w:hAnsi="Times New Roman"/>
          <w:sz w:val="28"/>
          <w:szCs w:val="28"/>
        </w:rPr>
        <w:t>лы</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В). Абай </w:t>
      </w:r>
      <w:r w:rsidRPr="005B7E6F">
        <w:rPr>
          <w:rFonts w:ascii="Times New Roman" w:hAnsi="Times New Roman"/>
          <w:sz w:val="28"/>
          <w:szCs w:val="28"/>
          <w:lang w:val="kk-KZ"/>
        </w:rPr>
        <w:t>Қ</w:t>
      </w:r>
      <w:r w:rsidRPr="005B7E6F">
        <w:rPr>
          <w:rFonts w:ascii="Times New Roman" w:hAnsi="Times New Roman"/>
          <w:sz w:val="28"/>
          <w:szCs w:val="28"/>
        </w:rPr>
        <w:t>унанбаев</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С). </w:t>
      </w:r>
      <w:r w:rsidRPr="005B7E6F">
        <w:rPr>
          <w:rFonts w:ascii="Times New Roman" w:hAnsi="Times New Roman"/>
          <w:sz w:val="28"/>
          <w:szCs w:val="28"/>
          <w:lang w:val="kk-KZ"/>
        </w:rPr>
        <w:t>Ы</w:t>
      </w:r>
      <w:r w:rsidRPr="005B7E6F">
        <w:rPr>
          <w:rFonts w:ascii="Times New Roman" w:hAnsi="Times New Roman"/>
          <w:sz w:val="28"/>
          <w:szCs w:val="28"/>
        </w:rPr>
        <w:t>. Алтынсарин</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Д). </w:t>
      </w:r>
      <w:r w:rsidRPr="005B7E6F">
        <w:rPr>
          <w:rFonts w:ascii="Times New Roman" w:hAnsi="Times New Roman"/>
          <w:sz w:val="28"/>
          <w:szCs w:val="28"/>
          <w:lang w:val="kk-KZ"/>
        </w:rPr>
        <w:t>Ш</w:t>
      </w:r>
      <w:r w:rsidRPr="005B7E6F">
        <w:rPr>
          <w:rFonts w:ascii="Times New Roman" w:hAnsi="Times New Roman"/>
          <w:sz w:val="28"/>
          <w:szCs w:val="28"/>
        </w:rPr>
        <w:t>. Валиханов</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Е). Дулат Бабатай</w:t>
      </w:r>
      <w:r w:rsidRPr="005B7E6F">
        <w:rPr>
          <w:rFonts w:ascii="Times New Roman" w:hAnsi="Times New Roman"/>
          <w:sz w:val="28"/>
          <w:szCs w:val="28"/>
          <w:lang w:val="kk-KZ"/>
        </w:rPr>
        <w:t>ұ</w:t>
      </w:r>
      <w:r w:rsidRPr="005B7E6F">
        <w:rPr>
          <w:rFonts w:ascii="Times New Roman" w:hAnsi="Times New Roman"/>
          <w:sz w:val="28"/>
          <w:szCs w:val="28"/>
        </w:rPr>
        <w:t>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spacing w:line="240" w:lineRule="auto"/>
        <w:jc w:val="both"/>
        <w:rPr>
          <w:rFonts w:ascii="Times New Roman" w:hAnsi="Times New Roman"/>
          <w:sz w:val="28"/>
          <w:szCs w:val="28"/>
          <w:lang w:val="kk-KZ"/>
        </w:rPr>
      </w:pPr>
      <w:r w:rsidRPr="005B7E6F">
        <w:rPr>
          <w:rFonts w:ascii="Times New Roman" w:hAnsi="Times New Roman"/>
          <w:sz w:val="28"/>
          <w:szCs w:val="28"/>
          <w:lang w:val="kk-KZ"/>
        </w:rPr>
        <w:t>197. ХIХ ғасырдың екінші жартысында өмір сүрген қазақ ағартушысы, жас ұрпақты жан-жақты тәрбиелеуді («Толы адам») әсемдікті, шынайы адамилықты, адамгершілікті  барлық  көргенсіздік, жүрек айнытарлық, надандықтан айыра білуге қабілеттіліксіз елестемеген:</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А). </w:t>
      </w:r>
      <w:r w:rsidRPr="005B7E6F">
        <w:rPr>
          <w:rFonts w:ascii="Times New Roman" w:hAnsi="Times New Roman"/>
          <w:sz w:val="28"/>
          <w:szCs w:val="28"/>
          <w:lang w:val="kk-KZ"/>
        </w:rPr>
        <w:t>Шәкерім Құдайбердиев</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В). </w:t>
      </w:r>
      <w:r w:rsidRPr="005B7E6F">
        <w:rPr>
          <w:rFonts w:ascii="Times New Roman" w:hAnsi="Times New Roman"/>
          <w:sz w:val="28"/>
          <w:szCs w:val="28"/>
          <w:lang w:val="kk-KZ"/>
        </w:rPr>
        <w:t>Ы</w:t>
      </w:r>
      <w:r w:rsidRPr="005B7E6F">
        <w:rPr>
          <w:rFonts w:ascii="Times New Roman" w:hAnsi="Times New Roman"/>
          <w:sz w:val="28"/>
          <w:szCs w:val="28"/>
        </w:rPr>
        <w:t>брай Алтынсарин</w:t>
      </w:r>
    </w:p>
    <w:p w:rsidR="00A30AB0" w:rsidRPr="005B7E6F" w:rsidRDefault="00A30AB0" w:rsidP="006B2DE1">
      <w:pPr>
        <w:spacing w:after="0" w:line="240" w:lineRule="auto"/>
        <w:jc w:val="both"/>
        <w:rPr>
          <w:rFonts w:ascii="Times New Roman" w:hAnsi="Times New Roman"/>
          <w:sz w:val="28"/>
          <w:szCs w:val="28"/>
        </w:rPr>
      </w:pPr>
      <w:r w:rsidRPr="005B7E6F">
        <w:rPr>
          <w:rFonts w:ascii="Times New Roman" w:hAnsi="Times New Roman"/>
          <w:sz w:val="28"/>
          <w:szCs w:val="28"/>
        </w:rPr>
        <w:t xml:space="preserve">С). </w:t>
      </w:r>
      <w:r w:rsidRPr="005B7E6F">
        <w:rPr>
          <w:rFonts w:ascii="Times New Roman" w:hAnsi="Times New Roman"/>
          <w:sz w:val="28"/>
          <w:szCs w:val="28"/>
          <w:lang w:val="kk-KZ"/>
        </w:rPr>
        <w:t>Шоқ</w:t>
      </w:r>
      <w:r w:rsidRPr="005B7E6F">
        <w:rPr>
          <w:rFonts w:ascii="Times New Roman" w:hAnsi="Times New Roman"/>
          <w:sz w:val="28"/>
          <w:szCs w:val="28"/>
        </w:rPr>
        <w:t xml:space="preserve">ан </w:t>
      </w:r>
      <w:r w:rsidRPr="005B7E6F">
        <w:rPr>
          <w:rFonts w:ascii="Times New Roman" w:hAnsi="Times New Roman"/>
          <w:sz w:val="28"/>
          <w:szCs w:val="28"/>
          <w:lang w:val="kk-KZ"/>
        </w:rPr>
        <w:t>Уә</w:t>
      </w:r>
      <w:r w:rsidRPr="005B7E6F">
        <w:rPr>
          <w:rFonts w:ascii="Times New Roman" w:hAnsi="Times New Roman"/>
          <w:sz w:val="28"/>
          <w:szCs w:val="28"/>
        </w:rPr>
        <w:t>лиханов</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rPr>
        <w:t xml:space="preserve">Д). Абай </w:t>
      </w:r>
      <w:r w:rsidRPr="005B7E6F">
        <w:rPr>
          <w:rFonts w:ascii="Times New Roman" w:hAnsi="Times New Roman"/>
          <w:sz w:val="28"/>
          <w:szCs w:val="28"/>
          <w:lang w:val="kk-KZ"/>
        </w:rPr>
        <w:t>Құ</w:t>
      </w:r>
      <w:r w:rsidRPr="005B7E6F">
        <w:rPr>
          <w:rFonts w:ascii="Times New Roman" w:hAnsi="Times New Roman"/>
          <w:sz w:val="28"/>
          <w:szCs w:val="28"/>
        </w:rPr>
        <w:t>нанбаев</w:t>
      </w:r>
    </w:p>
    <w:p w:rsidR="00A30AB0" w:rsidRPr="005B7E6F" w:rsidRDefault="00A30AB0" w:rsidP="006B2DE1">
      <w:pPr>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Е). Махамбет Өтемисұлы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198. Орта ғасырлық Шығыс елдерiндегi педагогикалық шығарма: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 xml:space="preserve">а) </w:t>
      </w:r>
      <w:r w:rsidRPr="005B7E6F">
        <w:rPr>
          <w:rFonts w:ascii="Times New Roman" w:hAnsi="Times New Roman"/>
          <w:sz w:val="28"/>
          <w:szCs w:val="28"/>
          <w:lang w:val="kk-KZ"/>
        </w:rPr>
        <w:t>Кабуснама</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б)</w:t>
      </w:r>
      <w:r w:rsidRPr="005B7E6F">
        <w:rPr>
          <w:rFonts w:ascii="Times New Roman" w:hAnsi="Times New Roman"/>
          <w:sz w:val="28"/>
          <w:szCs w:val="28"/>
          <w:lang w:val="kk-KZ"/>
        </w:rPr>
        <w:t xml:space="preserve"> Хадистер</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z w:val="28"/>
          <w:szCs w:val="28"/>
          <w:lang w:val="kk-KZ"/>
        </w:rPr>
        <w:t xml:space="preserve"> Кұран-Кәрiм</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Мың бiр түн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Әлiппе</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199. «Ар билет</w:t>
      </w:r>
      <w:r w:rsidRPr="005B7E6F">
        <w:rPr>
          <w:rFonts w:ascii="Times New Roman" w:hAnsi="Times New Roman"/>
          <w:sz w:val="28"/>
          <w:szCs w:val="28"/>
          <w:lang w:val="es-MX"/>
        </w:rPr>
        <w:t>i</w:t>
      </w:r>
      <w:r w:rsidRPr="005B7E6F">
        <w:rPr>
          <w:rFonts w:ascii="Times New Roman" w:hAnsi="Times New Roman"/>
          <w:sz w:val="28"/>
          <w:szCs w:val="28"/>
          <w:lang w:val="kk-KZ"/>
        </w:rPr>
        <w:t>н заманда нәпс</w:t>
      </w:r>
      <w:r w:rsidRPr="005B7E6F">
        <w:rPr>
          <w:rFonts w:ascii="Times New Roman" w:hAnsi="Times New Roman"/>
          <w:sz w:val="28"/>
          <w:szCs w:val="28"/>
          <w:lang w:val="es-MX"/>
        </w:rPr>
        <w:t>i</w:t>
      </w:r>
      <w:r w:rsidRPr="005B7E6F">
        <w:rPr>
          <w:rFonts w:ascii="Times New Roman" w:hAnsi="Times New Roman"/>
          <w:sz w:val="28"/>
          <w:szCs w:val="28"/>
          <w:lang w:val="kk-KZ"/>
        </w:rPr>
        <w:t xml:space="preserve"> өл</w:t>
      </w:r>
      <w:r w:rsidRPr="005B7E6F">
        <w:rPr>
          <w:rFonts w:ascii="Times New Roman" w:hAnsi="Times New Roman"/>
          <w:sz w:val="28"/>
          <w:szCs w:val="28"/>
          <w:lang w:val="es-MX"/>
        </w:rPr>
        <w:t>i</w:t>
      </w:r>
      <w:r w:rsidRPr="005B7E6F">
        <w:rPr>
          <w:rFonts w:ascii="Times New Roman" w:hAnsi="Times New Roman"/>
          <w:sz w:val="28"/>
          <w:szCs w:val="28"/>
          <w:lang w:val="kk-KZ"/>
        </w:rPr>
        <w:t>п,</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Бiрiгер еңбекте барша адам баласы», -  кiмнiң сөзi?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 М.Жұмабаев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б) А.Құнанбаев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ru-MO"/>
        </w:rPr>
        <w:t>в)</w:t>
      </w:r>
      <w:r w:rsidRPr="005B7E6F">
        <w:rPr>
          <w:rFonts w:ascii="Times New Roman" w:hAnsi="Times New Roman"/>
          <w:sz w:val="28"/>
          <w:szCs w:val="28"/>
          <w:lang w:val="kk-KZ"/>
        </w:rPr>
        <w:t xml:space="preserve"> Ы.Алтынсарин</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Ш.Құдайбердиев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д) Ж.Аймауытов</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200. "Қорқыт-ата кiтабы" бөлiмдерiнiң аттары: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а)</w:t>
      </w:r>
      <w:r w:rsidRPr="005B7E6F">
        <w:rPr>
          <w:rFonts w:ascii="Times New Roman" w:hAnsi="Times New Roman"/>
          <w:spacing w:val="-2"/>
          <w:sz w:val="28"/>
          <w:szCs w:val="28"/>
          <w:lang w:val="kk-KZ"/>
        </w:rPr>
        <w:t xml:space="preserve"> «Қорқыттың нақыл сөздерi" және 10 оғыздың батыр</w:t>
      </w:r>
      <w:r w:rsidRPr="005B7E6F">
        <w:rPr>
          <w:rFonts w:ascii="Times New Roman" w:hAnsi="Times New Roman"/>
          <w:spacing w:val="-3"/>
          <w:sz w:val="28"/>
          <w:szCs w:val="28"/>
          <w:lang w:val="kk-KZ"/>
        </w:rPr>
        <w:t>лық жырлары»</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б) </w:t>
      </w:r>
      <w:r w:rsidRPr="005B7E6F">
        <w:rPr>
          <w:rFonts w:ascii="Times New Roman" w:hAnsi="Times New Roman"/>
          <w:spacing w:val="-2"/>
          <w:sz w:val="28"/>
          <w:szCs w:val="28"/>
          <w:lang w:val="kk-KZ"/>
        </w:rPr>
        <w:t>«Қорқыттың нақыл сөздерi" және 12 оғыздың батыр</w:t>
      </w:r>
      <w:r w:rsidRPr="005B7E6F">
        <w:rPr>
          <w:rFonts w:ascii="Times New Roman" w:hAnsi="Times New Roman"/>
          <w:spacing w:val="2"/>
          <w:sz w:val="28"/>
          <w:szCs w:val="28"/>
          <w:lang w:val="kk-KZ"/>
        </w:rPr>
        <w:t>лық жырлары»</w:t>
      </w:r>
    </w:p>
    <w:p w:rsidR="00A30AB0" w:rsidRPr="005B7E6F" w:rsidRDefault="00A30AB0" w:rsidP="006B2DE1">
      <w:pPr>
        <w:autoSpaceDE w:val="0"/>
        <w:autoSpaceDN w:val="0"/>
        <w:adjustRightInd w:val="0"/>
        <w:spacing w:after="0" w:line="240" w:lineRule="auto"/>
        <w:jc w:val="both"/>
        <w:rPr>
          <w:rFonts w:ascii="Times New Roman" w:hAnsi="Times New Roman"/>
          <w:spacing w:val="14"/>
          <w:sz w:val="28"/>
          <w:szCs w:val="28"/>
          <w:lang w:val="kk-KZ"/>
        </w:rPr>
      </w:pPr>
      <w:r w:rsidRPr="005B7E6F">
        <w:rPr>
          <w:rFonts w:ascii="Times New Roman" w:hAnsi="Times New Roman"/>
          <w:sz w:val="28"/>
          <w:szCs w:val="28"/>
          <w:lang w:val="kk-KZ"/>
        </w:rPr>
        <w:t xml:space="preserve">в)  </w:t>
      </w:r>
      <w:r w:rsidRPr="005B7E6F">
        <w:rPr>
          <w:rFonts w:ascii="Times New Roman" w:hAnsi="Times New Roman"/>
          <w:spacing w:val="9"/>
          <w:sz w:val="28"/>
          <w:szCs w:val="28"/>
          <w:lang w:val="kk-KZ"/>
        </w:rPr>
        <w:t xml:space="preserve">Дене тәрбиесi, </w:t>
      </w:r>
      <w:r w:rsidRPr="005B7E6F">
        <w:rPr>
          <w:rFonts w:ascii="Times New Roman" w:hAnsi="Times New Roman"/>
          <w:spacing w:val="12"/>
          <w:sz w:val="28"/>
          <w:szCs w:val="28"/>
          <w:lang w:val="kk-KZ"/>
        </w:rPr>
        <w:t xml:space="preserve">ақыл тәрбиесi, сұлулық тәрбиесi, </w:t>
      </w:r>
      <w:r w:rsidRPr="005B7E6F">
        <w:rPr>
          <w:rFonts w:ascii="Times New Roman" w:hAnsi="Times New Roman"/>
          <w:spacing w:val="14"/>
          <w:sz w:val="28"/>
          <w:szCs w:val="28"/>
          <w:lang w:val="kk-KZ"/>
        </w:rPr>
        <w:t>құлық тәрбиесi</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г)  Әдiлет, Ақыл, Парасат, Қанағат</w:t>
      </w:r>
    </w:p>
    <w:p w:rsidR="00A30AB0" w:rsidRPr="005B7E6F" w:rsidRDefault="00A30AB0" w:rsidP="006B2DE1">
      <w:pPr>
        <w:autoSpaceDE w:val="0"/>
        <w:autoSpaceDN w:val="0"/>
        <w:adjustRightInd w:val="0"/>
        <w:spacing w:after="0" w:line="240" w:lineRule="auto"/>
        <w:jc w:val="both"/>
        <w:rPr>
          <w:rFonts w:ascii="Times New Roman" w:hAnsi="Times New Roman"/>
          <w:sz w:val="28"/>
          <w:szCs w:val="28"/>
          <w:lang w:val="kk-KZ"/>
        </w:rPr>
      </w:pPr>
      <w:r w:rsidRPr="005B7E6F">
        <w:rPr>
          <w:rFonts w:ascii="Times New Roman" w:hAnsi="Times New Roman"/>
          <w:sz w:val="28"/>
          <w:szCs w:val="28"/>
          <w:lang w:val="kk-KZ"/>
        </w:rPr>
        <w:t xml:space="preserve">д) «Атамекен», «Елiм - ай», </w:t>
      </w:r>
      <w:r w:rsidRPr="005B7E6F">
        <w:rPr>
          <w:rFonts w:ascii="Times New Roman" w:hAnsi="Times New Roman"/>
          <w:sz w:val="28"/>
          <w:szCs w:val="28"/>
          <w:lang w:val="sr-Cyrl-CS"/>
        </w:rPr>
        <w:t xml:space="preserve"> </w:t>
      </w:r>
      <w:r w:rsidRPr="005B7E6F">
        <w:rPr>
          <w:rFonts w:ascii="Times New Roman" w:hAnsi="Times New Roman"/>
          <w:sz w:val="28"/>
          <w:szCs w:val="28"/>
          <w:lang w:val="kk-KZ"/>
        </w:rPr>
        <w:t xml:space="preserve">«Әдеп», </w:t>
      </w:r>
      <w:r w:rsidRPr="005B7E6F">
        <w:rPr>
          <w:rFonts w:ascii="Times New Roman" w:hAnsi="Times New Roman"/>
          <w:sz w:val="28"/>
          <w:szCs w:val="28"/>
          <w:lang w:val="sr-Cyrl-CS"/>
        </w:rPr>
        <w:t xml:space="preserve"> </w:t>
      </w:r>
      <w:r w:rsidRPr="005B7E6F">
        <w:rPr>
          <w:rFonts w:ascii="Times New Roman" w:hAnsi="Times New Roman"/>
          <w:sz w:val="28"/>
          <w:szCs w:val="28"/>
          <w:lang w:val="kk-KZ"/>
        </w:rPr>
        <w:t>«Халық салт-дәстүрлерi»</w:t>
      </w:r>
    </w:p>
    <w:p w:rsidR="00A30AB0" w:rsidRPr="006713C6" w:rsidRDefault="00A30AB0" w:rsidP="006B2DE1">
      <w:pPr>
        <w:rPr>
          <w:rFonts w:ascii="Times New Roman" w:hAnsi="Times New Roman"/>
          <w:b/>
          <w:sz w:val="28"/>
          <w:szCs w:val="28"/>
          <w:lang w:val="kk-KZ"/>
        </w:rPr>
      </w:pPr>
      <w:r w:rsidRPr="006713C6">
        <w:rPr>
          <w:rFonts w:ascii="Times New Roman" w:hAnsi="Times New Roman"/>
          <w:b/>
          <w:sz w:val="28"/>
          <w:szCs w:val="28"/>
          <w:lang w:val="kk-KZ"/>
        </w:rPr>
        <w:t xml:space="preserve">     Тест сұрақтарының жауаптары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6"/>
        <w:gridCol w:w="797"/>
        <w:gridCol w:w="797"/>
        <w:gridCol w:w="797"/>
        <w:gridCol w:w="797"/>
        <w:gridCol w:w="798"/>
        <w:gridCol w:w="798"/>
        <w:gridCol w:w="798"/>
        <w:gridCol w:w="798"/>
        <w:gridCol w:w="798"/>
        <w:gridCol w:w="798"/>
        <w:gridCol w:w="798"/>
      </w:tblGrid>
      <w:tr w:rsidR="00A30AB0" w:rsidRPr="0008630F" w:rsidTr="0008630F">
        <w:tc>
          <w:tcPr>
            <w:tcW w:w="797" w:type="dxa"/>
          </w:tcPr>
          <w:p w:rsidR="00A30AB0" w:rsidRPr="0008630F" w:rsidRDefault="00A30AB0" w:rsidP="0008630F">
            <w:pPr>
              <w:spacing w:after="0" w:line="240" w:lineRule="auto"/>
              <w:rPr>
                <w:rFonts w:ascii="Times New Roman" w:hAnsi="Times New Roman"/>
                <w:lang w:val="kk-KZ"/>
              </w:rPr>
            </w:pPr>
            <w:r w:rsidRPr="0008630F">
              <w:rPr>
                <w:rFonts w:ascii="Times New Roman" w:hAnsi="Times New Roman"/>
                <w:lang w:val="kk-KZ"/>
              </w:rPr>
              <w:t>сұрақ</w:t>
            </w:r>
          </w:p>
        </w:tc>
        <w:tc>
          <w:tcPr>
            <w:tcW w:w="797" w:type="dxa"/>
          </w:tcPr>
          <w:p w:rsidR="00A30AB0" w:rsidRPr="0008630F" w:rsidRDefault="00A30AB0" w:rsidP="0008630F">
            <w:pPr>
              <w:spacing w:after="0" w:line="240" w:lineRule="auto"/>
              <w:rPr>
                <w:rFonts w:ascii="Times New Roman" w:hAnsi="Times New Roman"/>
                <w:lang w:val="kk-KZ"/>
              </w:rPr>
            </w:pPr>
            <w:r w:rsidRPr="0008630F">
              <w:rPr>
                <w:rFonts w:ascii="Times New Roman" w:hAnsi="Times New Roman"/>
                <w:lang w:val="kk-KZ"/>
              </w:rPr>
              <w:t>жауап</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сұрақ</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жауап</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сұрақ</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жауап</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сұрақ</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жауап</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сұрақ</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жауап</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сұрақ</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lang w:val="kk-KZ"/>
              </w:rPr>
              <w:t>жауап</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200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49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89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129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Ж</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59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99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139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179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29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69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70</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109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Ж</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71</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149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188</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72</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189</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73</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190</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74</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191</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Е</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75</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192</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76</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193</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77</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Б</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Д</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194</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r w:rsidR="00A30AB0" w:rsidRPr="0008630F" w:rsidTr="0008630F">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39</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Г</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78</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В</w:t>
            </w:r>
          </w:p>
        </w:tc>
        <w:tc>
          <w:tcPr>
            <w:tcW w:w="797"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117</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156</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А</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195</w:t>
            </w:r>
          </w:p>
        </w:tc>
        <w:tc>
          <w:tcPr>
            <w:tcW w:w="798" w:type="dxa"/>
          </w:tcPr>
          <w:p w:rsidR="00A30AB0" w:rsidRPr="0008630F" w:rsidRDefault="00A30AB0" w:rsidP="0008630F">
            <w:pPr>
              <w:spacing w:after="0" w:line="240" w:lineRule="auto"/>
              <w:rPr>
                <w:rFonts w:ascii="Times New Roman" w:hAnsi="Times New Roman"/>
              </w:rPr>
            </w:pPr>
            <w:r w:rsidRPr="0008630F">
              <w:rPr>
                <w:rFonts w:ascii="Times New Roman" w:hAnsi="Times New Roman"/>
              </w:rPr>
              <w:t>С</w:t>
            </w:r>
          </w:p>
        </w:tc>
        <w:tc>
          <w:tcPr>
            <w:tcW w:w="798" w:type="dxa"/>
          </w:tcPr>
          <w:p w:rsidR="00A30AB0" w:rsidRPr="0008630F" w:rsidRDefault="00A30AB0" w:rsidP="0008630F">
            <w:pPr>
              <w:spacing w:after="0" w:line="240" w:lineRule="auto"/>
              <w:rPr>
                <w:rFonts w:ascii="Times New Roman" w:hAnsi="Times New Roman"/>
              </w:rPr>
            </w:pPr>
          </w:p>
        </w:tc>
        <w:tc>
          <w:tcPr>
            <w:tcW w:w="798" w:type="dxa"/>
          </w:tcPr>
          <w:p w:rsidR="00A30AB0" w:rsidRPr="0008630F" w:rsidRDefault="00A30AB0" w:rsidP="0008630F">
            <w:pPr>
              <w:spacing w:after="0" w:line="240" w:lineRule="auto"/>
              <w:rPr>
                <w:rFonts w:ascii="Times New Roman" w:hAnsi="Times New Roman"/>
              </w:rPr>
            </w:pPr>
          </w:p>
        </w:tc>
      </w:tr>
    </w:tbl>
    <w:p w:rsidR="00A30AB0" w:rsidRPr="007D45E3" w:rsidRDefault="00A30AB0" w:rsidP="006B2DE1">
      <w:pPr>
        <w:rPr>
          <w:rFonts w:ascii="Times New Roman" w:hAnsi="Times New Roman"/>
          <w:lang w:val="kk-KZ"/>
        </w:rPr>
      </w:pPr>
    </w:p>
    <w:p w:rsidR="00A30AB0" w:rsidRPr="00622FA7" w:rsidRDefault="00A30AB0" w:rsidP="0061723E">
      <w:pPr>
        <w:spacing w:after="0" w:line="240" w:lineRule="auto"/>
        <w:jc w:val="center"/>
        <w:rPr>
          <w:rFonts w:ascii="Times New Roman" w:hAnsi="Times New Roman"/>
          <w:lang w:val="kk-KZ"/>
        </w:rPr>
      </w:pPr>
      <w:r w:rsidRPr="0083205F">
        <w:rPr>
          <w:rFonts w:ascii="Times New Roman" w:hAnsi="Times New Roman"/>
          <w:b/>
          <w:sz w:val="28"/>
          <w:szCs w:val="28"/>
          <w:lang w:val="kk-KZ"/>
        </w:rPr>
        <w:t>ӘДЕБИЕТТЕР</w:t>
      </w:r>
    </w:p>
    <w:p w:rsidR="00A30AB0" w:rsidRPr="00F14EBF" w:rsidRDefault="00A30AB0" w:rsidP="0061723E">
      <w:pPr>
        <w:pStyle w:val="2"/>
        <w:shd w:val="clear" w:color="auto" w:fill="auto"/>
        <w:spacing w:after="0" w:line="240" w:lineRule="auto"/>
        <w:ind w:firstLine="400"/>
        <w:jc w:val="both"/>
        <w:rPr>
          <w:sz w:val="28"/>
          <w:szCs w:val="28"/>
          <w:lang w:val="kk-KZ"/>
        </w:rPr>
      </w:pP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Бержанов Қ., Мусин С. </w:t>
      </w:r>
      <w:r w:rsidRPr="0085067E">
        <w:rPr>
          <w:rFonts w:ascii="Times New Roman" w:hAnsi="Times New Roman"/>
          <w:sz w:val="28"/>
          <w:szCs w:val="28"/>
        </w:rPr>
        <w:t>Педагогика</w:t>
      </w:r>
      <w:r w:rsidRPr="0085067E">
        <w:rPr>
          <w:rFonts w:ascii="Times New Roman" w:hAnsi="Times New Roman"/>
          <w:sz w:val="28"/>
          <w:szCs w:val="28"/>
          <w:lang w:val="kk-KZ"/>
        </w:rPr>
        <w:t xml:space="preserve"> тарихы.</w:t>
      </w:r>
      <w:r w:rsidRPr="0085067E">
        <w:rPr>
          <w:rFonts w:ascii="Times New Roman" w:hAnsi="Times New Roman"/>
          <w:sz w:val="28"/>
          <w:szCs w:val="28"/>
        </w:rPr>
        <w:t xml:space="preserve"> </w:t>
      </w:r>
      <w:r w:rsidRPr="0085067E">
        <w:rPr>
          <w:rFonts w:ascii="Times New Roman" w:hAnsi="Times New Roman"/>
          <w:sz w:val="28"/>
          <w:szCs w:val="28"/>
          <w:lang w:val="kk-KZ"/>
        </w:rPr>
        <w:t>Қысқаша курс</w:t>
      </w:r>
      <w:r w:rsidRPr="0085067E">
        <w:rPr>
          <w:rFonts w:ascii="Times New Roman" w:hAnsi="Times New Roman"/>
          <w:sz w:val="28"/>
          <w:szCs w:val="28"/>
        </w:rPr>
        <w:t xml:space="preserve">. – Алматы: </w:t>
      </w:r>
      <w:r w:rsidRPr="0085067E">
        <w:rPr>
          <w:rFonts w:ascii="Times New Roman" w:hAnsi="Times New Roman"/>
          <w:sz w:val="28"/>
          <w:szCs w:val="28"/>
          <w:lang w:val="kk-KZ"/>
        </w:rPr>
        <w:t>Мектеп, 1984.</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rPr>
        <w:t>Антология педагогической мысли Казахстана</w:t>
      </w:r>
      <w:r w:rsidRPr="0085067E">
        <w:rPr>
          <w:rFonts w:ascii="Times New Roman" w:hAnsi="Times New Roman"/>
          <w:sz w:val="28"/>
          <w:szCs w:val="28"/>
          <w:lang w:val="kk-KZ"/>
        </w:rPr>
        <w:t xml:space="preserve"> </w:t>
      </w:r>
      <w:r w:rsidRPr="0085067E">
        <w:rPr>
          <w:rFonts w:ascii="Times New Roman" w:hAnsi="Times New Roman"/>
          <w:sz w:val="28"/>
          <w:szCs w:val="28"/>
        </w:rPr>
        <w:t>/Сост. К.Б.Жарикбаев</w:t>
      </w:r>
      <w:r w:rsidRPr="0085067E">
        <w:rPr>
          <w:rFonts w:ascii="Times New Roman" w:hAnsi="Times New Roman"/>
          <w:sz w:val="28"/>
          <w:szCs w:val="28"/>
          <w:lang w:val="kk-KZ"/>
        </w:rPr>
        <w:t>,</w:t>
      </w:r>
      <w:r w:rsidRPr="0085067E">
        <w:rPr>
          <w:rFonts w:ascii="Times New Roman" w:hAnsi="Times New Roman"/>
          <w:sz w:val="28"/>
          <w:szCs w:val="28"/>
        </w:rPr>
        <w:t xml:space="preserve"> С.К.Калиев. – Алматы: Санат, 1995.</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Жарикбаев К.Б. Развитие педагогической мысли в дореволюционном Казахстане // Автореф. докт. дисс. – Киев, 1982.</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Бержанов К.Б. Русско-казахское сотрудничество в развитии просвещения. –Алма-Ата, 1965.</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Сытдыков А.С. Педагогические идеи и просветительская деятельность И.Алтынсарина. –Алма-Ата, 1968. </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Тажибаев Т.Т. Педагогическая мысль в Казахстане во 2-пол. </w:t>
      </w:r>
      <w:r w:rsidRPr="0085067E">
        <w:rPr>
          <w:rFonts w:ascii="Times New Roman" w:hAnsi="Times New Roman"/>
          <w:sz w:val="28"/>
          <w:szCs w:val="28"/>
          <w:lang w:val="en-US"/>
        </w:rPr>
        <w:t>XIX</w:t>
      </w:r>
      <w:r w:rsidRPr="0085067E">
        <w:rPr>
          <w:rFonts w:ascii="Times New Roman" w:hAnsi="Times New Roman"/>
          <w:sz w:val="28"/>
          <w:szCs w:val="28"/>
          <w:lang w:val="kk-KZ"/>
        </w:rPr>
        <w:t xml:space="preserve"> в. – Алма-Ата, 1965.</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Абай. Қара сөздер. – Алматы, 19</w:t>
      </w:r>
      <w:r w:rsidRPr="0085067E">
        <w:rPr>
          <w:rFonts w:ascii="Times New Roman" w:hAnsi="Times New Roman"/>
          <w:sz w:val="28"/>
          <w:szCs w:val="28"/>
          <w:lang w:val="en-US"/>
        </w:rPr>
        <w:t>95</w:t>
      </w:r>
      <w:r w:rsidRPr="0085067E">
        <w:rPr>
          <w:rFonts w:ascii="Times New Roman" w:hAnsi="Times New Roman"/>
          <w:sz w:val="28"/>
          <w:szCs w:val="28"/>
          <w:lang w:val="kk-KZ"/>
        </w:rPr>
        <w:t>.</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Кунантаева К.К. Казахский педагог – Ибрай Алтынсарин // Педагогика, 1993, </w:t>
      </w:r>
      <w:r w:rsidRPr="0085067E">
        <w:rPr>
          <w:rFonts w:ascii="Times New Roman" w:hAnsi="Times New Roman"/>
          <w:sz w:val="28"/>
          <w:szCs w:val="28"/>
        </w:rPr>
        <w:t>№</w:t>
      </w:r>
      <w:r w:rsidRPr="0085067E">
        <w:rPr>
          <w:rFonts w:ascii="Times New Roman" w:hAnsi="Times New Roman"/>
          <w:sz w:val="28"/>
          <w:szCs w:val="28"/>
          <w:lang w:val="kk-KZ"/>
        </w:rPr>
        <w:t xml:space="preserve"> 2.</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Кубесов А. Педагогическое наследие Аль-Фараби. –Алматы, 1989.</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Юсуф Баласагуни. Благодатное знание. –Москва, 1983.</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 Народное образование // В кн «Казахская ССР» 4-х томная краткая энциклопедия. –Алма-Ата: Гл. Ред. Каз. Сов. Энциклопедии, 1989. с.22-23.</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Кунантаева К.К. Развитие народного образования в Казахстане (1917 – </w:t>
      </w:r>
      <w:smartTag w:uri="urn:schemas-microsoft-com:office:smarttags" w:element="metricconverter">
        <w:smartTagPr>
          <w:attr w:name="ProductID" w:val="1990 г"/>
        </w:smartTagPr>
        <w:r w:rsidRPr="0085067E">
          <w:rPr>
            <w:rFonts w:ascii="Times New Roman" w:hAnsi="Times New Roman"/>
            <w:sz w:val="28"/>
            <w:szCs w:val="28"/>
            <w:lang w:val="kk-KZ"/>
          </w:rPr>
          <w:t>1990 г</w:t>
        </w:r>
      </w:smartTag>
      <w:r w:rsidRPr="0085067E">
        <w:rPr>
          <w:rFonts w:ascii="Times New Roman" w:hAnsi="Times New Roman"/>
          <w:sz w:val="28"/>
          <w:szCs w:val="28"/>
          <w:lang w:val="kk-KZ"/>
        </w:rPr>
        <w:t>.г). –Алматы, 1997.</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Лемберг Р.Г. Дидактические очерки. –Алма-Ата, 1960.</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Кожахметова К.Ж. Казахская этнопедагогика: методология, теория, практика. –Алматы, 1998.</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Жұмабаев М. Педагогика. –Алматы, 1992.</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Қазақстан Республикасының 2015 жылға дейінгі білім беруді дамыту Тұжырымдамасы. – Астана, 2005.</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 Төлеубекова Р.К. Балалар тәрбиесіндегі халықтық педагогика.- Алматы: РБК, 1994.</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 Ұзақбаева С.А. Тамыры терең тәрбие.- Алматы: Мектеп, 1988.</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 Жарықбаев Қ.Б., Қалиев С. Қазақтың халық педагогикасының тарихынан.- Алматы: Рауан, 1990.</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 Әлсатов Т.М. Орта ғасырлық қазақ ойшылдарының педагогикалық ой-пікірлері (XVI – XVIII </w:t>
      </w:r>
      <w:r w:rsidRPr="0085067E">
        <w:rPr>
          <w:rFonts w:ascii="Times New Roman" w:hAnsi="Times New Roman"/>
          <w:sz w:val="28"/>
          <w:szCs w:val="28"/>
        </w:rPr>
        <w:t>ғғ.</w:t>
      </w:r>
      <w:r w:rsidRPr="0085067E">
        <w:rPr>
          <w:rFonts w:ascii="Times New Roman" w:hAnsi="Times New Roman"/>
          <w:sz w:val="28"/>
          <w:szCs w:val="28"/>
          <w:lang w:val="kk-KZ"/>
        </w:rPr>
        <w:t>).- Алматы: Қазақ университеті, 1998.</w:t>
      </w:r>
    </w:p>
    <w:p w:rsidR="00A30AB0" w:rsidRPr="0085067E" w:rsidRDefault="00A30AB0" w:rsidP="0061723E">
      <w:pPr>
        <w:numPr>
          <w:ilvl w:val="0"/>
          <w:numId w:val="37"/>
        </w:numPr>
        <w:spacing w:after="0" w:line="240" w:lineRule="auto"/>
        <w:jc w:val="both"/>
        <w:rPr>
          <w:rFonts w:ascii="Times New Roman" w:hAnsi="Times New Roman"/>
          <w:sz w:val="28"/>
          <w:szCs w:val="28"/>
        </w:rPr>
      </w:pPr>
      <w:r w:rsidRPr="0085067E">
        <w:rPr>
          <w:rFonts w:ascii="Times New Roman" w:hAnsi="Times New Roman"/>
          <w:sz w:val="28"/>
          <w:szCs w:val="28"/>
          <w:lang w:val="kk-KZ"/>
        </w:rPr>
        <w:t xml:space="preserve">Калиев С., Имашева А. История и теоретические основы казахской этнопедагогики.- Алматы, 2009.   </w:t>
      </w:r>
    </w:p>
    <w:p w:rsidR="00A30AB0" w:rsidRPr="0085067E" w:rsidRDefault="00A30AB0" w:rsidP="0061723E">
      <w:pPr>
        <w:pStyle w:val="2"/>
        <w:shd w:val="clear" w:color="auto" w:fill="auto"/>
        <w:spacing w:after="0" w:line="240" w:lineRule="auto"/>
        <w:ind w:firstLine="400"/>
        <w:jc w:val="both"/>
        <w:rPr>
          <w:sz w:val="28"/>
          <w:szCs w:val="28"/>
          <w:lang w:val="kk-KZ"/>
        </w:rPr>
      </w:pPr>
    </w:p>
    <w:p w:rsidR="00A30AB0" w:rsidRPr="0085067E" w:rsidRDefault="00A30AB0" w:rsidP="0061723E">
      <w:pPr>
        <w:pStyle w:val="2"/>
        <w:shd w:val="clear" w:color="auto" w:fill="auto"/>
        <w:spacing w:after="0" w:line="240" w:lineRule="auto"/>
        <w:ind w:firstLine="400"/>
        <w:jc w:val="both"/>
        <w:rPr>
          <w:sz w:val="28"/>
          <w:szCs w:val="28"/>
          <w:lang w:val="kk-KZ"/>
        </w:rPr>
      </w:pPr>
    </w:p>
    <w:p w:rsidR="00A30AB0" w:rsidRPr="0085067E" w:rsidRDefault="00A30AB0" w:rsidP="0061723E">
      <w:pPr>
        <w:spacing w:after="0" w:line="240" w:lineRule="auto"/>
        <w:jc w:val="both"/>
        <w:rPr>
          <w:rFonts w:ascii="Times New Roman" w:hAnsi="Times New Roman"/>
          <w:sz w:val="28"/>
          <w:szCs w:val="28"/>
          <w:lang w:val="kk-KZ"/>
        </w:rPr>
      </w:pPr>
    </w:p>
    <w:p w:rsidR="00A30AB0" w:rsidRPr="0085067E" w:rsidRDefault="00A30AB0" w:rsidP="0061723E">
      <w:pPr>
        <w:spacing w:after="0" w:line="240" w:lineRule="auto"/>
        <w:jc w:val="both"/>
        <w:rPr>
          <w:rFonts w:ascii="Times New Roman" w:hAnsi="Times New Roman"/>
          <w:b/>
          <w:sz w:val="28"/>
          <w:szCs w:val="28"/>
          <w:lang w:val="kk-KZ"/>
        </w:rPr>
      </w:pPr>
    </w:p>
    <w:p w:rsidR="00A30AB0" w:rsidRPr="0085067E" w:rsidRDefault="00A30AB0" w:rsidP="0061723E">
      <w:pPr>
        <w:spacing w:after="0" w:line="240" w:lineRule="auto"/>
        <w:jc w:val="both"/>
        <w:rPr>
          <w:rFonts w:ascii="Times New Roman" w:hAnsi="Times New Roman"/>
          <w:sz w:val="28"/>
          <w:szCs w:val="28"/>
          <w:lang w:val="kk-KZ"/>
        </w:rPr>
      </w:pPr>
    </w:p>
    <w:p w:rsidR="00A30AB0" w:rsidRDefault="00A30AB0" w:rsidP="0061723E">
      <w:pPr>
        <w:jc w:val="center"/>
        <w:rPr>
          <w:b/>
          <w:sz w:val="28"/>
          <w:szCs w:val="28"/>
          <w:lang w:val="kk-KZ" w:eastAsia="ko-KR"/>
        </w:rPr>
      </w:pPr>
    </w:p>
    <w:p w:rsidR="00A30AB0" w:rsidRDefault="00A30AB0" w:rsidP="0061723E">
      <w:pPr>
        <w:jc w:val="center"/>
        <w:rPr>
          <w:b/>
          <w:sz w:val="28"/>
          <w:szCs w:val="28"/>
          <w:lang w:val="kk-KZ" w:eastAsia="ko-KR"/>
        </w:rPr>
      </w:pPr>
    </w:p>
    <w:p w:rsidR="00A30AB0" w:rsidRDefault="00A30AB0" w:rsidP="0061723E">
      <w:pPr>
        <w:jc w:val="center"/>
        <w:rPr>
          <w:b/>
          <w:sz w:val="28"/>
          <w:szCs w:val="28"/>
          <w:lang w:val="kk-KZ" w:eastAsia="ko-KR"/>
        </w:rPr>
      </w:pPr>
    </w:p>
    <w:p w:rsidR="00A30AB0" w:rsidRDefault="00A30AB0" w:rsidP="0061723E">
      <w:pPr>
        <w:jc w:val="center"/>
        <w:rPr>
          <w:b/>
          <w:sz w:val="28"/>
          <w:szCs w:val="28"/>
          <w:lang w:val="kk-KZ" w:eastAsia="ko-KR"/>
        </w:rPr>
      </w:pPr>
    </w:p>
    <w:p w:rsidR="00A30AB0" w:rsidRDefault="00A30AB0" w:rsidP="0061723E">
      <w:pPr>
        <w:jc w:val="center"/>
        <w:rPr>
          <w:b/>
          <w:sz w:val="28"/>
          <w:szCs w:val="28"/>
          <w:lang w:val="kk-KZ" w:eastAsia="ko-KR"/>
        </w:rPr>
      </w:pPr>
    </w:p>
    <w:p w:rsidR="00A30AB0" w:rsidRPr="006713C6" w:rsidRDefault="00A30AB0" w:rsidP="00F04CE7">
      <w:pPr>
        <w:jc w:val="center"/>
        <w:rPr>
          <w:rFonts w:ascii="Times New Roman" w:hAnsi="Times New Roman"/>
          <w:b/>
          <w:sz w:val="28"/>
          <w:szCs w:val="28"/>
          <w:lang w:val="kk-KZ" w:eastAsia="ko-KR"/>
        </w:rPr>
      </w:pPr>
      <w:r w:rsidRPr="006713C6">
        <w:rPr>
          <w:rFonts w:ascii="Times New Roman" w:hAnsi="Times New Roman"/>
          <w:b/>
          <w:sz w:val="28"/>
          <w:szCs w:val="28"/>
          <w:lang w:val="kk-KZ" w:eastAsia="ko-KR"/>
        </w:rPr>
        <w:t xml:space="preserve">Негматжан Шадиметович Алметов </w:t>
      </w:r>
    </w:p>
    <w:p w:rsidR="00A30AB0" w:rsidRPr="0085067E" w:rsidRDefault="00A30AB0" w:rsidP="0061723E">
      <w:pPr>
        <w:spacing w:line="240" w:lineRule="auto"/>
        <w:jc w:val="center"/>
        <w:rPr>
          <w:rFonts w:ascii="Times New Roman" w:hAnsi="Times New Roman"/>
          <w:b/>
          <w:sz w:val="40"/>
          <w:szCs w:val="40"/>
          <w:lang w:val="kk-KZ"/>
        </w:rPr>
      </w:pPr>
      <w:r w:rsidRPr="0085067E">
        <w:rPr>
          <w:rFonts w:ascii="Times New Roman" w:hAnsi="Times New Roman"/>
          <w:b/>
          <w:sz w:val="40"/>
          <w:szCs w:val="40"/>
          <w:lang w:val="kk-KZ"/>
        </w:rPr>
        <w:t>Қазақстанда педагогика ғылымының даму тарихы</w:t>
      </w:r>
    </w:p>
    <w:p w:rsidR="00A30AB0" w:rsidRPr="0085067E" w:rsidRDefault="00A30AB0" w:rsidP="0061723E">
      <w:pPr>
        <w:spacing w:after="0" w:line="240" w:lineRule="auto"/>
        <w:jc w:val="center"/>
        <w:rPr>
          <w:rFonts w:ascii="Times New Roman" w:hAnsi="Times New Roman"/>
          <w:sz w:val="28"/>
          <w:szCs w:val="28"/>
          <w:lang w:val="kk-KZ"/>
        </w:rPr>
      </w:pPr>
      <w:r w:rsidRPr="0085067E">
        <w:rPr>
          <w:rFonts w:ascii="Times New Roman" w:hAnsi="Times New Roman"/>
          <w:sz w:val="28"/>
          <w:szCs w:val="28"/>
          <w:lang w:val="kk-KZ"/>
        </w:rPr>
        <w:t xml:space="preserve">магистратураның 6М010300 – Педагогика және психология </w:t>
      </w:r>
    </w:p>
    <w:p w:rsidR="00A30AB0" w:rsidRPr="0085067E" w:rsidRDefault="00A30AB0" w:rsidP="0061723E">
      <w:pPr>
        <w:spacing w:after="0" w:line="240" w:lineRule="auto"/>
        <w:jc w:val="center"/>
        <w:rPr>
          <w:rFonts w:ascii="Times New Roman" w:hAnsi="Times New Roman"/>
          <w:sz w:val="28"/>
          <w:szCs w:val="28"/>
          <w:lang w:val="kk-KZ"/>
        </w:rPr>
      </w:pPr>
      <w:r w:rsidRPr="0085067E">
        <w:rPr>
          <w:rFonts w:ascii="Times New Roman" w:hAnsi="Times New Roman"/>
          <w:sz w:val="28"/>
          <w:szCs w:val="28"/>
          <w:lang w:val="kk-KZ"/>
        </w:rPr>
        <w:t>мамандығы үшін элективті курс бойынша оқу құралы</w:t>
      </w:r>
    </w:p>
    <w:p w:rsidR="00A30AB0" w:rsidRPr="00D36624" w:rsidRDefault="00A30AB0" w:rsidP="0061723E">
      <w:pPr>
        <w:jc w:val="center"/>
        <w:rPr>
          <w:b/>
          <w:sz w:val="28"/>
          <w:szCs w:val="28"/>
          <w:lang w:val="kk-KZ" w:eastAsia="ko-KR"/>
        </w:rPr>
      </w:pPr>
    </w:p>
    <w:p w:rsidR="00A30AB0" w:rsidRPr="0085067E" w:rsidRDefault="00A30AB0" w:rsidP="0061723E">
      <w:pPr>
        <w:jc w:val="center"/>
        <w:rPr>
          <w:rFonts w:ascii="Times New Roman" w:hAnsi="Times New Roman"/>
          <w:i/>
          <w:sz w:val="28"/>
          <w:szCs w:val="28"/>
          <w:lang w:val="kk-KZ" w:eastAsia="ko-KR"/>
        </w:rPr>
      </w:pPr>
      <w:r>
        <w:rPr>
          <w:rFonts w:ascii="Times New Roman" w:hAnsi="Times New Roman"/>
          <w:i/>
          <w:sz w:val="28"/>
          <w:szCs w:val="28"/>
          <w:lang w:val="kk-KZ" w:eastAsia="ko-KR"/>
        </w:rPr>
        <w:t>Редактор: А.Р.Боранбаева</w:t>
      </w:r>
    </w:p>
    <w:p w:rsidR="00A30AB0" w:rsidRPr="00D36624" w:rsidRDefault="00A30AB0" w:rsidP="0061723E">
      <w:pPr>
        <w:jc w:val="both"/>
        <w:rPr>
          <w:i/>
          <w:sz w:val="28"/>
          <w:szCs w:val="28"/>
          <w:lang w:val="kk-KZ" w:eastAsia="ko-KR"/>
        </w:rPr>
      </w:pPr>
    </w:p>
    <w:p w:rsidR="00A30AB0" w:rsidRPr="006713C6" w:rsidRDefault="00A30AB0" w:rsidP="0061723E">
      <w:pPr>
        <w:spacing w:line="240" w:lineRule="auto"/>
        <w:jc w:val="center"/>
        <w:rPr>
          <w:rFonts w:ascii="Times New Roman" w:hAnsi="Times New Roman"/>
          <w:sz w:val="28"/>
          <w:szCs w:val="28"/>
          <w:lang w:val="kk-KZ" w:eastAsia="zh-CN"/>
        </w:rPr>
      </w:pPr>
      <w:r w:rsidRPr="006713C6">
        <w:rPr>
          <w:rFonts w:ascii="Times New Roman" w:hAnsi="Times New Roman"/>
          <w:sz w:val="28"/>
          <w:szCs w:val="28"/>
          <w:lang w:val="kk-KZ"/>
        </w:rPr>
        <w:t>Басуға қол қойылды    _____________2015 ж.</w:t>
      </w:r>
    </w:p>
    <w:p w:rsidR="00A30AB0" w:rsidRPr="006713C6" w:rsidRDefault="00A30AB0" w:rsidP="0061723E">
      <w:pPr>
        <w:spacing w:line="240" w:lineRule="auto"/>
        <w:jc w:val="center"/>
        <w:rPr>
          <w:rFonts w:ascii="Times New Roman" w:hAnsi="Times New Roman"/>
          <w:sz w:val="28"/>
          <w:szCs w:val="28"/>
          <w:lang w:val="kk-KZ"/>
        </w:rPr>
      </w:pPr>
      <w:r w:rsidRPr="006713C6">
        <w:rPr>
          <w:rFonts w:ascii="Times New Roman" w:hAnsi="Times New Roman"/>
          <w:sz w:val="28"/>
          <w:szCs w:val="28"/>
          <w:lang w:val="kk-KZ"/>
        </w:rPr>
        <w:t>Қағаз көлемі  А4. Қаріп түрі....</w:t>
      </w:r>
    </w:p>
    <w:p w:rsidR="00A30AB0" w:rsidRPr="006713C6" w:rsidRDefault="00A30AB0" w:rsidP="0061723E">
      <w:pPr>
        <w:spacing w:line="240" w:lineRule="auto"/>
        <w:jc w:val="center"/>
        <w:rPr>
          <w:rFonts w:ascii="Times New Roman" w:hAnsi="Times New Roman"/>
          <w:sz w:val="28"/>
          <w:szCs w:val="28"/>
          <w:lang w:val="kk-KZ"/>
        </w:rPr>
      </w:pPr>
      <w:r w:rsidRPr="006713C6">
        <w:rPr>
          <w:rFonts w:ascii="Times New Roman" w:hAnsi="Times New Roman"/>
          <w:sz w:val="28"/>
          <w:szCs w:val="28"/>
          <w:lang w:val="kk-KZ"/>
        </w:rPr>
        <w:t>Кө</w:t>
      </w:r>
      <w:r>
        <w:rPr>
          <w:rFonts w:ascii="Times New Roman" w:hAnsi="Times New Roman"/>
          <w:sz w:val="28"/>
          <w:szCs w:val="28"/>
          <w:lang w:val="kk-KZ"/>
        </w:rPr>
        <w:t>лемі  8,6</w:t>
      </w:r>
      <w:r w:rsidRPr="006713C6">
        <w:rPr>
          <w:rFonts w:ascii="Times New Roman" w:hAnsi="Times New Roman"/>
          <w:sz w:val="28"/>
          <w:szCs w:val="28"/>
          <w:lang w:val="kk-KZ"/>
        </w:rPr>
        <w:t xml:space="preserve">  б.т.</w:t>
      </w:r>
    </w:p>
    <w:p w:rsidR="00A30AB0" w:rsidRPr="006713C6" w:rsidRDefault="00A30AB0" w:rsidP="0061723E">
      <w:pPr>
        <w:spacing w:line="240" w:lineRule="auto"/>
        <w:jc w:val="center"/>
        <w:rPr>
          <w:rFonts w:ascii="Times New Roman" w:hAnsi="Times New Roman"/>
          <w:i/>
          <w:sz w:val="28"/>
          <w:szCs w:val="28"/>
          <w:lang w:val="kk-KZ"/>
        </w:rPr>
      </w:pPr>
      <w:r w:rsidRPr="006713C6">
        <w:rPr>
          <w:rFonts w:ascii="Times New Roman" w:hAnsi="Times New Roman"/>
          <w:sz w:val="28"/>
          <w:szCs w:val="28"/>
          <w:lang w:val="kk-KZ"/>
        </w:rPr>
        <w:t>Таралымы   100 дана. Тапсырма  № _________</w:t>
      </w:r>
    </w:p>
    <w:p w:rsidR="00A30AB0" w:rsidRPr="006B2DE1" w:rsidRDefault="00A30AB0" w:rsidP="0061723E">
      <w:pPr>
        <w:jc w:val="both"/>
        <w:rPr>
          <w:i/>
          <w:sz w:val="28"/>
          <w:szCs w:val="28"/>
          <w:lang w:val="kk-KZ"/>
        </w:rPr>
      </w:pPr>
    </w:p>
    <w:p w:rsidR="00A30AB0" w:rsidRPr="006B2DE1" w:rsidRDefault="00A30AB0" w:rsidP="0061723E">
      <w:pPr>
        <w:jc w:val="both"/>
        <w:rPr>
          <w:i/>
          <w:sz w:val="28"/>
          <w:szCs w:val="28"/>
          <w:lang w:val="kk-KZ"/>
        </w:rPr>
      </w:pPr>
    </w:p>
    <w:p w:rsidR="00A30AB0" w:rsidRPr="006B2DE1" w:rsidRDefault="00A30AB0" w:rsidP="0061723E">
      <w:pPr>
        <w:jc w:val="both"/>
        <w:rPr>
          <w:i/>
          <w:sz w:val="28"/>
          <w:szCs w:val="28"/>
          <w:lang w:val="kk-KZ"/>
        </w:rPr>
      </w:pPr>
    </w:p>
    <w:p w:rsidR="00A30AB0" w:rsidRPr="006B2DE1" w:rsidRDefault="00A30AB0" w:rsidP="0061723E">
      <w:pPr>
        <w:jc w:val="both"/>
        <w:rPr>
          <w:i/>
          <w:sz w:val="28"/>
          <w:szCs w:val="28"/>
          <w:lang w:val="kk-KZ"/>
        </w:rPr>
      </w:pPr>
    </w:p>
    <w:p w:rsidR="00A30AB0" w:rsidRPr="0085067E" w:rsidRDefault="00A30AB0" w:rsidP="0061723E">
      <w:pPr>
        <w:jc w:val="both"/>
        <w:rPr>
          <w:rFonts w:ascii="Times New Roman" w:hAnsi="Times New Roman"/>
          <w:sz w:val="28"/>
          <w:szCs w:val="28"/>
          <w:lang w:val="kk-KZ"/>
        </w:rPr>
      </w:pPr>
      <w:r w:rsidRPr="006B2DE1">
        <w:rPr>
          <w:rFonts w:ascii="Times New Roman" w:hAnsi="Times New Roman"/>
          <w:sz w:val="28"/>
          <w:szCs w:val="28"/>
          <w:lang w:val="kk-KZ"/>
        </w:rPr>
        <w:t xml:space="preserve">©  </w:t>
      </w:r>
      <w:r w:rsidRPr="0085067E">
        <w:rPr>
          <w:rFonts w:ascii="Times New Roman" w:hAnsi="Times New Roman"/>
          <w:sz w:val="28"/>
          <w:szCs w:val="28"/>
          <w:lang w:val="kk-KZ"/>
        </w:rPr>
        <w:t xml:space="preserve"> Оңтүстік Қазақстан мемлекеттік университетінің баспасы, 2015</w:t>
      </w:r>
    </w:p>
    <w:p w:rsidR="00A30AB0" w:rsidRDefault="00A30AB0" w:rsidP="0061723E">
      <w:pPr>
        <w:spacing w:line="240" w:lineRule="auto"/>
        <w:jc w:val="both"/>
        <w:rPr>
          <w:rFonts w:ascii="Times New Roman" w:hAnsi="Times New Roman"/>
          <w:sz w:val="28"/>
          <w:szCs w:val="28"/>
          <w:lang w:val="kk-KZ"/>
        </w:rPr>
      </w:pPr>
    </w:p>
    <w:p w:rsidR="00A30AB0" w:rsidRPr="0085067E" w:rsidRDefault="00A30AB0" w:rsidP="0061723E">
      <w:pPr>
        <w:spacing w:line="240" w:lineRule="auto"/>
        <w:jc w:val="both"/>
        <w:rPr>
          <w:rFonts w:ascii="Times New Roman" w:hAnsi="Times New Roman"/>
          <w:sz w:val="28"/>
          <w:szCs w:val="28"/>
          <w:lang w:val="kk-KZ"/>
        </w:rPr>
      </w:pPr>
      <w:r w:rsidRPr="0085067E">
        <w:rPr>
          <w:rFonts w:ascii="Times New Roman" w:hAnsi="Times New Roman"/>
          <w:sz w:val="28"/>
          <w:szCs w:val="28"/>
          <w:lang w:val="kk-KZ"/>
        </w:rPr>
        <w:t>М.Әуезов атындағы Оңтүстік Қазақстан мемлекеттік университетінің баспа орталығы, Шымкент қ., Тауке хан даңғылы, 5</w:t>
      </w:r>
      <w:r>
        <w:rPr>
          <w:rFonts w:ascii="Times New Roman" w:hAnsi="Times New Roman"/>
          <w:sz w:val="28"/>
          <w:szCs w:val="28"/>
          <w:lang w:val="kk-KZ"/>
        </w:rPr>
        <w:t>.</w:t>
      </w: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Pr="005B7E6F" w:rsidRDefault="00A30AB0" w:rsidP="0085067E">
      <w:pPr>
        <w:spacing w:after="0" w:line="240" w:lineRule="auto"/>
        <w:rPr>
          <w:rFonts w:ascii="Times New Roman" w:hAnsi="Times New Roman"/>
          <w:sz w:val="28"/>
          <w:szCs w:val="28"/>
          <w:lang w:val="kk-KZ"/>
        </w:rPr>
        <w:sectPr w:rsidR="00A30AB0" w:rsidRPr="005B7E6F" w:rsidSect="0085067E">
          <w:type w:val="continuous"/>
          <w:pgSz w:w="11906" w:h="16838"/>
          <w:pgMar w:top="1134" w:right="851" w:bottom="1134" w:left="1701" w:header="709" w:footer="709" w:gutter="0"/>
          <w:paperSrc w:first="1" w:other="1"/>
          <w:cols w:space="720"/>
        </w:sect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p w:rsidR="00A30AB0" w:rsidRDefault="00A30AB0" w:rsidP="0061723E">
      <w:pPr>
        <w:spacing w:after="0" w:line="240" w:lineRule="auto"/>
        <w:jc w:val="both"/>
        <w:rPr>
          <w:rFonts w:ascii="Times New Roman" w:hAnsi="Times New Roman"/>
          <w:sz w:val="28"/>
          <w:szCs w:val="28"/>
          <w:lang w:val="kk-KZ"/>
        </w:rPr>
      </w:pPr>
    </w:p>
    <w:sectPr w:rsidR="00A30AB0" w:rsidSect="00A2001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AB0" w:rsidRDefault="00A30AB0" w:rsidP="008030BD">
      <w:pPr>
        <w:spacing w:after="0" w:line="240" w:lineRule="auto"/>
      </w:pPr>
      <w:r>
        <w:separator/>
      </w:r>
    </w:p>
  </w:endnote>
  <w:endnote w:type="continuationSeparator" w:id="1">
    <w:p w:rsidR="00A30AB0" w:rsidRDefault="00A30AB0" w:rsidP="008030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0000000000000000000"/>
    <w:charset w:val="CC"/>
    <w:family w:val="roman"/>
    <w:notTrueType/>
    <w:pitch w:val="variable"/>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Candara">
    <w:panose1 w:val="020E0502030303020204"/>
    <w:charset w:val="CC"/>
    <w:family w:val="swiss"/>
    <w:pitch w:val="variable"/>
    <w:sig w:usb0="A00002EF" w:usb1="4000204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4000205B" w:usb2="00000001" w:usb3="00000000" w:csb0="000001DF" w:csb1="00000000"/>
  </w:font>
  <w:font w:name="Times New Roman KZ">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AB0" w:rsidRDefault="00A30AB0">
    <w:pPr>
      <w:pStyle w:val="Footer"/>
      <w:jc w:val="center"/>
    </w:pPr>
    <w:fldSimple w:instr=" PAGE   \* MERGEFORMAT ">
      <w:r>
        <w:rPr>
          <w:noProof/>
        </w:rPr>
        <w:t>2</w:t>
      </w:r>
    </w:fldSimple>
  </w:p>
  <w:p w:rsidR="00A30AB0" w:rsidRDefault="00A30A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AB0" w:rsidRDefault="00A30AB0" w:rsidP="008030BD">
      <w:pPr>
        <w:spacing w:after="0" w:line="240" w:lineRule="auto"/>
      </w:pPr>
      <w:r>
        <w:separator/>
      </w:r>
    </w:p>
  </w:footnote>
  <w:footnote w:type="continuationSeparator" w:id="1">
    <w:p w:rsidR="00A30AB0" w:rsidRDefault="00A30AB0" w:rsidP="008030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17F70C02"/>
    <w:multiLevelType w:val="multilevel"/>
    <w:tmpl w:val="923A2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D7134E7"/>
    <w:multiLevelType w:val="multilevel"/>
    <w:tmpl w:val="94227F7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4B55A9A"/>
    <w:multiLevelType w:val="hybridMultilevel"/>
    <w:tmpl w:val="CE60F4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6BA5ED2"/>
    <w:multiLevelType w:val="hybridMultilevel"/>
    <w:tmpl w:val="6A8AB7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301F97"/>
    <w:multiLevelType w:val="hybridMultilevel"/>
    <w:tmpl w:val="3EB4D6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A5C565C"/>
    <w:multiLevelType w:val="hybridMultilevel"/>
    <w:tmpl w:val="BD367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B0C38ED"/>
    <w:multiLevelType w:val="multilevel"/>
    <w:tmpl w:val="45A89A9A"/>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E0C4423"/>
    <w:multiLevelType w:val="hybridMultilevel"/>
    <w:tmpl w:val="2236E326"/>
    <w:lvl w:ilvl="0" w:tplc="5C5C88B6">
      <w:start w:val="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D856D6"/>
    <w:multiLevelType w:val="hybridMultilevel"/>
    <w:tmpl w:val="9934EF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04D2EC9"/>
    <w:multiLevelType w:val="multilevel"/>
    <w:tmpl w:val="683430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0F43974"/>
    <w:multiLevelType w:val="hybridMultilevel"/>
    <w:tmpl w:val="CB96CD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F01C68"/>
    <w:multiLevelType w:val="multilevel"/>
    <w:tmpl w:val="B44EA2AA"/>
    <w:lvl w:ilvl="0">
      <w:start w:val="1"/>
      <w:numFmt w:val="decimal"/>
      <w:lvlText w:val="%1."/>
      <w:lvlJc w:val="left"/>
      <w:rPr>
        <w:rFonts w:ascii="Trebuchet MS" w:eastAsia="Times New Roman" w:hAnsi="Trebuchet MS" w:cs="Trebuchet MS"/>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6A76C97"/>
    <w:multiLevelType w:val="hybridMultilevel"/>
    <w:tmpl w:val="E56E28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B8543B"/>
    <w:multiLevelType w:val="hybridMultilevel"/>
    <w:tmpl w:val="96A8511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62700B"/>
    <w:multiLevelType w:val="hybridMultilevel"/>
    <w:tmpl w:val="2E108CD8"/>
    <w:lvl w:ilvl="0" w:tplc="5DD0673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D10512"/>
    <w:multiLevelType w:val="hybridMultilevel"/>
    <w:tmpl w:val="C3EE0D80"/>
    <w:lvl w:ilvl="0" w:tplc="2BB63E8A">
      <w:start w:val="197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9C20F9"/>
    <w:multiLevelType w:val="hybridMultilevel"/>
    <w:tmpl w:val="9D763CD4"/>
    <w:lvl w:ilvl="0" w:tplc="945AB89A">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9">
    <w:nsid w:val="48162781"/>
    <w:multiLevelType w:val="hybridMultilevel"/>
    <w:tmpl w:val="17567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8D146B7"/>
    <w:multiLevelType w:val="hybridMultilevel"/>
    <w:tmpl w:val="BBEA9A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6136FCD"/>
    <w:multiLevelType w:val="hybridMultilevel"/>
    <w:tmpl w:val="860E4C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AB340C9"/>
    <w:multiLevelType w:val="hybridMultilevel"/>
    <w:tmpl w:val="816A51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C003F15"/>
    <w:multiLevelType w:val="hybridMultilevel"/>
    <w:tmpl w:val="ADA660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94745C"/>
    <w:multiLevelType w:val="hybridMultilevel"/>
    <w:tmpl w:val="7FBE34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C992B4B"/>
    <w:multiLevelType w:val="hybridMultilevel"/>
    <w:tmpl w:val="427854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CA55E4B"/>
    <w:multiLevelType w:val="multilevel"/>
    <w:tmpl w:val="9626C0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5DD57615"/>
    <w:multiLevelType w:val="hybridMultilevel"/>
    <w:tmpl w:val="09D460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1D202DB"/>
    <w:multiLevelType w:val="hybridMultilevel"/>
    <w:tmpl w:val="7E3C4E68"/>
    <w:lvl w:ilvl="0" w:tplc="85905EFC">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9">
    <w:nsid w:val="63F875F0"/>
    <w:multiLevelType w:val="hybridMultilevel"/>
    <w:tmpl w:val="26EA5BC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501278D"/>
    <w:multiLevelType w:val="hybridMultilevel"/>
    <w:tmpl w:val="4FC4A0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5CF7F5D"/>
    <w:multiLevelType w:val="multilevel"/>
    <w:tmpl w:val="1C229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69925218"/>
    <w:multiLevelType w:val="hybridMultilevel"/>
    <w:tmpl w:val="9FEA71EA"/>
    <w:lvl w:ilvl="0" w:tplc="D97C047E">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3">
    <w:nsid w:val="72F21083"/>
    <w:multiLevelType w:val="hybridMultilevel"/>
    <w:tmpl w:val="2BA269F8"/>
    <w:lvl w:ilvl="0" w:tplc="01544D4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4">
    <w:nsid w:val="741D54EE"/>
    <w:multiLevelType w:val="hybridMultilevel"/>
    <w:tmpl w:val="D4F2C8C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nsid w:val="79C83A31"/>
    <w:multiLevelType w:val="hybridMultilevel"/>
    <w:tmpl w:val="044E694C"/>
    <w:lvl w:ilvl="0" w:tplc="DDA0D536">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DA21375"/>
    <w:multiLevelType w:val="hybridMultilevel"/>
    <w:tmpl w:val="7B3EA0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761EAE"/>
    <w:multiLevelType w:val="multilevel"/>
    <w:tmpl w:val="81CE1A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8"/>
  </w:num>
  <w:num w:numId="2">
    <w:abstractNumId w:val="33"/>
  </w:num>
  <w:num w:numId="3">
    <w:abstractNumId w:val="30"/>
  </w:num>
  <w:num w:numId="4">
    <w:abstractNumId w:val="25"/>
  </w:num>
  <w:num w:numId="5">
    <w:abstractNumId w:val="18"/>
  </w:num>
  <w:num w:numId="6">
    <w:abstractNumId w:val="32"/>
  </w:num>
  <w:num w:numId="7">
    <w:abstractNumId w:val="22"/>
  </w:num>
  <w:num w:numId="8">
    <w:abstractNumId w:val="6"/>
  </w:num>
  <w:num w:numId="9">
    <w:abstractNumId w:val="23"/>
  </w:num>
  <w:num w:numId="10">
    <w:abstractNumId w:val="19"/>
  </w:num>
  <w:num w:numId="11">
    <w:abstractNumId w:val="14"/>
  </w:num>
  <w:num w:numId="12">
    <w:abstractNumId w:val="15"/>
  </w:num>
  <w:num w:numId="13">
    <w:abstractNumId w:val="27"/>
  </w:num>
  <w:num w:numId="14">
    <w:abstractNumId w:val="3"/>
  </w:num>
  <w:num w:numId="15">
    <w:abstractNumId w:val="31"/>
  </w:num>
  <w:num w:numId="16">
    <w:abstractNumId w:val="7"/>
  </w:num>
  <w:num w:numId="17">
    <w:abstractNumId w:val="13"/>
  </w:num>
  <w:num w:numId="18">
    <w:abstractNumId w:val="11"/>
  </w:num>
  <w:num w:numId="19">
    <w:abstractNumId w:val="37"/>
  </w:num>
  <w:num w:numId="20">
    <w:abstractNumId w:val="21"/>
  </w:num>
  <w:num w:numId="21">
    <w:abstractNumId w:val="29"/>
  </w:num>
  <w:num w:numId="22">
    <w:abstractNumId w:val="4"/>
  </w:num>
  <w:num w:numId="23">
    <w:abstractNumId w:val="12"/>
  </w:num>
  <w:num w:numId="24">
    <w:abstractNumId w:val="26"/>
  </w:num>
  <w:num w:numId="25">
    <w:abstractNumId w:val="1"/>
  </w:num>
  <w:num w:numId="26">
    <w:abstractNumId w:val="10"/>
  </w:num>
  <w:num w:numId="27">
    <w:abstractNumId w:val="17"/>
  </w:num>
  <w:num w:numId="28">
    <w:abstractNumId w:val="5"/>
  </w:num>
  <w:num w:numId="29">
    <w:abstractNumId w:val="20"/>
  </w:num>
  <w:num w:numId="30">
    <w:abstractNumId w:val="8"/>
  </w:num>
  <w:num w:numId="31">
    <w:abstractNumId w:val="24"/>
  </w:num>
  <w:num w:numId="32">
    <w:abstractNumId w:val="36"/>
  </w:num>
  <w:num w:numId="33">
    <w:abstractNumId w:val="16"/>
  </w:num>
  <w:num w:numId="34">
    <w:abstractNumId w:val="2"/>
  </w:num>
  <w:num w:numId="35">
    <w:abstractNumId w:val="9"/>
  </w:num>
  <w:num w:numId="36">
    <w:abstractNumId w:val="0"/>
  </w:num>
  <w:num w:numId="37">
    <w:abstractNumId w:val="34"/>
  </w:num>
  <w:num w:numId="38">
    <w:abstractNumId w:val="3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4A7F"/>
    <w:rsid w:val="00010688"/>
    <w:rsid w:val="00013129"/>
    <w:rsid w:val="000176A1"/>
    <w:rsid w:val="000255F9"/>
    <w:rsid w:val="00062760"/>
    <w:rsid w:val="00070CB8"/>
    <w:rsid w:val="00076BE6"/>
    <w:rsid w:val="00084F05"/>
    <w:rsid w:val="0008630F"/>
    <w:rsid w:val="00093B1B"/>
    <w:rsid w:val="000B7846"/>
    <w:rsid w:val="000F677E"/>
    <w:rsid w:val="00100CC1"/>
    <w:rsid w:val="001022C1"/>
    <w:rsid w:val="001677FD"/>
    <w:rsid w:val="001A32FD"/>
    <w:rsid w:val="001B1235"/>
    <w:rsid w:val="001B2002"/>
    <w:rsid w:val="001D0305"/>
    <w:rsid w:val="001F5DC4"/>
    <w:rsid w:val="00260B2D"/>
    <w:rsid w:val="00292D81"/>
    <w:rsid w:val="002B7E74"/>
    <w:rsid w:val="002E7AE8"/>
    <w:rsid w:val="002F6FDE"/>
    <w:rsid w:val="002F70FD"/>
    <w:rsid w:val="0032345D"/>
    <w:rsid w:val="003315B4"/>
    <w:rsid w:val="00355DB9"/>
    <w:rsid w:val="003719A9"/>
    <w:rsid w:val="0037273C"/>
    <w:rsid w:val="00384CBE"/>
    <w:rsid w:val="00395767"/>
    <w:rsid w:val="003A3626"/>
    <w:rsid w:val="003D6E85"/>
    <w:rsid w:val="003E7B02"/>
    <w:rsid w:val="003F0DF3"/>
    <w:rsid w:val="004242A6"/>
    <w:rsid w:val="00425EF2"/>
    <w:rsid w:val="00430D0A"/>
    <w:rsid w:val="00452376"/>
    <w:rsid w:val="0046510B"/>
    <w:rsid w:val="0049406F"/>
    <w:rsid w:val="004A44B6"/>
    <w:rsid w:val="004A6554"/>
    <w:rsid w:val="004B474A"/>
    <w:rsid w:val="004C1377"/>
    <w:rsid w:val="004D0322"/>
    <w:rsid w:val="004D43D7"/>
    <w:rsid w:val="00512EC8"/>
    <w:rsid w:val="00561A94"/>
    <w:rsid w:val="00574D51"/>
    <w:rsid w:val="0059030F"/>
    <w:rsid w:val="00595825"/>
    <w:rsid w:val="005A42CC"/>
    <w:rsid w:val="005B2C61"/>
    <w:rsid w:val="005B3660"/>
    <w:rsid w:val="005B7E6F"/>
    <w:rsid w:val="005D2B65"/>
    <w:rsid w:val="0061723E"/>
    <w:rsid w:val="00622FA7"/>
    <w:rsid w:val="00623500"/>
    <w:rsid w:val="00636984"/>
    <w:rsid w:val="00642463"/>
    <w:rsid w:val="006713C6"/>
    <w:rsid w:val="00695291"/>
    <w:rsid w:val="006A5AEE"/>
    <w:rsid w:val="006B2DE1"/>
    <w:rsid w:val="006D7777"/>
    <w:rsid w:val="006F565A"/>
    <w:rsid w:val="00705B70"/>
    <w:rsid w:val="00724A5D"/>
    <w:rsid w:val="00725A5C"/>
    <w:rsid w:val="00770C1E"/>
    <w:rsid w:val="00773EBF"/>
    <w:rsid w:val="00787410"/>
    <w:rsid w:val="007A4FA8"/>
    <w:rsid w:val="007D2CA6"/>
    <w:rsid w:val="007D45E3"/>
    <w:rsid w:val="008030BD"/>
    <w:rsid w:val="0083205F"/>
    <w:rsid w:val="0085067E"/>
    <w:rsid w:val="00862D59"/>
    <w:rsid w:val="008A2FFD"/>
    <w:rsid w:val="008A4A7F"/>
    <w:rsid w:val="008E5E50"/>
    <w:rsid w:val="00922C4C"/>
    <w:rsid w:val="00935F38"/>
    <w:rsid w:val="00937868"/>
    <w:rsid w:val="00954653"/>
    <w:rsid w:val="00956581"/>
    <w:rsid w:val="00960C0E"/>
    <w:rsid w:val="009738D6"/>
    <w:rsid w:val="009772BB"/>
    <w:rsid w:val="009900B9"/>
    <w:rsid w:val="009A170A"/>
    <w:rsid w:val="009A18FC"/>
    <w:rsid w:val="009B562D"/>
    <w:rsid w:val="00A04630"/>
    <w:rsid w:val="00A2001D"/>
    <w:rsid w:val="00A30AB0"/>
    <w:rsid w:val="00A7048B"/>
    <w:rsid w:val="00A77E9F"/>
    <w:rsid w:val="00A83FB0"/>
    <w:rsid w:val="00AB35AE"/>
    <w:rsid w:val="00B12047"/>
    <w:rsid w:val="00B21EBF"/>
    <w:rsid w:val="00B321FA"/>
    <w:rsid w:val="00B5228D"/>
    <w:rsid w:val="00B95FD7"/>
    <w:rsid w:val="00B97F0E"/>
    <w:rsid w:val="00BB53CC"/>
    <w:rsid w:val="00BD4F79"/>
    <w:rsid w:val="00BE1AF8"/>
    <w:rsid w:val="00BF1E56"/>
    <w:rsid w:val="00BF4DB3"/>
    <w:rsid w:val="00BF4E7D"/>
    <w:rsid w:val="00C06ED3"/>
    <w:rsid w:val="00C4291B"/>
    <w:rsid w:val="00C62F63"/>
    <w:rsid w:val="00C7687C"/>
    <w:rsid w:val="00C80CA4"/>
    <w:rsid w:val="00C834F9"/>
    <w:rsid w:val="00C90918"/>
    <w:rsid w:val="00D02ADD"/>
    <w:rsid w:val="00D0617F"/>
    <w:rsid w:val="00D21FB7"/>
    <w:rsid w:val="00D36624"/>
    <w:rsid w:val="00D50232"/>
    <w:rsid w:val="00D514B3"/>
    <w:rsid w:val="00D557AB"/>
    <w:rsid w:val="00D6204B"/>
    <w:rsid w:val="00D72AC7"/>
    <w:rsid w:val="00D73B44"/>
    <w:rsid w:val="00D76DD6"/>
    <w:rsid w:val="00D77999"/>
    <w:rsid w:val="00D826A6"/>
    <w:rsid w:val="00DC333E"/>
    <w:rsid w:val="00DD5835"/>
    <w:rsid w:val="00E01F0E"/>
    <w:rsid w:val="00E13527"/>
    <w:rsid w:val="00E20624"/>
    <w:rsid w:val="00E56C74"/>
    <w:rsid w:val="00E644DF"/>
    <w:rsid w:val="00EA45AF"/>
    <w:rsid w:val="00EE17C1"/>
    <w:rsid w:val="00EE47F0"/>
    <w:rsid w:val="00F04CE7"/>
    <w:rsid w:val="00F14EBF"/>
    <w:rsid w:val="00F31F6C"/>
    <w:rsid w:val="00F4479F"/>
    <w:rsid w:val="00FB106A"/>
    <w:rsid w:val="00FF78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1D"/>
    <w:pPr>
      <w:spacing w:after="200" w:line="276" w:lineRule="auto"/>
    </w:pPr>
  </w:style>
  <w:style w:type="paragraph" w:styleId="Heading1">
    <w:name w:val="heading 1"/>
    <w:basedOn w:val="Normal"/>
    <w:next w:val="Normal"/>
    <w:link w:val="Heading1Char"/>
    <w:uiPriority w:val="99"/>
    <w:qFormat/>
    <w:rsid w:val="0085067E"/>
    <w:pPr>
      <w:keepNext/>
      <w:autoSpaceDE w:val="0"/>
      <w:autoSpaceDN w:val="0"/>
      <w:spacing w:after="0" w:line="240" w:lineRule="auto"/>
      <w:outlineLvl w:val="0"/>
    </w:pPr>
    <w:rPr>
      <w:rFonts w:ascii="Times New R Kaz" w:hAnsi="Times New R Kaz" w:cs="Times New R Kaz"/>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067E"/>
    <w:rPr>
      <w:rFonts w:ascii="Times New R Kaz" w:hAnsi="Times New R Kaz" w:cs="Times New R Kaz"/>
      <w:sz w:val="24"/>
      <w:szCs w:val="24"/>
    </w:rPr>
  </w:style>
  <w:style w:type="paragraph" w:styleId="ListParagraph">
    <w:name w:val="List Paragraph"/>
    <w:basedOn w:val="Normal"/>
    <w:uiPriority w:val="99"/>
    <w:qFormat/>
    <w:rsid w:val="004B474A"/>
    <w:pPr>
      <w:ind w:left="720"/>
      <w:contextualSpacing/>
    </w:pPr>
  </w:style>
  <w:style w:type="table" w:styleId="TableGrid">
    <w:name w:val="Table Grid"/>
    <w:basedOn w:val="TableNormal"/>
    <w:uiPriority w:val="99"/>
    <w:rsid w:val="0083205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9772BB"/>
    <w:rPr>
      <w:rFonts w:cs="Times New Roman"/>
      <w:color w:val="000080"/>
      <w:u w:val="single"/>
    </w:rPr>
  </w:style>
  <w:style w:type="character" w:customStyle="1" w:styleId="a">
    <w:name w:val="Основной текст_"/>
    <w:basedOn w:val="DefaultParagraphFont"/>
    <w:link w:val="2"/>
    <w:uiPriority w:val="99"/>
    <w:locked/>
    <w:rsid w:val="009772BB"/>
    <w:rPr>
      <w:rFonts w:ascii="Times New Roman" w:hAnsi="Times New Roman" w:cs="Times New Roman"/>
      <w:sz w:val="26"/>
      <w:szCs w:val="26"/>
      <w:shd w:val="clear" w:color="auto" w:fill="FFFFFF"/>
    </w:rPr>
  </w:style>
  <w:style w:type="paragraph" w:customStyle="1" w:styleId="2">
    <w:name w:val="Основной текст2"/>
    <w:basedOn w:val="Normal"/>
    <w:link w:val="a"/>
    <w:uiPriority w:val="99"/>
    <w:rsid w:val="009772BB"/>
    <w:pPr>
      <w:widowControl w:val="0"/>
      <w:shd w:val="clear" w:color="auto" w:fill="FFFFFF"/>
      <w:spacing w:after="360" w:line="240" w:lineRule="atLeast"/>
    </w:pPr>
    <w:rPr>
      <w:rFonts w:ascii="Times New Roman" w:hAnsi="Times New Roman"/>
      <w:sz w:val="26"/>
      <w:szCs w:val="26"/>
    </w:rPr>
  </w:style>
  <w:style w:type="character" w:customStyle="1" w:styleId="a0">
    <w:name w:val="Колонтитул_"/>
    <w:basedOn w:val="DefaultParagraphFont"/>
    <w:uiPriority w:val="99"/>
    <w:rsid w:val="009772BB"/>
    <w:rPr>
      <w:rFonts w:ascii="Times New Roman" w:hAnsi="Times New Roman" w:cs="Times New Roman"/>
      <w:b/>
      <w:bCs/>
      <w:sz w:val="26"/>
      <w:szCs w:val="26"/>
      <w:u w:val="none"/>
    </w:rPr>
  </w:style>
  <w:style w:type="character" w:customStyle="1" w:styleId="a1">
    <w:name w:val="Колонтитул"/>
    <w:basedOn w:val="a0"/>
    <w:uiPriority w:val="99"/>
    <w:rsid w:val="009772BB"/>
    <w:rPr>
      <w:color w:val="000000"/>
      <w:spacing w:val="0"/>
      <w:w w:val="100"/>
      <w:position w:val="0"/>
      <w:lang w:val="ru-RU"/>
    </w:rPr>
  </w:style>
  <w:style w:type="character" w:customStyle="1" w:styleId="1">
    <w:name w:val="Основной текст1"/>
    <w:basedOn w:val="a"/>
    <w:uiPriority w:val="99"/>
    <w:rsid w:val="009772BB"/>
    <w:rPr>
      <w:color w:val="000000"/>
      <w:spacing w:val="0"/>
      <w:w w:val="100"/>
      <w:position w:val="0"/>
      <w:lang w:val="en-US"/>
    </w:rPr>
  </w:style>
  <w:style w:type="character" w:customStyle="1" w:styleId="11">
    <w:name w:val="Основной текст + 11"/>
    <w:aliases w:val="5 pt"/>
    <w:basedOn w:val="a"/>
    <w:uiPriority w:val="99"/>
    <w:rsid w:val="009772BB"/>
    <w:rPr>
      <w:color w:val="000000"/>
      <w:spacing w:val="0"/>
      <w:w w:val="100"/>
      <w:position w:val="0"/>
      <w:sz w:val="23"/>
      <w:szCs w:val="23"/>
      <w:lang w:val="en-US"/>
    </w:rPr>
  </w:style>
  <w:style w:type="character" w:customStyle="1" w:styleId="20">
    <w:name w:val="Основной текст (2)_"/>
    <w:basedOn w:val="DefaultParagraphFont"/>
    <w:uiPriority w:val="99"/>
    <w:rsid w:val="009772BB"/>
    <w:rPr>
      <w:rFonts w:ascii="Times New Roman" w:hAnsi="Times New Roman" w:cs="Times New Roman"/>
      <w:sz w:val="26"/>
      <w:szCs w:val="26"/>
      <w:u w:val="none"/>
    </w:rPr>
  </w:style>
  <w:style w:type="character" w:customStyle="1" w:styleId="21">
    <w:name w:val="Основной текст (2)"/>
    <w:basedOn w:val="20"/>
    <w:uiPriority w:val="99"/>
    <w:rsid w:val="009772BB"/>
    <w:rPr>
      <w:color w:val="000000"/>
      <w:spacing w:val="0"/>
      <w:w w:val="100"/>
      <w:position w:val="0"/>
      <w:lang w:val="ru-RU"/>
    </w:rPr>
  </w:style>
  <w:style w:type="character" w:customStyle="1" w:styleId="11pt">
    <w:name w:val="Основной текст + 11 pt"/>
    <w:aliases w:val="Полужирный"/>
    <w:basedOn w:val="a"/>
    <w:uiPriority w:val="99"/>
    <w:rsid w:val="009772BB"/>
    <w:rPr>
      <w:b/>
      <w:bCs/>
      <w:color w:val="000000"/>
      <w:spacing w:val="0"/>
      <w:w w:val="100"/>
      <w:position w:val="0"/>
      <w:sz w:val="22"/>
      <w:szCs w:val="22"/>
      <w:lang w:val="en-US"/>
    </w:rPr>
  </w:style>
  <w:style w:type="character" w:customStyle="1" w:styleId="Candara">
    <w:name w:val="Основной текст + Candara"/>
    <w:aliases w:val="11 pt"/>
    <w:basedOn w:val="a"/>
    <w:uiPriority w:val="99"/>
    <w:rsid w:val="009772BB"/>
    <w:rPr>
      <w:rFonts w:ascii="Candara" w:hAnsi="Candara" w:cs="Candara"/>
      <w:color w:val="000000"/>
      <w:spacing w:val="0"/>
      <w:w w:val="100"/>
      <w:position w:val="0"/>
      <w:sz w:val="22"/>
      <w:szCs w:val="22"/>
    </w:rPr>
  </w:style>
  <w:style w:type="character" w:customStyle="1" w:styleId="ArialBlack">
    <w:name w:val="Основной текст + Arial Black"/>
    <w:aliases w:val="12 pt,Курсив"/>
    <w:basedOn w:val="a"/>
    <w:uiPriority w:val="99"/>
    <w:rsid w:val="009772BB"/>
    <w:rPr>
      <w:rFonts w:ascii="Arial Black" w:hAnsi="Arial Black" w:cs="Arial Black"/>
      <w:i/>
      <w:iCs/>
      <w:color w:val="000000"/>
      <w:spacing w:val="0"/>
      <w:w w:val="100"/>
      <w:position w:val="0"/>
      <w:sz w:val="24"/>
      <w:szCs w:val="24"/>
      <w:lang w:val="ru-RU"/>
    </w:rPr>
  </w:style>
  <w:style w:type="character" w:customStyle="1" w:styleId="10">
    <w:name w:val="Основной текст + 10"/>
    <w:aliases w:val="5 pt7,Полужирный4,Интервал 1 pt"/>
    <w:basedOn w:val="a"/>
    <w:uiPriority w:val="99"/>
    <w:rsid w:val="009772BB"/>
    <w:rPr>
      <w:b/>
      <w:bCs/>
      <w:color w:val="000000"/>
      <w:spacing w:val="20"/>
      <w:w w:val="100"/>
      <w:position w:val="0"/>
      <w:sz w:val="21"/>
      <w:szCs w:val="21"/>
      <w:lang w:val="en-US"/>
    </w:rPr>
  </w:style>
  <w:style w:type="character" w:customStyle="1" w:styleId="12">
    <w:name w:val="Заголовок №1_"/>
    <w:basedOn w:val="DefaultParagraphFont"/>
    <w:link w:val="13"/>
    <w:uiPriority w:val="99"/>
    <w:locked/>
    <w:rsid w:val="009772BB"/>
    <w:rPr>
      <w:rFonts w:ascii="Times New Roman" w:hAnsi="Times New Roman" w:cs="Times New Roman"/>
      <w:b/>
      <w:bCs/>
      <w:sz w:val="25"/>
      <w:szCs w:val="25"/>
      <w:shd w:val="clear" w:color="auto" w:fill="FFFFFF"/>
    </w:rPr>
  </w:style>
  <w:style w:type="paragraph" w:customStyle="1" w:styleId="13">
    <w:name w:val="Заголовок №1"/>
    <w:basedOn w:val="Normal"/>
    <w:link w:val="12"/>
    <w:uiPriority w:val="99"/>
    <w:rsid w:val="009772BB"/>
    <w:pPr>
      <w:widowControl w:val="0"/>
      <w:shd w:val="clear" w:color="auto" w:fill="FFFFFF"/>
      <w:spacing w:before="300" w:after="0" w:line="317" w:lineRule="exact"/>
      <w:ind w:firstLine="340"/>
      <w:jc w:val="both"/>
      <w:outlineLvl w:val="0"/>
    </w:pPr>
    <w:rPr>
      <w:rFonts w:ascii="Times New Roman" w:hAnsi="Times New Roman"/>
      <w:b/>
      <w:bCs/>
      <w:sz w:val="25"/>
      <w:szCs w:val="25"/>
    </w:rPr>
  </w:style>
  <w:style w:type="character" w:customStyle="1" w:styleId="12pt">
    <w:name w:val="Основной текст + 12 pt"/>
    <w:basedOn w:val="a"/>
    <w:uiPriority w:val="99"/>
    <w:rsid w:val="009772BB"/>
    <w:rPr>
      <w:color w:val="000000"/>
      <w:spacing w:val="0"/>
      <w:w w:val="100"/>
      <w:position w:val="0"/>
      <w:sz w:val="24"/>
      <w:szCs w:val="24"/>
      <w:lang w:val="en-US"/>
    </w:rPr>
  </w:style>
  <w:style w:type="paragraph" w:styleId="Header">
    <w:name w:val="header"/>
    <w:basedOn w:val="Normal"/>
    <w:link w:val="HeaderChar"/>
    <w:uiPriority w:val="99"/>
    <w:semiHidden/>
    <w:rsid w:val="009772BB"/>
    <w:pPr>
      <w:widowControl w:val="0"/>
      <w:tabs>
        <w:tab w:val="center" w:pos="4677"/>
        <w:tab w:val="right" w:pos="9355"/>
      </w:tabs>
      <w:spacing w:after="0" w:line="240" w:lineRule="auto"/>
    </w:pPr>
    <w:rPr>
      <w:rFonts w:ascii="Courier New" w:hAnsi="Courier New" w:cs="Courier New"/>
      <w:color w:val="000000"/>
      <w:sz w:val="24"/>
      <w:szCs w:val="24"/>
    </w:rPr>
  </w:style>
  <w:style w:type="character" w:customStyle="1" w:styleId="HeaderChar">
    <w:name w:val="Header Char"/>
    <w:basedOn w:val="DefaultParagraphFont"/>
    <w:link w:val="Header"/>
    <w:uiPriority w:val="99"/>
    <w:semiHidden/>
    <w:locked/>
    <w:rsid w:val="009772BB"/>
    <w:rPr>
      <w:rFonts w:ascii="Courier New" w:hAnsi="Courier New" w:cs="Courier New"/>
      <w:color w:val="000000"/>
      <w:sz w:val="24"/>
      <w:szCs w:val="24"/>
    </w:rPr>
  </w:style>
  <w:style w:type="paragraph" w:styleId="Footer">
    <w:name w:val="footer"/>
    <w:basedOn w:val="Normal"/>
    <w:link w:val="FooterChar"/>
    <w:uiPriority w:val="99"/>
    <w:rsid w:val="009772BB"/>
    <w:pPr>
      <w:widowControl w:val="0"/>
      <w:tabs>
        <w:tab w:val="center" w:pos="4677"/>
        <w:tab w:val="right" w:pos="9355"/>
      </w:tabs>
      <w:spacing w:after="0" w:line="240" w:lineRule="auto"/>
    </w:pPr>
    <w:rPr>
      <w:rFonts w:ascii="Courier New" w:hAnsi="Courier New" w:cs="Courier New"/>
      <w:color w:val="000000"/>
      <w:sz w:val="24"/>
      <w:szCs w:val="24"/>
    </w:rPr>
  </w:style>
  <w:style w:type="character" w:customStyle="1" w:styleId="FooterChar">
    <w:name w:val="Footer Char"/>
    <w:basedOn w:val="DefaultParagraphFont"/>
    <w:link w:val="Footer"/>
    <w:uiPriority w:val="99"/>
    <w:locked/>
    <w:rsid w:val="009772BB"/>
    <w:rPr>
      <w:rFonts w:ascii="Courier New" w:hAnsi="Courier New" w:cs="Courier New"/>
      <w:color w:val="000000"/>
      <w:sz w:val="24"/>
      <w:szCs w:val="24"/>
    </w:rPr>
  </w:style>
  <w:style w:type="character" w:customStyle="1" w:styleId="102">
    <w:name w:val="Основной текст + 102"/>
    <w:aliases w:val="5 pt6"/>
    <w:basedOn w:val="a"/>
    <w:uiPriority w:val="99"/>
    <w:rsid w:val="009772BB"/>
    <w:rPr>
      <w:rFonts w:ascii="Bookman Old Style" w:hAnsi="Bookman Old Style" w:cs="Bookman Old Style"/>
      <w:color w:val="000000"/>
      <w:spacing w:val="0"/>
      <w:w w:val="100"/>
      <w:position w:val="0"/>
      <w:sz w:val="21"/>
      <w:szCs w:val="21"/>
      <w:lang w:val="en-US"/>
    </w:rPr>
  </w:style>
  <w:style w:type="character" w:customStyle="1" w:styleId="Candara3">
    <w:name w:val="Основной текст + Candara3"/>
    <w:aliases w:val="12 pt2"/>
    <w:basedOn w:val="a"/>
    <w:uiPriority w:val="99"/>
    <w:rsid w:val="009772BB"/>
    <w:rPr>
      <w:rFonts w:ascii="Candara" w:hAnsi="Candara" w:cs="Candara"/>
      <w:color w:val="000000"/>
      <w:spacing w:val="0"/>
      <w:w w:val="100"/>
      <w:position w:val="0"/>
      <w:sz w:val="24"/>
      <w:szCs w:val="24"/>
    </w:rPr>
  </w:style>
  <w:style w:type="character" w:customStyle="1" w:styleId="10pt">
    <w:name w:val="Основной текст + 10 pt"/>
    <w:aliases w:val="Интервал 0 pt"/>
    <w:basedOn w:val="a"/>
    <w:uiPriority w:val="99"/>
    <w:rsid w:val="009772BB"/>
    <w:rPr>
      <w:rFonts w:ascii="Bookman Old Style" w:hAnsi="Bookman Old Style" w:cs="Bookman Old Style"/>
      <w:color w:val="000000"/>
      <w:spacing w:val="10"/>
      <w:w w:val="100"/>
      <w:position w:val="0"/>
      <w:sz w:val="20"/>
      <w:szCs w:val="20"/>
      <w:lang w:val="en-US"/>
    </w:rPr>
  </w:style>
  <w:style w:type="character" w:customStyle="1" w:styleId="Candara2">
    <w:name w:val="Основной текст + Candara2"/>
    <w:aliases w:val="Полужирный3"/>
    <w:basedOn w:val="a"/>
    <w:uiPriority w:val="99"/>
    <w:rsid w:val="009772BB"/>
    <w:rPr>
      <w:rFonts w:ascii="Candara" w:hAnsi="Candara" w:cs="Candara"/>
      <w:b/>
      <w:bCs/>
      <w:color w:val="000000"/>
      <w:spacing w:val="0"/>
      <w:w w:val="100"/>
      <w:position w:val="0"/>
      <w:sz w:val="22"/>
      <w:szCs w:val="22"/>
      <w:lang w:val="en-US"/>
    </w:rPr>
  </w:style>
  <w:style w:type="character" w:customStyle="1" w:styleId="11pt2">
    <w:name w:val="Основной текст + 11 pt2"/>
    <w:basedOn w:val="a"/>
    <w:uiPriority w:val="99"/>
    <w:rsid w:val="009772BB"/>
    <w:rPr>
      <w:color w:val="000000"/>
      <w:spacing w:val="0"/>
      <w:w w:val="100"/>
      <w:position w:val="0"/>
      <w:sz w:val="22"/>
      <w:szCs w:val="22"/>
      <w:lang w:val="en-US"/>
    </w:rPr>
  </w:style>
  <w:style w:type="character" w:customStyle="1" w:styleId="9pt">
    <w:name w:val="Основной текст + 9 pt"/>
    <w:basedOn w:val="a"/>
    <w:uiPriority w:val="99"/>
    <w:rsid w:val="009772BB"/>
    <w:rPr>
      <w:color w:val="000000"/>
      <w:spacing w:val="0"/>
      <w:w w:val="100"/>
      <w:position w:val="0"/>
      <w:sz w:val="18"/>
      <w:szCs w:val="18"/>
    </w:rPr>
  </w:style>
  <w:style w:type="character" w:customStyle="1" w:styleId="10pt1">
    <w:name w:val="Основной текст + 10 pt1"/>
    <w:basedOn w:val="a"/>
    <w:uiPriority w:val="99"/>
    <w:rsid w:val="009772BB"/>
    <w:rPr>
      <w:color w:val="000000"/>
      <w:spacing w:val="0"/>
      <w:w w:val="100"/>
      <w:position w:val="0"/>
      <w:sz w:val="20"/>
      <w:szCs w:val="20"/>
      <w:lang w:val="en-US"/>
    </w:rPr>
  </w:style>
  <w:style w:type="character" w:customStyle="1" w:styleId="11pt1">
    <w:name w:val="Основной текст + 11 pt1"/>
    <w:aliases w:val="Полужирный2,Интервал 0 pt4"/>
    <w:basedOn w:val="a"/>
    <w:uiPriority w:val="99"/>
    <w:rsid w:val="009772BB"/>
    <w:rPr>
      <w:b/>
      <w:bCs/>
      <w:color w:val="000000"/>
      <w:spacing w:val="10"/>
      <w:w w:val="100"/>
      <w:position w:val="0"/>
      <w:sz w:val="22"/>
      <w:szCs w:val="22"/>
      <w:lang w:val="en-US"/>
    </w:rPr>
  </w:style>
  <w:style w:type="character" w:customStyle="1" w:styleId="9">
    <w:name w:val="Основной текст + 9"/>
    <w:aliases w:val="5 pt5,Интервал 0 pt3"/>
    <w:basedOn w:val="a"/>
    <w:uiPriority w:val="99"/>
    <w:rsid w:val="009772BB"/>
    <w:rPr>
      <w:color w:val="000000"/>
      <w:spacing w:val="10"/>
      <w:w w:val="100"/>
      <w:position w:val="0"/>
      <w:sz w:val="19"/>
      <w:szCs w:val="19"/>
      <w:lang w:val="en-US"/>
    </w:rPr>
  </w:style>
  <w:style w:type="character" w:customStyle="1" w:styleId="SegoeUI">
    <w:name w:val="Основной текст + Segoe UI"/>
    <w:aliases w:val="8,5 pt4,Курсив1"/>
    <w:basedOn w:val="a"/>
    <w:uiPriority w:val="99"/>
    <w:rsid w:val="009772BB"/>
    <w:rPr>
      <w:rFonts w:ascii="Segoe UI" w:hAnsi="Segoe UI" w:cs="Segoe UI"/>
      <w:i/>
      <w:iCs/>
      <w:color w:val="000000"/>
      <w:spacing w:val="0"/>
      <w:w w:val="100"/>
      <w:position w:val="0"/>
      <w:sz w:val="17"/>
      <w:szCs w:val="17"/>
      <w:lang w:val="en-US"/>
    </w:rPr>
  </w:style>
  <w:style w:type="character" w:customStyle="1" w:styleId="91">
    <w:name w:val="Основной текст + 91"/>
    <w:aliases w:val="5 pt3"/>
    <w:basedOn w:val="a"/>
    <w:uiPriority w:val="99"/>
    <w:rsid w:val="009772BB"/>
    <w:rPr>
      <w:color w:val="000000"/>
      <w:spacing w:val="0"/>
      <w:w w:val="100"/>
      <w:position w:val="0"/>
      <w:sz w:val="19"/>
      <w:szCs w:val="19"/>
    </w:rPr>
  </w:style>
  <w:style w:type="character" w:customStyle="1" w:styleId="a2">
    <w:name w:val="Основной текст + Курсив"/>
    <w:basedOn w:val="a"/>
    <w:uiPriority w:val="99"/>
    <w:rsid w:val="009772BB"/>
    <w:rPr>
      <w:i/>
      <w:iCs/>
      <w:color w:val="000000"/>
      <w:spacing w:val="0"/>
      <w:w w:val="100"/>
      <w:position w:val="0"/>
      <w:sz w:val="25"/>
      <w:szCs w:val="25"/>
      <w:lang w:val="ru-RU"/>
    </w:rPr>
  </w:style>
  <w:style w:type="character" w:customStyle="1" w:styleId="a3">
    <w:name w:val="Основной текст + Полужирный"/>
    <w:basedOn w:val="a"/>
    <w:uiPriority w:val="99"/>
    <w:rsid w:val="00695291"/>
    <w:rPr>
      <w:b/>
      <w:bCs/>
      <w:color w:val="000000"/>
      <w:spacing w:val="0"/>
      <w:w w:val="100"/>
      <w:position w:val="0"/>
      <w:sz w:val="25"/>
      <w:szCs w:val="25"/>
      <w:u w:val="none"/>
      <w:lang w:val="ru-RU"/>
    </w:rPr>
  </w:style>
  <w:style w:type="character" w:customStyle="1" w:styleId="3">
    <w:name w:val="Основной текст (3)_"/>
    <w:basedOn w:val="DefaultParagraphFont"/>
    <w:link w:val="30"/>
    <w:uiPriority w:val="99"/>
    <w:locked/>
    <w:rsid w:val="00695291"/>
    <w:rPr>
      <w:rFonts w:ascii="Times New Roman" w:hAnsi="Times New Roman" w:cs="Times New Roman"/>
      <w:sz w:val="23"/>
      <w:szCs w:val="23"/>
      <w:shd w:val="clear" w:color="auto" w:fill="FFFFFF"/>
    </w:rPr>
  </w:style>
  <w:style w:type="paragraph" w:customStyle="1" w:styleId="30">
    <w:name w:val="Основной текст (3)"/>
    <w:basedOn w:val="Normal"/>
    <w:link w:val="3"/>
    <w:uiPriority w:val="99"/>
    <w:rsid w:val="00695291"/>
    <w:pPr>
      <w:widowControl w:val="0"/>
      <w:shd w:val="clear" w:color="auto" w:fill="FFFFFF"/>
      <w:spacing w:before="60" w:after="60" w:line="240" w:lineRule="atLeast"/>
      <w:jc w:val="both"/>
    </w:pPr>
    <w:rPr>
      <w:rFonts w:ascii="Times New Roman" w:hAnsi="Times New Roman"/>
      <w:sz w:val="23"/>
      <w:szCs w:val="23"/>
    </w:rPr>
  </w:style>
  <w:style w:type="character" w:customStyle="1" w:styleId="111">
    <w:name w:val="Основной текст + 111"/>
    <w:aliases w:val="5 pt2,Интервал 0 pt2"/>
    <w:basedOn w:val="a"/>
    <w:uiPriority w:val="99"/>
    <w:rsid w:val="00F14EBF"/>
    <w:rPr>
      <w:color w:val="000000"/>
      <w:spacing w:val="10"/>
      <w:w w:val="100"/>
      <w:position w:val="0"/>
      <w:sz w:val="23"/>
      <w:szCs w:val="23"/>
      <w:u w:val="none"/>
      <w:lang w:val="en-US"/>
    </w:rPr>
  </w:style>
  <w:style w:type="character" w:customStyle="1" w:styleId="0pt">
    <w:name w:val="Основной текст + Интервал 0 pt"/>
    <w:basedOn w:val="a"/>
    <w:uiPriority w:val="99"/>
    <w:rsid w:val="00F14EBF"/>
    <w:rPr>
      <w:color w:val="000000"/>
      <w:spacing w:val="10"/>
      <w:w w:val="100"/>
      <w:position w:val="0"/>
      <w:sz w:val="25"/>
      <w:szCs w:val="25"/>
      <w:u w:val="none"/>
      <w:lang w:val="ru-RU"/>
    </w:rPr>
  </w:style>
  <w:style w:type="character" w:customStyle="1" w:styleId="Candara1">
    <w:name w:val="Основной текст + Candara1"/>
    <w:aliases w:val="12 pt1,Полужирный1"/>
    <w:basedOn w:val="a"/>
    <w:uiPriority w:val="99"/>
    <w:rsid w:val="00F14EBF"/>
    <w:rPr>
      <w:rFonts w:ascii="Candara" w:hAnsi="Candara" w:cs="Candara"/>
      <w:b/>
      <w:bCs/>
      <w:color w:val="000000"/>
      <w:spacing w:val="0"/>
      <w:w w:val="100"/>
      <w:position w:val="0"/>
      <w:sz w:val="24"/>
      <w:szCs w:val="24"/>
      <w:u w:val="none"/>
      <w:lang w:val="en-US"/>
    </w:rPr>
  </w:style>
  <w:style w:type="character" w:customStyle="1" w:styleId="101">
    <w:name w:val="Основной текст + 101"/>
    <w:aliases w:val="5 pt1,Интервал 0 pt1"/>
    <w:basedOn w:val="a"/>
    <w:uiPriority w:val="99"/>
    <w:rsid w:val="00F14EBF"/>
    <w:rPr>
      <w:color w:val="000000"/>
      <w:spacing w:val="10"/>
      <w:w w:val="100"/>
      <w:position w:val="0"/>
      <w:sz w:val="21"/>
      <w:szCs w:val="21"/>
      <w:u w:val="none"/>
      <w:lang w:val="en-US"/>
    </w:rPr>
  </w:style>
  <w:style w:type="paragraph" w:styleId="Title">
    <w:name w:val="Title"/>
    <w:basedOn w:val="Normal"/>
    <w:link w:val="TitleChar"/>
    <w:uiPriority w:val="99"/>
    <w:qFormat/>
    <w:rsid w:val="00622FA7"/>
    <w:pPr>
      <w:spacing w:after="0" w:line="240" w:lineRule="auto"/>
      <w:jc w:val="center"/>
    </w:pPr>
    <w:rPr>
      <w:rFonts w:ascii="Times New Roman" w:hAnsi="Times New Roman"/>
      <w:sz w:val="28"/>
      <w:szCs w:val="20"/>
    </w:rPr>
  </w:style>
  <w:style w:type="character" w:customStyle="1" w:styleId="TitleChar">
    <w:name w:val="Title Char"/>
    <w:basedOn w:val="DefaultParagraphFont"/>
    <w:link w:val="Title"/>
    <w:uiPriority w:val="99"/>
    <w:locked/>
    <w:rsid w:val="00622FA7"/>
    <w:rPr>
      <w:rFonts w:ascii="Times New Roman" w:hAnsi="Times New Roman" w:cs="Times New Roman"/>
      <w:sz w:val="20"/>
      <w:szCs w:val="20"/>
    </w:rPr>
  </w:style>
  <w:style w:type="paragraph" w:styleId="Subtitle">
    <w:name w:val="Subtitle"/>
    <w:basedOn w:val="Normal"/>
    <w:link w:val="SubtitleChar"/>
    <w:uiPriority w:val="99"/>
    <w:qFormat/>
    <w:rsid w:val="00622FA7"/>
    <w:pPr>
      <w:spacing w:after="0" w:line="240" w:lineRule="auto"/>
      <w:jc w:val="both"/>
    </w:pPr>
    <w:rPr>
      <w:rFonts w:ascii="Times New Roman KZ" w:hAnsi="Times New Roman KZ"/>
      <w:sz w:val="28"/>
      <w:szCs w:val="24"/>
      <w:lang w:val="sr-Cyrl-CS"/>
    </w:rPr>
  </w:style>
  <w:style w:type="character" w:customStyle="1" w:styleId="SubtitleChar">
    <w:name w:val="Subtitle Char"/>
    <w:basedOn w:val="DefaultParagraphFont"/>
    <w:link w:val="Subtitle"/>
    <w:uiPriority w:val="99"/>
    <w:locked/>
    <w:rsid w:val="00622FA7"/>
    <w:rPr>
      <w:rFonts w:ascii="Times New Roman KZ" w:hAnsi="Times New Roman KZ" w:cs="Times New Roman"/>
      <w:sz w:val="24"/>
      <w:szCs w:val="24"/>
      <w:lang w:val="sr-Cyrl-CS"/>
    </w:rPr>
  </w:style>
  <w:style w:type="paragraph" w:styleId="NoSpacing">
    <w:name w:val="No Spacing"/>
    <w:uiPriority w:val="99"/>
    <w:qFormat/>
    <w:rsid w:val="00622FA7"/>
  </w:style>
  <w:style w:type="paragraph" w:styleId="BodyText">
    <w:name w:val="Body Text"/>
    <w:basedOn w:val="Normal"/>
    <w:link w:val="BodyTextChar"/>
    <w:uiPriority w:val="99"/>
    <w:semiHidden/>
    <w:rsid w:val="0085067E"/>
    <w:pPr>
      <w:autoSpaceDE w:val="0"/>
      <w:autoSpaceDN w:val="0"/>
      <w:spacing w:after="0" w:line="240" w:lineRule="auto"/>
    </w:pPr>
    <w:rPr>
      <w:rFonts w:ascii="Times New R Kaz" w:hAnsi="Times New R Kaz" w:cs="Times New R Kaz"/>
      <w:sz w:val="24"/>
      <w:szCs w:val="24"/>
    </w:rPr>
  </w:style>
  <w:style w:type="character" w:customStyle="1" w:styleId="BodyTextChar">
    <w:name w:val="Body Text Char"/>
    <w:basedOn w:val="DefaultParagraphFont"/>
    <w:link w:val="BodyText"/>
    <w:uiPriority w:val="99"/>
    <w:semiHidden/>
    <w:locked/>
    <w:rsid w:val="0085067E"/>
    <w:rPr>
      <w:rFonts w:ascii="Times New R Kaz" w:hAnsi="Times New R Kaz" w:cs="Times New R Kaz"/>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E1F0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145</TotalTime>
  <Pages>140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cp:revision>
  <cp:lastPrinted>2015-05-28T17:03:00Z</cp:lastPrinted>
  <dcterms:created xsi:type="dcterms:W3CDTF">2015-05-14T09:36:00Z</dcterms:created>
  <dcterms:modified xsi:type="dcterms:W3CDTF">2015-05-28T17:04:00Z</dcterms:modified>
</cp:coreProperties>
</file>